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278"/>
        <w:gridCol w:w="8255"/>
      </w:tblGrid>
      <w:tr w:rsidR="00CC06E1" w:rsidRPr="00C23017" w14:paraId="483D2CCB" w14:textId="77777777" w:rsidTr="00085933">
        <w:tc>
          <w:tcPr>
            <w:tcW w:w="1278" w:type="dxa"/>
          </w:tcPr>
          <w:p w14:paraId="1CA1B302" w14:textId="77777777" w:rsidR="00CC06E1" w:rsidRPr="00C23017" w:rsidRDefault="00CC06E1" w:rsidP="00085933">
            <w:pPr>
              <w:pStyle w:val="index"/>
              <w:tabs>
                <w:tab w:val="clear" w:pos="643"/>
              </w:tabs>
              <w:spacing w:after="0" w:line="240" w:lineRule="atLeast"/>
              <w:ind w:left="0" w:firstLine="0"/>
              <w:rPr>
                <w:b/>
                <w:bCs/>
              </w:rPr>
            </w:pPr>
            <w:r w:rsidRPr="00C23017">
              <w:rPr>
                <w:b/>
                <w:bCs/>
              </w:rPr>
              <w:t>Note</w:t>
            </w:r>
          </w:p>
        </w:tc>
        <w:tc>
          <w:tcPr>
            <w:tcW w:w="8255" w:type="dxa"/>
          </w:tcPr>
          <w:p w14:paraId="025D16B7" w14:textId="77777777" w:rsidR="00CC06E1" w:rsidRPr="00C23017" w:rsidRDefault="00CC06E1" w:rsidP="00085933">
            <w:pPr>
              <w:pStyle w:val="index"/>
              <w:tabs>
                <w:tab w:val="clear" w:pos="643"/>
              </w:tabs>
              <w:spacing w:after="0" w:line="240" w:lineRule="atLeast"/>
              <w:ind w:left="0" w:firstLine="0"/>
              <w:rPr>
                <w:b/>
                <w:bCs/>
              </w:rPr>
            </w:pPr>
            <w:r w:rsidRPr="00C23017">
              <w:rPr>
                <w:b/>
                <w:bCs/>
              </w:rPr>
              <w:t>Contents</w:t>
            </w:r>
          </w:p>
        </w:tc>
      </w:tr>
      <w:tr w:rsidR="00CC06E1" w:rsidRPr="00C23017" w14:paraId="3C2DB9FB" w14:textId="77777777" w:rsidTr="00085933">
        <w:tc>
          <w:tcPr>
            <w:tcW w:w="1278" w:type="dxa"/>
          </w:tcPr>
          <w:p w14:paraId="6DEC3812" w14:textId="77777777" w:rsidR="00CC06E1" w:rsidRPr="00C23017" w:rsidRDefault="00CC06E1" w:rsidP="00085933">
            <w:pPr>
              <w:pStyle w:val="index"/>
              <w:tabs>
                <w:tab w:val="clear" w:pos="643"/>
              </w:tabs>
              <w:spacing w:after="0" w:line="240" w:lineRule="atLeast"/>
              <w:ind w:left="0" w:firstLine="0"/>
            </w:pPr>
          </w:p>
        </w:tc>
        <w:tc>
          <w:tcPr>
            <w:tcW w:w="8255" w:type="dxa"/>
          </w:tcPr>
          <w:p w14:paraId="1A2FF098" w14:textId="77777777" w:rsidR="00CC06E1" w:rsidRPr="00C23017" w:rsidRDefault="00CC06E1" w:rsidP="00085933">
            <w:pPr>
              <w:pStyle w:val="index"/>
              <w:tabs>
                <w:tab w:val="clear" w:pos="643"/>
              </w:tabs>
              <w:spacing w:after="0" w:line="240" w:lineRule="atLeast"/>
              <w:ind w:left="0" w:firstLine="0"/>
            </w:pPr>
          </w:p>
        </w:tc>
      </w:tr>
      <w:tr w:rsidR="00C021A9" w:rsidRPr="00C23017" w14:paraId="59F28A71" w14:textId="77777777" w:rsidTr="00085933">
        <w:tc>
          <w:tcPr>
            <w:tcW w:w="1278" w:type="dxa"/>
          </w:tcPr>
          <w:p w14:paraId="4144A5F4" w14:textId="77777777" w:rsidR="00C021A9" w:rsidRPr="00C23017" w:rsidRDefault="00C021A9" w:rsidP="00085933">
            <w:pPr>
              <w:pStyle w:val="index"/>
              <w:tabs>
                <w:tab w:val="clear" w:pos="643"/>
              </w:tabs>
              <w:spacing w:after="0" w:line="240" w:lineRule="atLeast"/>
              <w:ind w:left="0" w:firstLine="0"/>
            </w:pPr>
            <w:r w:rsidRPr="00C23017">
              <w:t>1</w:t>
            </w:r>
          </w:p>
        </w:tc>
        <w:tc>
          <w:tcPr>
            <w:tcW w:w="8255" w:type="dxa"/>
          </w:tcPr>
          <w:p w14:paraId="019F5E55" w14:textId="188B0E41" w:rsidR="00C021A9" w:rsidRPr="00C23017" w:rsidRDefault="00C021A9" w:rsidP="00085933">
            <w:pPr>
              <w:pStyle w:val="index"/>
              <w:tabs>
                <w:tab w:val="clear" w:pos="643"/>
              </w:tabs>
              <w:spacing w:after="0" w:line="240" w:lineRule="atLeast"/>
              <w:ind w:left="0" w:firstLine="0"/>
            </w:pPr>
            <w:r w:rsidRPr="00C23017">
              <w:rPr>
                <w:szCs w:val="22"/>
              </w:rPr>
              <w:t>Basis of preparation of the interim financial statements</w:t>
            </w:r>
          </w:p>
        </w:tc>
      </w:tr>
      <w:tr w:rsidR="00C021A9" w:rsidRPr="00C23017" w14:paraId="43B43F5A" w14:textId="77777777" w:rsidTr="00085933">
        <w:tc>
          <w:tcPr>
            <w:tcW w:w="1278" w:type="dxa"/>
          </w:tcPr>
          <w:p w14:paraId="48B5E74B" w14:textId="162AEFEA" w:rsidR="00C021A9" w:rsidRPr="00C23017" w:rsidRDefault="00D00EDE" w:rsidP="00085933">
            <w:pPr>
              <w:pStyle w:val="index"/>
              <w:tabs>
                <w:tab w:val="clear" w:pos="643"/>
              </w:tabs>
              <w:spacing w:after="0" w:line="240" w:lineRule="atLeast"/>
              <w:ind w:left="0" w:firstLine="0"/>
              <w:outlineLvl w:val="0"/>
            </w:pPr>
            <w:r>
              <w:t>2</w:t>
            </w:r>
          </w:p>
        </w:tc>
        <w:tc>
          <w:tcPr>
            <w:tcW w:w="8255" w:type="dxa"/>
          </w:tcPr>
          <w:p w14:paraId="0577102D" w14:textId="29AE824C" w:rsidR="00C021A9" w:rsidRPr="001F1446" w:rsidRDefault="00C021A9" w:rsidP="00085933">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C23017">
              <w:rPr>
                <w:rFonts w:ascii="Times New Roman" w:hAnsi="Times New Roman"/>
                <w:b w:val="0"/>
                <w:bCs w:val="0"/>
                <w:sz w:val="22"/>
                <w:szCs w:val="22"/>
              </w:rPr>
              <w:t>Related parties</w:t>
            </w:r>
          </w:p>
        </w:tc>
      </w:tr>
      <w:tr w:rsidR="00D00EDE" w:rsidRPr="00C23017" w14:paraId="34320608" w14:textId="77777777" w:rsidTr="00085933">
        <w:tc>
          <w:tcPr>
            <w:tcW w:w="1278" w:type="dxa"/>
          </w:tcPr>
          <w:p w14:paraId="74EF3197" w14:textId="68A17125" w:rsidR="00D00EDE" w:rsidRPr="00102E48" w:rsidRDefault="00D00EDE" w:rsidP="00085933">
            <w:pPr>
              <w:pStyle w:val="index"/>
              <w:tabs>
                <w:tab w:val="clear" w:pos="643"/>
              </w:tabs>
              <w:spacing w:after="0" w:line="240" w:lineRule="atLeast"/>
              <w:ind w:left="0" w:firstLine="0"/>
              <w:outlineLvl w:val="0"/>
              <w:rPr>
                <w:szCs w:val="22"/>
                <w:lang w:val="en-US" w:bidi="th-TH"/>
              </w:rPr>
            </w:pPr>
            <w:r w:rsidRPr="00102E48">
              <w:t>3</w:t>
            </w:r>
          </w:p>
        </w:tc>
        <w:tc>
          <w:tcPr>
            <w:tcW w:w="8255" w:type="dxa"/>
          </w:tcPr>
          <w:p w14:paraId="174E5C27" w14:textId="600E3C3B" w:rsidR="00D00EDE" w:rsidRPr="00102E48" w:rsidRDefault="00D00EDE" w:rsidP="00085933">
            <w:pPr>
              <w:pStyle w:val="index"/>
              <w:tabs>
                <w:tab w:val="clear" w:pos="643"/>
              </w:tabs>
              <w:spacing w:after="0" w:line="240" w:lineRule="atLeast"/>
              <w:ind w:left="0" w:firstLine="0"/>
              <w:outlineLvl w:val="0"/>
              <w:rPr>
                <w:szCs w:val="22"/>
                <w:lang w:val="en-US" w:bidi="th-TH"/>
              </w:rPr>
            </w:pPr>
            <w:r w:rsidRPr="00102E48">
              <w:rPr>
                <w:szCs w:val="22"/>
                <w:lang w:val="en-US" w:bidi="th-TH"/>
              </w:rPr>
              <w:t>Trade receivable</w:t>
            </w:r>
          </w:p>
        </w:tc>
      </w:tr>
      <w:tr w:rsidR="00D00EDE" w:rsidRPr="00C23017" w14:paraId="36DB20D4" w14:textId="77777777" w:rsidTr="00085933">
        <w:tc>
          <w:tcPr>
            <w:tcW w:w="1278" w:type="dxa"/>
          </w:tcPr>
          <w:p w14:paraId="7E1E2DC7" w14:textId="147E9041" w:rsidR="00D00EDE" w:rsidRPr="00C23017" w:rsidRDefault="00D00EDE" w:rsidP="00085933">
            <w:pPr>
              <w:pStyle w:val="index"/>
              <w:tabs>
                <w:tab w:val="clear" w:pos="643"/>
              </w:tabs>
              <w:spacing w:after="0" w:line="240" w:lineRule="atLeast"/>
              <w:ind w:left="0" w:firstLine="0"/>
              <w:outlineLvl w:val="0"/>
            </w:pPr>
            <w:r>
              <w:rPr>
                <w:szCs w:val="22"/>
                <w:lang w:val="en-US" w:bidi="th-TH"/>
              </w:rPr>
              <w:t>4</w:t>
            </w:r>
          </w:p>
        </w:tc>
        <w:tc>
          <w:tcPr>
            <w:tcW w:w="8255" w:type="dxa"/>
          </w:tcPr>
          <w:p w14:paraId="66CF396E" w14:textId="15271FEF" w:rsidR="00D00EDE" w:rsidRPr="00C23017" w:rsidRDefault="00D00EDE" w:rsidP="00085933">
            <w:pPr>
              <w:pStyle w:val="index"/>
              <w:tabs>
                <w:tab w:val="clear" w:pos="643"/>
              </w:tabs>
              <w:spacing w:after="0" w:line="240" w:lineRule="atLeast"/>
              <w:ind w:left="0" w:firstLine="0"/>
              <w:outlineLvl w:val="0"/>
              <w:rPr>
                <w:szCs w:val="22"/>
                <w:lang w:val="en-US" w:bidi="th-TH"/>
              </w:rPr>
            </w:pPr>
            <w:r w:rsidRPr="00C23017">
              <w:rPr>
                <w:szCs w:val="22"/>
              </w:rPr>
              <w:t>Investment in subsidiary</w:t>
            </w:r>
          </w:p>
        </w:tc>
      </w:tr>
      <w:tr w:rsidR="00D00EDE" w:rsidRPr="00C23017" w14:paraId="557FB537" w14:textId="77777777" w:rsidTr="00085933">
        <w:tc>
          <w:tcPr>
            <w:tcW w:w="1278" w:type="dxa"/>
          </w:tcPr>
          <w:p w14:paraId="0F874620" w14:textId="5670D219" w:rsidR="00D00EDE" w:rsidRPr="00C23017" w:rsidRDefault="00D00EDE" w:rsidP="00085933">
            <w:pPr>
              <w:pStyle w:val="index"/>
              <w:tabs>
                <w:tab w:val="clear" w:pos="643"/>
              </w:tabs>
              <w:spacing w:after="0" w:line="240" w:lineRule="atLeast"/>
              <w:ind w:left="0" w:firstLine="0"/>
              <w:outlineLvl w:val="0"/>
            </w:pPr>
            <w:r>
              <w:t>5</w:t>
            </w:r>
          </w:p>
        </w:tc>
        <w:tc>
          <w:tcPr>
            <w:tcW w:w="8255" w:type="dxa"/>
          </w:tcPr>
          <w:p w14:paraId="5399FCAF" w14:textId="44673AA1" w:rsidR="00D00EDE" w:rsidRPr="009F731D" w:rsidRDefault="00D00EDE" w:rsidP="0008593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C23017">
              <w:rPr>
                <w:rFonts w:ascii="Times New Roman" w:hAnsi="Times New Roman"/>
                <w:b w:val="0"/>
                <w:bCs w:val="0"/>
                <w:sz w:val="22"/>
                <w:szCs w:val="22"/>
              </w:rPr>
              <w:t>Property, plant and equipment</w:t>
            </w:r>
          </w:p>
        </w:tc>
      </w:tr>
      <w:tr w:rsidR="00D00EDE" w:rsidRPr="00C23017" w14:paraId="7B12A928" w14:textId="77777777" w:rsidTr="00085933">
        <w:tc>
          <w:tcPr>
            <w:tcW w:w="1278" w:type="dxa"/>
          </w:tcPr>
          <w:p w14:paraId="2AA0253C" w14:textId="4138E3AC" w:rsidR="00D00EDE" w:rsidRPr="009F731D" w:rsidRDefault="00D00EDE" w:rsidP="00085933">
            <w:pPr>
              <w:pStyle w:val="index"/>
              <w:tabs>
                <w:tab w:val="clear" w:pos="643"/>
              </w:tabs>
              <w:spacing w:after="0" w:line="240" w:lineRule="atLeast"/>
              <w:ind w:left="0" w:firstLine="0"/>
              <w:outlineLvl w:val="0"/>
            </w:pPr>
            <w:r>
              <w:t>6</w:t>
            </w:r>
          </w:p>
        </w:tc>
        <w:tc>
          <w:tcPr>
            <w:tcW w:w="8255" w:type="dxa"/>
          </w:tcPr>
          <w:p w14:paraId="5CC134C7" w14:textId="79B5DD55" w:rsidR="00D00EDE" w:rsidRPr="009F731D" w:rsidRDefault="00D00EDE" w:rsidP="0008593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F731D">
              <w:rPr>
                <w:rFonts w:ascii="Times New Roman" w:hAnsi="Times New Roman"/>
                <w:b w:val="0"/>
                <w:bCs w:val="0"/>
                <w:sz w:val="22"/>
                <w:szCs w:val="22"/>
              </w:rPr>
              <w:t>Long-term borrowing from financial institution</w:t>
            </w:r>
          </w:p>
        </w:tc>
      </w:tr>
      <w:tr w:rsidR="00D00EDE" w:rsidRPr="00C23017" w14:paraId="525353AD" w14:textId="77777777" w:rsidTr="00085933">
        <w:tc>
          <w:tcPr>
            <w:tcW w:w="1278" w:type="dxa"/>
          </w:tcPr>
          <w:p w14:paraId="1F57F18C" w14:textId="3E83081D" w:rsidR="00D00EDE" w:rsidRPr="00C23017" w:rsidRDefault="00D00EDE" w:rsidP="00085933">
            <w:pPr>
              <w:pStyle w:val="index"/>
              <w:tabs>
                <w:tab w:val="clear" w:pos="643"/>
              </w:tabs>
              <w:spacing w:after="0" w:line="240" w:lineRule="atLeast"/>
              <w:ind w:left="0" w:firstLine="0"/>
              <w:outlineLvl w:val="0"/>
            </w:pPr>
            <w:r>
              <w:t>7</w:t>
            </w:r>
          </w:p>
        </w:tc>
        <w:tc>
          <w:tcPr>
            <w:tcW w:w="8255" w:type="dxa"/>
          </w:tcPr>
          <w:p w14:paraId="0BDA5749" w14:textId="4E5501DC" w:rsidR="00D00EDE" w:rsidRPr="00C23017" w:rsidRDefault="00D00EDE" w:rsidP="0008593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C23017">
              <w:rPr>
                <w:rFonts w:ascii="Times New Roman" w:hAnsi="Times New Roman"/>
                <w:b w:val="0"/>
                <w:bCs w:val="0"/>
                <w:sz w:val="22"/>
                <w:szCs w:val="22"/>
              </w:rPr>
              <w:t xml:space="preserve">Segment information and disaggregation of revenue   </w:t>
            </w:r>
          </w:p>
        </w:tc>
      </w:tr>
      <w:tr w:rsidR="00D00EDE" w:rsidRPr="00C23017" w14:paraId="6978268B" w14:textId="77777777" w:rsidTr="00085933">
        <w:tc>
          <w:tcPr>
            <w:tcW w:w="1278" w:type="dxa"/>
          </w:tcPr>
          <w:p w14:paraId="61BDEA9D" w14:textId="43DB1714" w:rsidR="00D00EDE" w:rsidRPr="00C23017" w:rsidRDefault="00D00EDE" w:rsidP="00085933">
            <w:pPr>
              <w:pStyle w:val="index"/>
              <w:tabs>
                <w:tab w:val="clear" w:pos="643"/>
              </w:tabs>
              <w:spacing w:after="0" w:line="240" w:lineRule="atLeast"/>
              <w:ind w:left="0" w:firstLine="0"/>
              <w:outlineLvl w:val="0"/>
            </w:pPr>
            <w:r>
              <w:t>8</w:t>
            </w:r>
          </w:p>
        </w:tc>
        <w:tc>
          <w:tcPr>
            <w:tcW w:w="8255" w:type="dxa"/>
          </w:tcPr>
          <w:p w14:paraId="4DDE6FE9" w14:textId="2E352F49" w:rsidR="00D00EDE" w:rsidRPr="00C23017" w:rsidRDefault="00D00EDE" w:rsidP="0008593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C23017">
              <w:rPr>
                <w:rFonts w:ascii="Times New Roman" w:hAnsi="Times New Roman"/>
                <w:b w:val="0"/>
                <w:bCs w:val="0"/>
                <w:sz w:val="22"/>
                <w:szCs w:val="22"/>
              </w:rPr>
              <w:t>Leases</w:t>
            </w:r>
          </w:p>
        </w:tc>
      </w:tr>
      <w:tr w:rsidR="00D00EDE" w:rsidRPr="00C23017" w14:paraId="3F5F8CAB" w14:textId="77777777" w:rsidTr="00085933">
        <w:tc>
          <w:tcPr>
            <w:tcW w:w="1278" w:type="dxa"/>
          </w:tcPr>
          <w:p w14:paraId="23672CB8" w14:textId="47112C3D" w:rsidR="00D00EDE" w:rsidRPr="00C23017" w:rsidRDefault="00D00EDE" w:rsidP="00085933">
            <w:pPr>
              <w:pStyle w:val="index"/>
              <w:tabs>
                <w:tab w:val="clear" w:pos="643"/>
              </w:tabs>
              <w:spacing w:after="0" w:line="240" w:lineRule="atLeast"/>
              <w:ind w:left="0" w:firstLine="0"/>
              <w:outlineLvl w:val="0"/>
            </w:pPr>
            <w:r>
              <w:t>9</w:t>
            </w:r>
          </w:p>
        </w:tc>
        <w:tc>
          <w:tcPr>
            <w:tcW w:w="8255" w:type="dxa"/>
          </w:tcPr>
          <w:p w14:paraId="482B476A" w14:textId="0C66174C" w:rsidR="00D00EDE" w:rsidRPr="002C58AC" w:rsidRDefault="00D01C13" w:rsidP="00085933">
            <w:pPr>
              <w:pStyle w:val="TOC2"/>
              <w:tabs>
                <w:tab w:val="clear" w:pos="227"/>
                <w:tab w:val="clear" w:pos="454"/>
                <w:tab w:val="clear" w:pos="680"/>
                <w:tab w:val="clear" w:pos="907"/>
              </w:tabs>
              <w:spacing w:before="0"/>
              <w:ind w:right="-43"/>
              <w:jc w:val="thaiDistribute"/>
              <w:rPr>
                <w:rFonts w:ascii="Times New Roman" w:hAnsi="Times New Roman"/>
                <w:sz w:val="24"/>
                <w:szCs w:val="24"/>
              </w:rPr>
            </w:pPr>
            <w:r w:rsidRPr="00C23017">
              <w:rPr>
                <w:rFonts w:ascii="Times New Roman" w:hAnsi="Times New Roman"/>
                <w:b w:val="0"/>
                <w:bCs w:val="0"/>
                <w:sz w:val="22"/>
                <w:szCs w:val="22"/>
              </w:rPr>
              <w:t>Financial instruments</w:t>
            </w:r>
          </w:p>
        </w:tc>
      </w:tr>
      <w:tr w:rsidR="00D00EDE" w:rsidRPr="00C23017" w14:paraId="5670DF36" w14:textId="77777777" w:rsidTr="00085933">
        <w:tc>
          <w:tcPr>
            <w:tcW w:w="1278" w:type="dxa"/>
          </w:tcPr>
          <w:p w14:paraId="7093DE50" w14:textId="78DAEF0E" w:rsidR="00D00EDE" w:rsidRPr="00C23017" w:rsidRDefault="00D00EDE" w:rsidP="00085933">
            <w:pPr>
              <w:pStyle w:val="index"/>
              <w:tabs>
                <w:tab w:val="clear" w:pos="643"/>
              </w:tabs>
              <w:spacing w:after="0" w:line="240" w:lineRule="atLeast"/>
              <w:ind w:left="0" w:firstLine="0"/>
              <w:outlineLvl w:val="0"/>
            </w:pPr>
            <w:r>
              <w:t>10</w:t>
            </w:r>
          </w:p>
        </w:tc>
        <w:tc>
          <w:tcPr>
            <w:tcW w:w="8255" w:type="dxa"/>
          </w:tcPr>
          <w:p w14:paraId="73C48D62" w14:textId="65AE7E02" w:rsidR="00D00EDE" w:rsidRPr="00C23017" w:rsidRDefault="00D01C13" w:rsidP="0008593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A3FE2">
              <w:rPr>
                <w:rFonts w:ascii="Times New Roman" w:hAnsi="Times New Roman"/>
                <w:b w:val="0"/>
                <w:bCs w:val="0"/>
                <w:sz w:val="22"/>
                <w:szCs w:val="22"/>
              </w:rPr>
              <w:t>Commitments with non-related parties</w:t>
            </w:r>
          </w:p>
        </w:tc>
      </w:tr>
      <w:tr w:rsidR="00D00EDE" w:rsidRPr="00C23017" w14:paraId="79FD89C6" w14:textId="77777777" w:rsidTr="00085933">
        <w:tc>
          <w:tcPr>
            <w:tcW w:w="1278" w:type="dxa"/>
          </w:tcPr>
          <w:p w14:paraId="416B87B9" w14:textId="062C72D7" w:rsidR="00D00EDE" w:rsidRPr="00C23017" w:rsidRDefault="00D00EDE" w:rsidP="00085933">
            <w:pPr>
              <w:pStyle w:val="index"/>
              <w:tabs>
                <w:tab w:val="clear" w:pos="643"/>
              </w:tabs>
              <w:spacing w:after="0" w:line="240" w:lineRule="atLeast"/>
              <w:ind w:left="0" w:firstLine="0"/>
              <w:outlineLvl w:val="0"/>
            </w:pPr>
            <w:r>
              <w:t>11</w:t>
            </w:r>
          </w:p>
        </w:tc>
        <w:tc>
          <w:tcPr>
            <w:tcW w:w="8255" w:type="dxa"/>
          </w:tcPr>
          <w:p w14:paraId="5542AD41" w14:textId="7FAB8C1A" w:rsidR="00D00EDE" w:rsidRPr="00C23017" w:rsidRDefault="00D01C13" w:rsidP="0008593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D01C13">
              <w:rPr>
                <w:rFonts w:ascii="Times New Roman" w:hAnsi="Times New Roman"/>
                <w:b w:val="0"/>
                <w:bCs w:val="0"/>
                <w:sz w:val="22"/>
                <w:szCs w:val="22"/>
              </w:rPr>
              <w:t>Event after the reporting period</w:t>
            </w:r>
          </w:p>
        </w:tc>
      </w:tr>
      <w:tr w:rsidR="00D00EDE" w:rsidRPr="00C23017" w14:paraId="7E73F7B9" w14:textId="77777777" w:rsidTr="00085933">
        <w:tc>
          <w:tcPr>
            <w:tcW w:w="1278" w:type="dxa"/>
          </w:tcPr>
          <w:p w14:paraId="0D536A02" w14:textId="304FA022" w:rsidR="00D00EDE" w:rsidRPr="00C23017" w:rsidRDefault="00D00EDE" w:rsidP="00085933">
            <w:pPr>
              <w:pStyle w:val="index"/>
              <w:tabs>
                <w:tab w:val="clear" w:pos="643"/>
              </w:tabs>
              <w:spacing w:after="0" w:line="240" w:lineRule="atLeast"/>
              <w:ind w:left="0" w:firstLine="0"/>
              <w:outlineLvl w:val="0"/>
            </w:pPr>
            <w:r>
              <w:rPr>
                <w:color w:val="FFFFFF" w:themeColor="background1"/>
                <w:szCs w:val="22"/>
                <w:lang w:val="en-US" w:bidi="th-TH"/>
              </w:rPr>
              <w:t>1</w:t>
            </w:r>
            <w:r w:rsidRPr="00597C1C">
              <w:rPr>
                <w:color w:val="FFFFFF" w:themeColor="background1"/>
                <w:szCs w:val="22"/>
                <w:lang w:val="en-US" w:bidi="th-TH"/>
              </w:rPr>
              <w:t>2</w:t>
            </w:r>
          </w:p>
        </w:tc>
        <w:tc>
          <w:tcPr>
            <w:tcW w:w="8255" w:type="dxa"/>
          </w:tcPr>
          <w:p w14:paraId="54168187" w14:textId="79BF10FD" w:rsidR="00D00EDE" w:rsidRPr="008A0059" w:rsidRDefault="00D00EDE" w:rsidP="00085933">
            <w:pPr>
              <w:rPr>
                <w:rFonts w:ascii="Times New Roman" w:hAnsi="Times New Roman" w:cs="Times New Roman"/>
                <w:sz w:val="22"/>
                <w:szCs w:val="22"/>
              </w:rPr>
            </w:pPr>
          </w:p>
        </w:tc>
      </w:tr>
      <w:tr w:rsidR="00D00EDE" w:rsidRPr="00C23017" w14:paraId="3258F267" w14:textId="77777777" w:rsidTr="00085933">
        <w:tc>
          <w:tcPr>
            <w:tcW w:w="1278" w:type="dxa"/>
          </w:tcPr>
          <w:p w14:paraId="0E9B781B" w14:textId="0067F6AB" w:rsidR="00D00EDE" w:rsidRPr="00FD7A3B" w:rsidRDefault="00D00EDE" w:rsidP="00085933">
            <w:pPr>
              <w:pStyle w:val="index"/>
              <w:tabs>
                <w:tab w:val="clear" w:pos="643"/>
              </w:tabs>
              <w:spacing w:after="0" w:line="240" w:lineRule="atLeast"/>
              <w:ind w:left="0" w:firstLine="0"/>
              <w:outlineLvl w:val="0"/>
              <w:rPr>
                <w:rFonts w:cs="Angsana New"/>
                <w:color w:val="FFFFFF" w:themeColor="background1"/>
                <w:szCs w:val="28"/>
                <w:lang w:val="en-US" w:bidi="th-TH"/>
              </w:rPr>
            </w:pPr>
          </w:p>
        </w:tc>
        <w:tc>
          <w:tcPr>
            <w:tcW w:w="8255" w:type="dxa"/>
          </w:tcPr>
          <w:p w14:paraId="7D5B4AFE" w14:textId="2B02E1EA" w:rsidR="00D00EDE" w:rsidRPr="00271405" w:rsidRDefault="00D00EDE" w:rsidP="00085933">
            <w:pPr>
              <w:pStyle w:val="TOC2"/>
              <w:tabs>
                <w:tab w:val="clear" w:pos="227"/>
                <w:tab w:val="clear" w:pos="454"/>
                <w:tab w:val="clear" w:pos="680"/>
                <w:tab w:val="clear" w:pos="907"/>
              </w:tabs>
              <w:spacing w:before="0"/>
              <w:ind w:right="-43"/>
              <w:jc w:val="thaiDistribute"/>
              <w:rPr>
                <w:rFonts w:ascii="Times New Roman" w:hAnsi="Times New Roman"/>
                <w:sz w:val="22"/>
                <w:szCs w:val="22"/>
              </w:rPr>
            </w:pPr>
          </w:p>
        </w:tc>
      </w:tr>
      <w:tr w:rsidR="00D00EDE" w:rsidRPr="00C23017" w14:paraId="3B27CB90" w14:textId="77777777" w:rsidTr="00085933">
        <w:tc>
          <w:tcPr>
            <w:tcW w:w="1278" w:type="dxa"/>
          </w:tcPr>
          <w:p w14:paraId="19582446" w14:textId="422C6786" w:rsidR="00D00EDE" w:rsidRPr="00C23017" w:rsidRDefault="00D00EDE" w:rsidP="00085933">
            <w:pPr>
              <w:pStyle w:val="index"/>
              <w:tabs>
                <w:tab w:val="clear" w:pos="643"/>
              </w:tabs>
              <w:spacing w:after="0" w:line="240" w:lineRule="atLeast"/>
              <w:ind w:left="0" w:firstLine="0"/>
              <w:outlineLvl w:val="0"/>
            </w:pPr>
          </w:p>
        </w:tc>
        <w:tc>
          <w:tcPr>
            <w:tcW w:w="8255" w:type="dxa"/>
          </w:tcPr>
          <w:p w14:paraId="65745683" w14:textId="4C2BAA2D" w:rsidR="00D00EDE" w:rsidRPr="00C23017" w:rsidRDefault="00D00EDE" w:rsidP="0008593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D00EDE" w:rsidRPr="00C23017" w14:paraId="2F086F39" w14:textId="77777777" w:rsidTr="00085933">
        <w:tc>
          <w:tcPr>
            <w:tcW w:w="1278" w:type="dxa"/>
          </w:tcPr>
          <w:p w14:paraId="13AB204C" w14:textId="36B5F4BF" w:rsidR="00D00EDE" w:rsidRPr="00C23017" w:rsidRDefault="00D00EDE" w:rsidP="00085933">
            <w:pPr>
              <w:pStyle w:val="index"/>
              <w:tabs>
                <w:tab w:val="clear" w:pos="643"/>
              </w:tabs>
              <w:spacing w:after="0" w:line="240" w:lineRule="atLeast"/>
              <w:ind w:left="0" w:firstLine="0"/>
              <w:outlineLvl w:val="0"/>
              <w:rPr>
                <w:lang w:val="en-US" w:bidi="th-TH"/>
              </w:rPr>
            </w:pPr>
          </w:p>
        </w:tc>
        <w:tc>
          <w:tcPr>
            <w:tcW w:w="8255" w:type="dxa"/>
          </w:tcPr>
          <w:p w14:paraId="2702BC8F" w14:textId="3CFCC494" w:rsidR="00D00EDE" w:rsidRPr="00C23017" w:rsidRDefault="00D00EDE" w:rsidP="0008593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D00EDE" w:rsidRPr="00C23017" w14:paraId="229F9BD2" w14:textId="77777777" w:rsidTr="00085933">
        <w:tc>
          <w:tcPr>
            <w:tcW w:w="1278" w:type="dxa"/>
          </w:tcPr>
          <w:p w14:paraId="00B92357" w14:textId="58DAED0A" w:rsidR="00D00EDE" w:rsidRPr="00C23017" w:rsidRDefault="00D00EDE" w:rsidP="00085933">
            <w:pPr>
              <w:pStyle w:val="index"/>
              <w:tabs>
                <w:tab w:val="clear" w:pos="643"/>
              </w:tabs>
              <w:spacing w:after="0" w:line="240" w:lineRule="atLeast"/>
              <w:ind w:left="0" w:firstLine="0"/>
              <w:outlineLvl w:val="0"/>
            </w:pPr>
          </w:p>
        </w:tc>
        <w:tc>
          <w:tcPr>
            <w:tcW w:w="8255" w:type="dxa"/>
          </w:tcPr>
          <w:p w14:paraId="598D73C8" w14:textId="1A3D4E1B" w:rsidR="00D00EDE" w:rsidRPr="00C23017" w:rsidRDefault="00D00EDE" w:rsidP="0008593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D00EDE" w:rsidRPr="00C23017" w14:paraId="793672A2" w14:textId="77777777" w:rsidTr="00085933">
        <w:tc>
          <w:tcPr>
            <w:tcW w:w="1278" w:type="dxa"/>
          </w:tcPr>
          <w:p w14:paraId="60299643" w14:textId="61C48F51" w:rsidR="00D00EDE" w:rsidRPr="00C23017" w:rsidRDefault="00D00EDE" w:rsidP="00085933">
            <w:pPr>
              <w:pStyle w:val="index"/>
              <w:tabs>
                <w:tab w:val="clear" w:pos="643"/>
              </w:tabs>
              <w:spacing w:after="0" w:line="240" w:lineRule="atLeast"/>
              <w:ind w:left="0" w:firstLine="0"/>
              <w:outlineLvl w:val="0"/>
            </w:pPr>
          </w:p>
        </w:tc>
        <w:tc>
          <w:tcPr>
            <w:tcW w:w="8255" w:type="dxa"/>
          </w:tcPr>
          <w:p w14:paraId="3676736A" w14:textId="3CEA1B5B" w:rsidR="00D00EDE" w:rsidRPr="00C23017" w:rsidRDefault="00D00EDE" w:rsidP="0008593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D00EDE" w:rsidRPr="00C23017" w14:paraId="223574A5" w14:textId="77777777" w:rsidTr="00085933">
        <w:tc>
          <w:tcPr>
            <w:tcW w:w="1278" w:type="dxa"/>
          </w:tcPr>
          <w:p w14:paraId="1C79281D" w14:textId="77777777" w:rsidR="00D00EDE" w:rsidRPr="00C23017" w:rsidRDefault="00D00EDE" w:rsidP="00085933">
            <w:pPr>
              <w:pStyle w:val="index"/>
              <w:tabs>
                <w:tab w:val="clear" w:pos="643"/>
              </w:tabs>
              <w:spacing w:after="0" w:line="240" w:lineRule="atLeast"/>
              <w:ind w:left="0" w:firstLine="0"/>
              <w:outlineLvl w:val="0"/>
              <w:rPr>
                <w:color w:val="FFFFFF" w:themeColor="background1"/>
              </w:rPr>
            </w:pPr>
            <w:r w:rsidRPr="00C23017">
              <w:rPr>
                <w:color w:val="FFFFFF" w:themeColor="background1"/>
              </w:rPr>
              <w:t>14</w:t>
            </w:r>
          </w:p>
        </w:tc>
        <w:tc>
          <w:tcPr>
            <w:tcW w:w="8255" w:type="dxa"/>
          </w:tcPr>
          <w:p w14:paraId="6F04B234" w14:textId="77777777" w:rsidR="00D00EDE" w:rsidRPr="00C23017" w:rsidRDefault="00D00EDE" w:rsidP="00085933">
            <w:pPr>
              <w:pStyle w:val="TOC2"/>
              <w:tabs>
                <w:tab w:val="clear" w:pos="227"/>
                <w:tab w:val="clear" w:pos="454"/>
                <w:tab w:val="clear" w:pos="680"/>
                <w:tab w:val="clear" w:pos="907"/>
              </w:tabs>
              <w:spacing w:before="0"/>
              <w:ind w:right="-43"/>
              <w:jc w:val="thaiDistribute"/>
              <w:rPr>
                <w:rFonts w:ascii="Times New Roman" w:hAnsi="Times New Roman"/>
                <w:b w:val="0"/>
                <w:bCs w:val="0"/>
                <w:color w:val="FFFFFF" w:themeColor="background1"/>
                <w:sz w:val="22"/>
                <w:szCs w:val="22"/>
                <w:cs/>
                <w:lang w:val="en-GB"/>
              </w:rPr>
            </w:pPr>
            <w:r w:rsidRPr="00C23017">
              <w:rPr>
                <w:rFonts w:ascii="Times New Roman" w:hAnsi="Times New Roman"/>
                <w:b w:val="0"/>
                <w:bCs w:val="0"/>
                <w:color w:val="FFFFFF" w:themeColor="background1"/>
                <w:sz w:val="22"/>
                <w:szCs w:val="22"/>
                <w:lang w:val="en-GB"/>
              </w:rPr>
              <w:t>Thai Financial Reporting Standards (TFRS) not yet adopted</w:t>
            </w:r>
          </w:p>
        </w:tc>
      </w:tr>
      <w:tr w:rsidR="00D00EDE" w:rsidRPr="00C23017" w14:paraId="41F7CDBE" w14:textId="77777777" w:rsidTr="00085933">
        <w:tc>
          <w:tcPr>
            <w:tcW w:w="1278" w:type="dxa"/>
          </w:tcPr>
          <w:p w14:paraId="77C8AC3D" w14:textId="77777777" w:rsidR="00D00EDE" w:rsidRPr="00C23017" w:rsidRDefault="00D00EDE" w:rsidP="00085933">
            <w:pPr>
              <w:pStyle w:val="index"/>
              <w:tabs>
                <w:tab w:val="clear" w:pos="643"/>
              </w:tabs>
              <w:spacing w:after="0" w:line="240" w:lineRule="atLeast"/>
              <w:ind w:left="0" w:firstLine="0"/>
              <w:outlineLvl w:val="0"/>
            </w:pPr>
          </w:p>
        </w:tc>
        <w:tc>
          <w:tcPr>
            <w:tcW w:w="8255" w:type="dxa"/>
          </w:tcPr>
          <w:p w14:paraId="6884993E" w14:textId="77777777" w:rsidR="00D00EDE" w:rsidRPr="00C23017" w:rsidRDefault="00D00EDE" w:rsidP="0008593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bl>
    <w:p w14:paraId="04EC7255" w14:textId="761389DB" w:rsidR="00560E82" w:rsidRPr="00C23017" w:rsidRDefault="00560E82"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p w14:paraId="633D3143" w14:textId="77777777" w:rsidR="00EB148A" w:rsidRPr="00C23017" w:rsidRDefault="000577AE"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C23017">
        <w:rPr>
          <w:rFonts w:ascii="Times New Roman" w:hAnsi="Times New Roman" w:cs="Times New Roman"/>
          <w:b/>
          <w:bCs/>
          <w:sz w:val="22"/>
          <w:szCs w:val="22"/>
          <w:lang w:val="en-GB"/>
        </w:rPr>
        <w:br w:type="page"/>
      </w:r>
      <w:r w:rsidR="00EB148A" w:rsidRPr="00C23017">
        <w:rPr>
          <w:rFonts w:ascii="Times New Roman" w:hAnsi="Times New Roman" w:cs="Times New Roman"/>
          <w:sz w:val="22"/>
          <w:szCs w:val="22"/>
        </w:rPr>
        <w:lastRenderedPageBreak/>
        <w:t>These notes form an integral part of the interim financial statements.</w:t>
      </w:r>
    </w:p>
    <w:p w14:paraId="3D97C9C1" w14:textId="77777777" w:rsidR="00EB148A" w:rsidRPr="00C23017" w:rsidRDefault="00EB148A"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2616A6E" w14:textId="296B2E70" w:rsidR="00B73E1C" w:rsidRPr="000D6D79" w:rsidRDefault="00EB148A" w:rsidP="00B7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heme="minorBidi"/>
          <w:sz w:val="22"/>
          <w:szCs w:val="22"/>
          <w:cs/>
        </w:rPr>
      </w:pPr>
      <w:r w:rsidRPr="00C23017">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Pr="006F75B4">
        <w:rPr>
          <w:rFonts w:ascii="Times New Roman" w:hAnsi="Times New Roman" w:cs="Times New Roman"/>
          <w:spacing w:val="-6"/>
          <w:sz w:val="22"/>
          <w:szCs w:val="22"/>
        </w:rPr>
        <w:t xml:space="preserve">financial </w:t>
      </w:r>
      <w:proofErr w:type="gramStart"/>
      <w:r w:rsidRPr="006F75B4">
        <w:rPr>
          <w:rFonts w:ascii="Times New Roman" w:hAnsi="Times New Roman" w:cs="Times New Roman"/>
          <w:spacing w:val="-6"/>
          <w:sz w:val="22"/>
          <w:szCs w:val="22"/>
        </w:rPr>
        <w:t>statements, and</w:t>
      </w:r>
      <w:proofErr w:type="gramEnd"/>
      <w:r w:rsidRPr="006F75B4">
        <w:rPr>
          <w:rFonts w:ascii="Times New Roman" w:hAnsi="Times New Roman" w:cs="Times New Roman"/>
          <w:spacing w:val="-6"/>
          <w:sz w:val="22"/>
          <w:szCs w:val="22"/>
        </w:rPr>
        <w:t xml:space="preserve"> were approved and </w:t>
      </w:r>
      <w:proofErr w:type="spellStart"/>
      <w:r w:rsidRPr="006F75B4">
        <w:rPr>
          <w:rFonts w:ascii="Times New Roman" w:hAnsi="Times New Roman" w:cs="Times New Roman"/>
          <w:spacing w:val="-6"/>
          <w:sz w:val="22"/>
          <w:szCs w:val="22"/>
        </w:rPr>
        <w:t>authorised</w:t>
      </w:r>
      <w:proofErr w:type="spellEnd"/>
      <w:r w:rsidRPr="006F75B4">
        <w:rPr>
          <w:rFonts w:ascii="Times New Roman" w:hAnsi="Times New Roman" w:cs="Times New Roman"/>
          <w:spacing w:val="-6"/>
          <w:sz w:val="22"/>
          <w:szCs w:val="22"/>
        </w:rPr>
        <w:t xml:space="preserve"> for issue by the Board of Directors </w:t>
      </w:r>
      <w:r w:rsidRPr="00D2014B">
        <w:rPr>
          <w:rFonts w:ascii="Times New Roman" w:hAnsi="Times New Roman" w:cs="Times New Roman"/>
          <w:spacing w:val="-6"/>
          <w:sz w:val="22"/>
          <w:szCs w:val="22"/>
        </w:rPr>
        <w:t>o</w:t>
      </w:r>
      <w:r w:rsidR="001C4931" w:rsidRPr="00D2014B">
        <w:rPr>
          <w:rFonts w:ascii="Times New Roman" w:hAnsi="Times New Roman" w:cs="Times New Roman"/>
          <w:spacing w:val="-6"/>
          <w:sz w:val="22"/>
          <w:szCs w:val="22"/>
        </w:rPr>
        <w:t>n</w:t>
      </w:r>
      <w:r w:rsidR="00C52DAF" w:rsidRPr="00D2014B">
        <w:rPr>
          <w:rFonts w:ascii="Times New Roman" w:hAnsi="Times New Roman" w:cstheme="minorBidi" w:hint="cs"/>
          <w:spacing w:val="-6"/>
          <w:sz w:val="22"/>
          <w:szCs w:val="22"/>
          <w:cs/>
        </w:rPr>
        <w:t xml:space="preserve"> </w:t>
      </w:r>
      <w:r w:rsidR="006C5222" w:rsidRPr="00D2014B">
        <w:rPr>
          <w:rFonts w:ascii="Times New Roman" w:hAnsi="Times New Roman" w:cstheme="minorBidi"/>
          <w:spacing w:val="-6"/>
          <w:sz w:val="22"/>
          <w:szCs w:val="22"/>
        </w:rPr>
        <w:t>8</w:t>
      </w:r>
      <w:r w:rsidR="00447984" w:rsidRPr="00D2014B">
        <w:rPr>
          <w:rFonts w:ascii="Times New Roman" w:hAnsi="Times New Roman" w:cstheme="minorBidi"/>
          <w:spacing w:val="-6"/>
          <w:sz w:val="22"/>
          <w:szCs w:val="22"/>
        </w:rPr>
        <w:t xml:space="preserve"> </w:t>
      </w:r>
      <w:r w:rsidR="00355435" w:rsidRPr="00D2014B">
        <w:rPr>
          <w:rFonts w:ascii="Times New Roman" w:hAnsi="Times New Roman" w:cstheme="minorBidi"/>
          <w:spacing w:val="-6"/>
          <w:sz w:val="22"/>
          <w:szCs w:val="22"/>
        </w:rPr>
        <w:t xml:space="preserve">May </w:t>
      </w:r>
      <w:r w:rsidR="00CF5370" w:rsidRPr="00D2014B">
        <w:rPr>
          <w:rFonts w:ascii="Times New Roman" w:hAnsi="Times New Roman" w:cs="Times New Roman"/>
          <w:spacing w:val="-6"/>
          <w:sz w:val="22"/>
          <w:szCs w:val="22"/>
        </w:rPr>
        <w:t>202</w:t>
      </w:r>
      <w:r w:rsidR="006C5222" w:rsidRPr="00D2014B">
        <w:rPr>
          <w:rFonts w:ascii="Times New Roman" w:hAnsi="Times New Roman"/>
          <w:spacing w:val="-6"/>
          <w:sz w:val="22"/>
          <w:szCs w:val="28"/>
        </w:rPr>
        <w:t>6</w:t>
      </w:r>
      <w:r w:rsidR="00CF5370" w:rsidRPr="00D2014B">
        <w:rPr>
          <w:rFonts w:ascii="Times New Roman" w:hAnsi="Times New Roman" w:cs="Times New Roman"/>
          <w:spacing w:val="-6"/>
          <w:sz w:val="22"/>
          <w:szCs w:val="22"/>
        </w:rPr>
        <w:t>.</w:t>
      </w:r>
    </w:p>
    <w:p w14:paraId="11474C22" w14:textId="77777777" w:rsidR="000577AE" w:rsidRPr="00C23017" w:rsidRDefault="000577AE" w:rsidP="0059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both"/>
        <w:rPr>
          <w:rFonts w:ascii="Times New Roman" w:hAnsi="Times New Roman" w:cs="Times New Roman"/>
          <w:sz w:val="22"/>
          <w:szCs w:val="22"/>
        </w:rPr>
      </w:pPr>
    </w:p>
    <w:p w14:paraId="293858DC" w14:textId="6D905B4E" w:rsidR="000967FA" w:rsidRPr="00C23017" w:rsidRDefault="000967FA" w:rsidP="003D1849">
      <w:pPr>
        <w:pStyle w:val="Heading2"/>
        <w:tabs>
          <w:tab w:val="clear" w:pos="227"/>
          <w:tab w:val="clear" w:pos="454"/>
          <w:tab w:val="clear" w:pos="680"/>
          <w:tab w:val="clear" w:pos="907"/>
        </w:tabs>
        <w:ind w:left="540" w:right="108" w:hanging="540"/>
        <w:rPr>
          <w:rFonts w:ascii="Times New Roman" w:hAnsi="Times New Roman"/>
          <w:sz w:val="24"/>
          <w:szCs w:val="24"/>
        </w:rPr>
      </w:pPr>
      <w:r w:rsidRPr="00C23017">
        <w:rPr>
          <w:rFonts w:ascii="Times New Roman" w:hAnsi="Times New Roman"/>
          <w:sz w:val="24"/>
          <w:szCs w:val="24"/>
        </w:rPr>
        <w:t>1</w:t>
      </w:r>
      <w:r w:rsidRPr="00C23017">
        <w:rPr>
          <w:rFonts w:ascii="Times New Roman" w:hAnsi="Times New Roman"/>
          <w:sz w:val="24"/>
          <w:szCs w:val="24"/>
        </w:rPr>
        <w:tab/>
        <w:t>Basis of preparation of the interim financial statements</w:t>
      </w:r>
    </w:p>
    <w:p w14:paraId="1D737752" w14:textId="77777777" w:rsidR="00E81624" w:rsidRPr="00C23017" w:rsidRDefault="00E81624" w:rsidP="00C16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71B54BAB" w14:textId="130A9D64" w:rsidR="00E81624" w:rsidRPr="00C23017" w:rsidRDefault="00E81624" w:rsidP="00E81624">
      <w:pPr>
        <w:pStyle w:val="BodyText"/>
        <w:spacing w:after="0"/>
        <w:ind w:left="540"/>
        <w:jc w:val="both"/>
        <w:rPr>
          <w:rFonts w:ascii="Times New Roman" w:hAnsi="Times New Roman" w:cs="Times New Roman"/>
          <w:sz w:val="22"/>
          <w:szCs w:val="22"/>
        </w:rPr>
      </w:pPr>
      <w:r w:rsidRPr="00C23017">
        <w:rPr>
          <w:rFonts w:ascii="Times New Roman" w:hAnsi="Times New Roman" w:cs="Times New Roman"/>
          <w:sz w:val="22"/>
          <w:szCs w:val="22"/>
        </w:rPr>
        <w:t xml:space="preserve">The condensed interim financial statements are presented in the same format as the annual financial statements </w:t>
      </w:r>
      <w:r w:rsidR="00A269D7">
        <w:rPr>
          <w:rFonts w:ascii="Times New Roman" w:hAnsi="Times New Roman" w:cs="Times New Roman"/>
          <w:sz w:val="22"/>
          <w:szCs w:val="22"/>
        </w:rPr>
        <w:t xml:space="preserve">together with </w:t>
      </w:r>
      <w:r w:rsidRPr="00C23017">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23017">
        <w:rPr>
          <w:rFonts w:ascii="Times New Roman" w:hAnsi="Times New Roman" w:cs="Times New Roman"/>
          <w:i/>
          <w:iCs/>
          <w:sz w:val="22"/>
          <w:szCs w:val="22"/>
        </w:rPr>
        <w:t xml:space="preserve">Interim Financial Reporting, </w:t>
      </w:r>
      <w:r w:rsidRPr="00C23017">
        <w:rPr>
          <w:rFonts w:ascii="Times New Roman" w:hAnsi="Times New Roman" w:cs="Times New Roman"/>
          <w:sz w:val="22"/>
          <w:szCs w:val="22"/>
        </w:rPr>
        <w:t>guidelines promulgated by the Federation of Accounting Professions and applicable rules and regulations of the Thai Securities and Exchange Commission.</w:t>
      </w:r>
      <w:r w:rsidR="003D1849" w:rsidRPr="00C23017">
        <w:rPr>
          <w:rFonts w:ascii="Times New Roman" w:hAnsi="Times New Roman" w:cs="Times New Roman"/>
          <w:sz w:val="22"/>
          <w:szCs w:val="22"/>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w:t>
      </w:r>
      <w:r w:rsidR="00884D82" w:rsidRPr="00C23017">
        <w:rPr>
          <w:rFonts w:ascii="Times New Roman" w:hAnsi="Times New Roman" w:cs="Times New Roman"/>
          <w:sz w:val="22"/>
          <w:szCs w:val="22"/>
        </w:rPr>
        <w:t xml:space="preserve">y </w:t>
      </w:r>
      <w:r w:rsidR="003D1849" w:rsidRPr="00C23017">
        <w:rPr>
          <w:rFonts w:ascii="Times New Roman" w:hAnsi="Times New Roman" w:cs="Times New Roman"/>
          <w:sz w:val="22"/>
          <w:szCs w:val="22"/>
        </w:rPr>
        <w:t xml:space="preserve">for the year ended </w:t>
      </w:r>
      <w:r w:rsidR="003D1849" w:rsidRPr="00C23017">
        <w:rPr>
          <w:rFonts w:ascii="Times New Roman" w:hAnsi="Times New Roman" w:cs="Times New Roman"/>
          <w:sz w:val="22"/>
          <w:szCs w:val="22"/>
          <w:cs/>
        </w:rPr>
        <w:t xml:space="preserve">       </w:t>
      </w:r>
      <w:r w:rsidR="00884D82" w:rsidRPr="00C23017">
        <w:rPr>
          <w:rFonts w:ascii="Times New Roman" w:hAnsi="Times New Roman" w:cs="Times New Roman"/>
          <w:sz w:val="22"/>
          <w:szCs w:val="22"/>
        </w:rPr>
        <w:t xml:space="preserve">  </w:t>
      </w:r>
      <w:r w:rsidR="003D1849" w:rsidRPr="00C23017">
        <w:rPr>
          <w:rFonts w:ascii="Times New Roman" w:hAnsi="Times New Roman" w:cs="Times New Roman"/>
          <w:sz w:val="22"/>
          <w:szCs w:val="22"/>
          <w:cs/>
        </w:rPr>
        <w:t xml:space="preserve">             </w:t>
      </w:r>
      <w:r w:rsidR="003D1849" w:rsidRPr="00C23017">
        <w:rPr>
          <w:rFonts w:ascii="Times New Roman" w:hAnsi="Times New Roman" w:cs="Times New Roman"/>
          <w:sz w:val="22"/>
          <w:szCs w:val="22"/>
        </w:rPr>
        <w:t>31 December 202</w:t>
      </w:r>
      <w:r w:rsidR="00E3451A">
        <w:rPr>
          <w:rFonts w:ascii="Times New Roman" w:hAnsi="Times New Roman" w:cs="Times New Roman"/>
          <w:sz w:val="22"/>
          <w:szCs w:val="22"/>
        </w:rPr>
        <w:t>5</w:t>
      </w:r>
      <w:r w:rsidR="003D1849" w:rsidRPr="00C23017">
        <w:rPr>
          <w:rFonts w:ascii="Times New Roman" w:hAnsi="Times New Roman" w:cs="Times New Roman"/>
          <w:sz w:val="22"/>
          <w:szCs w:val="22"/>
        </w:rPr>
        <w:t>.</w:t>
      </w:r>
    </w:p>
    <w:p w14:paraId="596CFD0C" w14:textId="77777777" w:rsidR="00E81624" w:rsidRPr="00C23017" w:rsidRDefault="00E81624" w:rsidP="00AC1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highlight w:val="yellow"/>
          <w:cs/>
        </w:rPr>
      </w:pPr>
    </w:p>
    <w:p w14:paraId="7EBB3CE8" w14:textId="7EBA0E40" w:rsidR="00C161BF" w:rsidRPr="00C23017" w:rsidRDefault="00C161BF" w:rsidP="00C16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23017">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w:t>
      </w:r>
      <w:r w:rsidR="00996D5F">
        <w:rPr>
          <w:rFonts w:ascii="Times New Roman" w:hAnsi="Times New Roman" w:cs="Times New Roman"/>
          <w:sz w:val="22"/>
          <w:szCs w:val="22"/>
        </w:rPr>
        <w:br/>
      </w:r>
      <w:r w:rsidRPr="00C23017">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585BC9">
        <w:rPr>
          <w:rFonts w:ascii="Times New Roman" w:hAnsi="Times New Roman" w:cs="Times New Roman"/>
          <w:sz w:val="22"/>
          <w:szCs w:val="22"/>
        </w:rPr>
        <w:t>2</w:t>
      </w:r>
      <w:r w:rsidR="00E3451A">
        <w:rPr>
          <w:rFonts w:ascii="Times New Roman" w:hAnsi="Times New Roman" w:cs="Times New Roman"/>
          <w:sz w:val="22"/>
          <w:szCs w:val="22"/>
        </w:rPr>
        <w:t>5</w:t>
      </w:r>
      <w:r w:rsidRPr="00C23017">
        <w:rPr>
          <w:rFonts w:ascii="Times New Roman" w:hAnsi="Times New Roman" w:cs="Times New Roman"/>
          <w:sz w:val="22"/>
          <w:szCs w:val="22"/>
        </w:rPr>
        <w:t>.</w:t>
      </w:r>
    </w:p>
    <w:p w14:paraId="72291C83" w14:textId="3ADA0B65" w:rsidR="00737F8A" w:rsidRPr="00C23017" w:rsidRDefault="00737F8A" w:rsidP="00E2380C">
      <w:pPr>
        <w:pStyle w:val="Heading2"/>
        <w:tabs>
          <w:tab w:val="clear" w:pos="227"/>
          <w:tab w:val="clear" w:pos="454"/>
          <w:tab w:val="clear" w:pos="680"/>
          <w:tab w:val="clear" w:pos="907"/>
        </w:tabs>
        <w:ind w:right="108"/>
        <w:rPr>
          <w:rFonts w:ascii="Times New Roman" w:hAnsi="Times New Roman"/>
          <w:b w:val="0"/>
          <w:bCs w:val="0"/>
          <w:sz w:val="24"/>
          <w:szCs w:val="24"/>
        </w:rPr>
      </w:pPr>
    </w:p>
    <w:p w14:paraId="1EBB5F3D" w14:textId="2957E9EC" w:rsidR="000967FA" w:rsidRPr="009D09BD" w:rsidRDefault="002B1538" w:rsidP="000967FA">
      <w:pPr>
        <w:pStyle w:val="Heading2"/>
        <w:tabs>
          <w:tab w:val="clear" w:pos="227"/>
          <w:tab w:val="clear" w:pos="454"/>
          <w:tab w:val="clear" w:pos="680"/>
          <w:tab w:val="clear" w:pos="907"/>
        </w:tabs>
        <w:ind w:left="540" w:right="108" w:hanging="540"/>
        <w:rPr>
          <w:rFonts w:ascii="Times New Roman" w:hAnsi="Times New Roman" w:cstheme="minorBidi"/>
          <w:sz w:val="24"/>
          <w:szCs w:val="24"/>
          <w:cs/>
        </w:rPr>
      </w:pPr>
      <w:r>
        <w:rPr>
          <w:rFonts w:ascii="Times New Roman" w:hAnsi="Times New Roman"/>
          <w:sz w:val="24"/>
          <w:szCs w:val="24"/>
        </w:rPr>
        <w:t>2</w:t>
      </w:r>
      <w:r w:rsidR="000967FA" w:rsidRPr="00C23017">
        <w:rPr>
          <w:rFonts w:ascii="Times New Roman" w:hAnsi="Times New Roman"/>
          <w:sz w:val="24"/>
          <w:szCs w:val="24"/>
        </w:rPr>
        <w:tab/>
        <w:t>Related parties</w:t>
      </w:r>
    </w:p>
    <w:p w14:paraId="7CC73F16" w14:textId="3E3A3C1F" w:rsidR="006B2EE4" w:rsidRPr="00C23017" w:rsidRDefault="006B2EE4" w:rsidP="006B2EE4">
      <w:pPr>
        <w:pStyle w:val="BodyText"/>
        <w:spacing w:after="0"/>
        <w:jc w:val="thaiDistribute"/>
        <w:rPr>
          <w:rFonts w:ascii="Times New Roman" w:hAnsi="Times New Roman" w:cs="Times New Roman"/>
          <w:sz w:val="22"/>
          <w:szCs w:val="28"/>
        </w:rPr>
      </w:pPr>
    </w:p>
    <w:p w14:paraId="201CF5AC" w14:textId="675E7533" w:rsidR="00924386"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23017">
        <w:rPr>
          <w:rFonts w:ascii="Times New Roman" w:hAnsi="Times New Roman" w:cs="Times New Roman"/>
          <w:sz w:val="22"/>
          <w:szCs w:val="22"/>
        </w:rPr>
        <w:t xml:space="preserve">Significant transactions </w:t>
      </w:r>
      <w:r w:rsidR="00E05427" w:rsidRPr="00471669">
        <w:rPr>
          <w:rFonts w:ascii="Times New Roman" w:hAnsi="Times New Roman" w:cs="Times New Roman"/>
          <w:sz w:val="22"/>
          <w:szCs w:val="22"/>
        </w:rPr>
        <w:t xml:space="preserve">for the </w:t>
      </w:r>
      <w:r w:rsidR="00355435">
        <w:rPr>
          <w:rFonts w:ascii="Times New Roman" w:hAnsi="Times New Roman" w:cs="Times New Roman"/>
          <w:sz w:val="22"/>
          <w:szCs w:val="22"/>
        </w:rPr>
        <w:t>three</w:t>
      </w:r>
      <w:r w:rsidR="0042749A" w:rsidRPr="00471669">
        <w:rPr>
          <w:rFonts w:ascii="Times New Roman" w:hAnsi="Times New Roman" w:cs="Times New Roman"/>
          <w:sz w:val="22"/>
          <w:szCs w:val="22"/>
        </w:rPr>
        <w:t xml:space="preserve">-month period ended </w:t>
      </w:r>
      <w:r w:rsidR="00355435">
        <w:rPr>
          <w:rFonts w:ascii="Times New Roman" w:hAnsi="Times New Roman" w:cs="Times New Roman"/>
          <w:sz w:val="22"/>
          <w:szCs w:val="22"/>
        </w:rPr>
        <w:t>31 March</w:t>
      </w:r>
      <w:r w:rsidR="0042749A" w:rsidRPr="00471669">
        <w:rPr>
          <w:rFonts w:ascii="Times New Roman" w:hAnsi="Times New Roman" w:cs="Times New Roman"/>
          <w:sz w:val="22"/>
          <w:szCs w:val="22"/>
        </w:rPr>
        <w:t xml:space="preserve"> </w:t>
      </w:r>
      <w:r w:rsidRPr="00C23017">
        <w:rPr>
          <w:rFonts w:ascii="Times New Roman" w:hAnsi="Times New Roman" w:cs="Times New Roman"/>
          <w:sz w:val="22"/>
          <w:szCs w:val="22"/>
        </w:rPr>
        <w:t xml:space="preserve">with related parties were as follows: </w:t>
      </w:r>
    </w:p>
    <w:p w14:paraId="5DAE8D67" w14:textId="0C7387BB" w:rsidR="000B6E60" w:rsidRDefault="000B6E60"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3870"/>
        <w:gridCol w:w="1170"/>
        <w:gridCol w:w="270"/>
        <w:gridCol w:w="1170"/>
        <w:gridCol w:w="270"/>
        <w:gridCol w:w="1170"/>
        <w:gridCol w:w="270"/>
        <w:gridCol w:w="1170"/>
      </w:tblGrid>
      <w:tr w:rsidR="000B6E60" w:rsidRPr="00F41992" w14:paraId="1A252BF8" w14:textId="77777777" w:rsidTr="00914F78">
        <w:tc>
          <w:tcPr>
            <w:tcW w:w="3870" w:type="dxa"/>
          </w:tcPr>
          <w:p w14:paraId="4F02BEB6"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10" w:type="dxa"/>
            <w:gridSpan w:val="3"/>
          </w:tcPr>
          <w:p w14:paraId="375B35B1"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41992">
              <w:rPr>
                <w:rFonts w:ascii="Times New Roman" w:hAnsi="Times New Roman" w:cs="Times New Roman"/>
                <w:b/>
                <w:bCs/>
                <w:sz w:val="22"/>
                <w:szCs w:val="22"/>
              </w:rPr>
              <w:t>Consolidated</w:t>
            </w:r>
          </w:p>
        </w:tc>
        <w:tc>
          <w:tcPr>
            <w:tcW w:w="270" w:type="dxa"/>
          </w:tcPr>
          <w:p w14:paraId="41279E84"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610" w:type="dxa"/>
            <w:gridSpan w:val="3"/>
          </w:tcPr>
          <w:p w14:paraId="27F91847"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41992">
              <w:rPr>
                <w:rFonts w:ascii="Times New Roman" w:hAnsi="Times New Roman" w:cs="Times New Roman"/>
                <w:b/>
                <w:bCs/>
                <w:sz w:val="22"/>
                <w:szCs w:val="22"/>
              </w:rPr>
              <w:t xml:space="preserve">Separate  </w:t>
            </w:r>
          </w:p>
        </w:tc>
      </w:tr>
      <w:tr w:rsidR="000B6E60" w:rsidRPr="00F41992" w14:paraId="7FC8BCEB" w14:textId="77777777" w:rsidTr="00914F78">
        <w:tc>
          <w:tcPr>
            <w:tcW w:w="3870" w:type="dxa"/>
          </w:tcPr>
          <w:p w14:paraId="1F148A35" w14:textId="77777777" w:rsidR="000B6E60" w:rsidRPr="009C1FF9"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pacing w:val="-8"/>
                <w:sz w:val="22"/>
                <w:szCs w:val="22"/>
              </w:rPr>
            </w:pPr>
            <w:r w:rsidRPr="009C1FF9">
              <w:rPr>
                <w:rFonts w:ascii="Times New Roman" w:hAnsi="Times New Roman" w:cs="Times New Roman"/>
                <w:b/>
                <w:bCs/>
                <w:i/>
                <w:iCs/>
                <w:spacing w:val="-8"/>
                <w:sz w:val="22"/>
                <w:szCs w:val="22"/>
              </w:rPr>
              <w:t>Significant transactions with related parties</w:t>
            </w:r>
          </w:p>
        </w:tc>
        <w:tc>
          <w:tcPr>
            <w:tcW w:w="2610" w:type="dxa"/>
            <w:gridSpan w:val="3"/>
          </w:tcPr>
          <w:p w14:paraId="7206E72C"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41992">
              <w:rPr>
                <w:rFonts w:ascii="Times New Roman" w:hAnsi="Times New Roman" w:cs="Times New Roman"/>
                <w:b/>
                <w:bCs/>
                <w:sz w:val="22"/>
                <w:szCs w:val="22"/>
              </w:rPr>
              <w:t>financial statements</w:t>
            </w:r>
          </w:p>
        </w:tc>
        <w:tc>
          <w:tcPr>
            <w:tcW w:w="270" w:type="dxa"/>
          </w:tcPr>
          <w:p w14:paraId="0DDF6D9C"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610" w:type="dxa"/>
            <w:gridSpan w:val="3"/>
          </w:tcPr>
          <w:p w14:paraId="4F7CBF6E"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41992">
              <w:rPr>
                <w:rFonts w:ascii="Times New Roman" w:hAnsi="Times New Roman" w:cs="Times New Roman"/>
                <w:b/>
                <w:bCs/>
                <w:sz w:val="22"/>
                <w:szCs w:val="22"/>
              </w:rPr>
              <w:t>financial statements</w:t>
            </w:r>
          </w:p>
        </w:tc>
      </w:tr>
      <w:tr w:rsidR="00355435" w:rsidRPr="00F41992" w14:paraId="6FB1E3D7" w14:textId="77777777" w:rsidTr="00914F78">
        <w:tc>
          <w:tcPr>
            <w:tcW w:w="3870" w:type="dxa"/>
          </w:tcPr>
          <w:p w14:paraId="53047B08" w14:textId="4AB15213"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b/>
                <w:bCs/>
                <w:i/>
                <w:iCs/>
                <w:sz w:val="22"/>
                <w:szCs w:val="22"/>
              </w:rPr>
              <w:t>Three</w:t>
            </w:r>
            <w:r w:rsidRPr="00471669">
              <w:rPr>
                <w:rFonts w:ascii="Times New Roman" w:hAnsi="Times New Roman" w:cs="Times New Roman"/>
                <w:b/>
                <w:bCs/>
                <w:i/>
                <w:iCs/>
                <w:sz w:val="22"/>
                <w:szCs w:val="22"/>
              </w:rPr>
              <w:t>-month period ended 3</w:t>
            </w:r>
            <w:r>
              <w:rPr>
                <w:rFonts w:ascii="Times New Roman" w:hAnsi="Times New Roman" w:cs="Times New Roman"/>
                <w:b/>
                <w:bCs/>
                <w:i/>
                <w:iCs/>
                <w:sz w:val="22"/>
                <w:szCs w:val="22"/>
              </w:rPr>
              <w:t>1 March</w:t>
            </w:r>
          </w:p>
        </w:tc>
        <w:tc>
          <w:tcPr>
            <w:tcW w:w="1170" w:type="dxa"/>
          </w:tcPr>
          <w:p w14:paraId="6DF0BEE4" w14:textId="139FF9D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D01186">
              <w:rPr>
                <w:rFonts w:ascii="Times New Roman" w:hAnsi="Times New Roman" w:cs="Times New Roman"/>
                <w:sz w:val="22"/>
                <w:szCs w:val="22"/>
              </w:rPr>
              <w:t>6</w:t>
            </w:r>
          </w:p>
        </w:tc>
        <w:tc>
          <w:tcPr>
            <w:tcW w:w="270" w:type="dxa"/>
          </w:tcPr>
          <w:p w14:paraId="47D81AA0"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4882583F" w14:textId="71F0CCD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D01186">
              <w:rPr>
                <w:rFonts w:ascii="Times New Roman" w:hAnsi="Times New Roman" w:cs="Times New Roman"/>
                <w:sz w:val="22"/>
                <w:szCs w:val="22"/>
              </w:rPr>
              <w:t>5</w:t>
            </w:r>
          </w:p>
        </w:tc>
        <w:tc>
          <w:tcPr>
            <w:tcW w:w="270" w:type="dxa"/>
          </w:tcPr>
          <w:p w14:paraId="4B8046D9"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132AC422" w14:textId="1D3DDD98"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D01186">
              <w:rPr>
                <w:rFonts w:ascii="Times New Roman" w:hAnsi="Times New Roman" w:cs="Times New Roman"/>
                <w:sz w:val="22"/>
                <w:szCs w:val="22"/>
              </w:rPr>
              <w:t>6</w:t>
            </w:r>
          </w:p>
        </w:tc>
        <w:tc>
          <w:tcPr>
            <w:tcW w:w="270" w:type="dxa"/>
          </w:tcPr>
          <w:p w14:paraId="6AB302E6" w14:textId="77777777"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70831462" w14:textId="3FD3F5FC" w:rsidR="00355435" w:rsidRPr="00F41992"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D01186">
              <w:rPr>
                <w:rFonts w:ascii="Times New Roman" w:hAnsi="Times New Roman" w:cs="Times New Roman"/>
                <w:sz w:val="22"/>
                <w:szCs w:val="22"/>
              </w:rPr>
              <w:t>5</w:t>
            </w:r>
          </w:p>
        </w:tc>
      </w:tr>
      <w:tr w:rsidR="000B6E60" w:rsidRPr="00F41992" w14:paraId="43FAE716" w14:textId="77777777" w:rsidTr="00914F78">
        <w:tc>
          <w:tcPr>
            <w:tcW w:w="3870" w:type="dxa"/>
          </w:tcPr>
          <w:p w14:paraId="167EB335"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490" w:type="dxa"/>
            <w:gridSpan w:val="7"/>
          </w:tcPr>
          <w:p w14:paraId="15ADB4B9"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41992">
              <w:rPr>
                <w:rFonts w:ascii="Times New Roman" w:hAnsi="Times New Roman" w:cs="Times New Roman"/>
                <w:i/>
                <w:iCs/>
                <w:sz w:val="22"/>
                <w:szCs w:val="22"/>
              </w:rPr>
              <w:t>(in thousand Baht)</w:t>
            </w:r>
          </w:p>
        </w:tc>
      </w:tr>
      <w:tr w:rsidR="000B6E60" w:rsidRPr="00F41992" w14:paraId="1EFAF446" w14:textId="77777777" w:rsidTr="00914F78">
        <w:tc>
          <w:tcPr>
            <w:tcW w:w="3870" w:type="dxa"/>
          </w:tcPr>
          <w:p w14:paraId="0B801495"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41992">
              <w:rPr>
                <w:rFonts w:ascii="Times New Roman" w:hAnsi="Times New Roman" w:cs="Times New Roman"/>
                <w:b/>
                <w:bCs/>
                <w:sz w:val="22"/>
                <w:szCs w:val="22"/>
              </w:rPr>
              <w:t>Subsidiary</w:t>
            </w:r>
          </w:p>
        </w:tc>
        <w:tc>
          <w:tcPr>
            <w:tcW w:w="1170" w:type="dxa"/>
          </w:tcPr>
          <w:p w14:paraId="4BA24696"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2B7AB3A6"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1D4AA1E7"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5331D00B"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9070785"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5DB844C5"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0133100A" w14:textId="77777777" w:rsidR="000B6E60" w:rsidRPr="00F41992" w:rsidRDefault="000B6E60"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D01186" w:rsidRPr="00F41992" w14:paraId="14F1EEAD" w14:textId="77777777" w:rsidTr="00B96BC0">
        <w:tc>
          <w:tcPr>
            <w:tcW w:w="3870" w:type="dxa"/>
          </w:tcPr>
          <w:p w14:paraId="1C79F474" w14:textId="77777777" w:rsidR="00D01186" w:rsidRPr="00F41992"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Sale of goods</w:t>
            </w:r>
          </w:p>
        </w:tc>
        <w:tc>
          <w:tcPr>
            <w:tcW w:w="1170" w:type="dxa"/>
          </w:tcPr>
          <w:p w14:paraId="0DA3CF03" w14:textId="4EB0F74B" w:rsidR="00D01186" w:rsidRPr="006E4533" w:rsidRDefault="006C20DB"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r w:rsidRPr="006E4533">
              <w:rPr>
                <w:rFonts w:ascii="Times New Roman" w:hAnsi="Times New Roman" w:cs="Times New Roman"/>
                <w:sz w:val="22"/>
                <w:szCs w:val="22"/>
              </w:rPr>
              <w:t>-</w:t>
            </w:r>
          </w:p>
        </w:tc>
        <w:tc>
          <w:tcPr>
            <w:tcW w:w="270" w:type="dxa"/>
          </w:tcPr>
          <w:p w14:paraId="60495F25" w14:textId="77777777"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79D407B6" w14:textId="3CEA4E68"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r w:rsidRPr="006E4533">
              <w:rPr>
                <w:rFonts w:ascii="Times New Roman" w:hAnsi="Times New Roman" w:cs="Times New Roman"/>
                <w:sz w:val="22"/>
                <w:szCs w:val="22"/>
              </w:rPr>
              <w:t>-</w:t>
            </w:r>
          </w:p>
        </w:tc>
        <w:tc>
          <w:tcPr>
            <w:tcW w:w="270" w:type="dxa"/>
          </w:tcPr>
          <w:p w14:paraId="5638BD9D" w14:textId="77777777"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59CF0A79" w14:textId="73C656B2" w:rsidR="00D01186" w:rsidRPr="006E4533" w:rsidRDefault="00C71D65"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E4533">
              <w:rPr>
                <w:rFonts w:ascii="Times New Roman" w:hAnsi="Times New Roman" w:cs="Times New Roman"/>
                <w:sz w:val="22"/>
                <w:szCs w:val="22"/>
              </w:rPr>
              <w:t>25,785</w:t>
            </w:r>
          </w:p>
        </w:tc>
        <w:tc>
          <w:tcPr>
            <w:tcW w:w="270" w:type="dxa"/>
          </w:tcPr>
          <w:p w14:paraId="76D1A702" w14:textId="77777777" w:rsidR="00D01186" w:rsidRPr="00F41992"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6400FCDF" w14:textId="6D9F1C22" w:rsidR="00D01186" w:rsidRPr="00F41992"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54790A">
              <w:rPr>
                <w:rFonts w:ascii="Times New Roman" w:hAnsi="Times New Roman" w:cs="Times New Roman"/>
                <w:sz w:val="22"/>
                <w:szCs w:val="22"/>
              </w:rPr>
              <w:t>28,517</w:t>
            </w:r>
          </w:p>
        </w:tc>
      </w:tr>
      <w:tr w:rsidR="00C71D65" w:rsidRPr="00F41992" w14:paraId="1F31823F" w14:textId="77777777" w:rsidTr="00B96BC0">
        <w:tc>
          <w:tcPr>
            <w:tcW w:w="3870" w:type="dxa"/>
          </w:tcPr>
          <w:p w14:paraId="083EC2C0" w14:textId="4878B7DD" w:rsidR="00C71D65" w:rsidRPr="00F41992" w:rsidRDefault="00C71D65"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Other income</w:t>
            </w:r>
          </w:p>
        </w:tc>
        <w:tc>
          <w:tcPr>
            <w:tcW w:w="1170" w:type="dxa"/>
          </w:tcPr>
          <w:p w14:paraId="6AC1FFD0" w14:textId="16DF9026" w:rsidR="00C71D65" w:rsidRPr="006E4533" w:rsidRDefault="00E62BA1"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r w:rsidRPr="006E4533">
              <w:rPr>
                <w:rFonts w:ascii="Times New Roman" w:hAnsi="Times New Roman" w:cs="Times New Roman"/>
                <w:sz w:val="22"/>
                <w:szCs w:val="22"/>
              </w:rPr>
              <w:t>-</w:t>
            </w:r>
          </w:p>
        </w:tc>
        <w:tc>
          <w:tcPr>
            <w:tcW w:w="270" w:type="dxa"/>
          </w:tcPr>
          <w:p w14:paraId="2F7FB404" w14:textId="77777777" w:rsidR="00C71D65" w:rsidRPr="006E4533" w:rsidRDefault="00C71D65"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5129D50B" w14:textId="38C89BCE" w:rsidR="00C71D65" w:rsidRPr="006E4533" w:rsidRDefault="00C17D69"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r w:rsidRPr="006E4533">
              <w:rPr>
                <w:rFonts w:ascii="Times New Roman" w:hAnsi="Times New Roman" w:cs="Times New Roman"/>
                <w:sz w:val="22"/>
                <w:szCs w:val="22"/>
              </w:rPr>
              <w:t>-</w:t>
            </w:r>
          </w:p>
        </w:tc>
        <w:tc>
          <w:tcPr>
            <w:tcW w:w="270" w:type="dxa"/>
          </w:tcPr>
          <w:p w14:paraId="4CDEEDCC" w14:textId="77777777" w:rsidR="00C71D65" w:rsidRPr="006E4533" w:rsidRDefault="00C71D65"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1F558D0B" w14:textId="5A3284A8" w:rsidR="00C71D65" w:rsidRPr="006E4533" w:rsidRDefault="00C71D65"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E4533">
              <w:rPr>
                <w:rFonts w:ascii="Times New Roman" w:hAnsi="Times New Roman" w:cs="Times New Roman"/>
                <w:sz w:val="22"/>
                <w:szCs w:val="22"/>
              </w:rPr>
              <w:t>2</w:t>
            </w:r>
          </w:p>
        </w:tc>
        <w:tc>
          <w:tcPr>
            <w:tcW w:w="270" w:type="dxa"/>
          </w:tcPr>
          <w:p w14:paraId="3010A1FC" w14:textId="77777777" w:rsidR="00C71D65" w:rsidRPr="00F41992" w:rsidRDefault="00C71D65"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092302DD" w14:textId="5F180608" w:rsidR="00C71D65" w:rsidRPr="00020571" w:rsidRDefault="00C71D65" w:rsidP="00030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r>
              <w:rPr>
                <w:rFonts w:ascii="Times New Roman" w:hAnsi="Times New Roman" w:cs="Times New Roman"/>
                <w:sz w:val="22"/>
                <w:szCs w:val="22"/>
              </w:rPr>
              <w:t>-</w:t>
            </w:r>
          </w:p>
        </w:tc>
      </w:tr>
      <w:tr w:rsidR="00D01186" w:rsidRPr="00F41992" w14:paraId="62C8A455" w14:textId="77777777" w:rsidTr="00B96BC0">
        <w:tc>
          <w:tcPr>
            <w:tcW w:w="3870" w:type="dxa"/>
          </w:tcPr>
          <w:p w14:paraId="205E1966" w14:textId="77777777" w:rsidR="00D01186" w:rsidRPr="00F41992"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Service fees</w:t>
            </w:r>
          </w:p>
        </w:tc>
        <w:tc>
          <w:tcPr>
            <w:tcW w:w="1170" w:type="dxa"/>
          </w:tcPr>
          <w:p w14:paraId="55011A85" w14:textId="1E36CF6F" w:rsidR="00D01186" w:rsidRPr="006E4533" w:rsidRDefault="00E62BA1"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r w:rsidRPr="006E4533">
              <w:rPr>
                <w:rFonts w:ascii="Times New Roman" w:hAnsi="Times New Roman" w:cs="Times New Roman"/>
                <w:sz w:val="22"/>
                <w:szCs w:val="22"/>
              </w:rPr>
              <w:t>-</w:t>
            </w:r>
          </w:p>
        </w:tc>
        <w:tc>
          <w:tcPr>
            <w:tcW w:w="270" w:type="dxa"/>
          </w:tcPr>
          <w:p w14:paraId="26635090" w14:textId="77777777"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4B165B89" w14:textId="2C9D4C29"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r w:rsidRPr="006E4533">
              <w:rPr>
                <w:rFonts w:ascii="Times New Roman" w:hAnsi="Times New Roman" w:cs="Times New Roman"/>
                <w:sz w:val="22"/>
                <w:szCs w:val="22"/>
              </w:rPr>
              <w:t>-</w:t>
            </w:r>
          </w:p>
        </w:tc>
        <w:tc>
          <w:tcPr>
            <w:tcW w:w="270" w:type="dxa"/>
          </w:tcPr>
          <w:p w14:paraId="33C26B97" w14:textId="77777777"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44A64B02" w14:textId="6898C21C" w:rsidR="00D01186" w:rsidRPr="006E4533" w:rsidRDefault="00C17D69"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E4533">
              <w:rPr>
                <w:rFonts w:ascii="Times New Roman" w:hAnsi="Times New Roman" w:cs="Times New Roman"/>
                <w:sz w:val="22"/>
                <w:szCs w:val="22"/>
              </w:rPr>
              <w:t>1</w:t>
            </w:r>
            <w:r w:rsidR="00E62BA1" w:rsidRPr="006E4533">
              <w:rPr>
                <w:rFonts w:ascii="Times New Roman" w:hAnsi="Times New Roman" w:cs="Times New Roman"/>
                <w:sz w:val="22"/>
                <w:szCs w:val="22"/>
              </w:rPr>
              <w:t>,</w:t>
            </w:r>
            <w:r w:rsidRPr="006E4533">
              <w:rPr>
                <w:rFonts w:ascii="Times New Roman" w:hAnsi="Times New Roman" w:cs="Times New Roman"/>
                <w:sz w:val="22"/>
                <w:szCs w:val="22"/>
              </w:rPr>
              <w:t>307</w:t>
            </w:r>
          </w:p>
        </w:tc>
        <w:tc>
          <w:tcPr>
            <w:tcW w:w="270" w:type="dxa"/>
          </w:tcPr>
          <w:p w14:paraId="3A986CAF" w14:textId="77777777" w:rsidR="00D01186" w:rsidRPr="00F41992"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048E5111" w14:textId="09600111" w:rsidR="00D01186" w:rsidRPr="00F41992"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020571">
              <w:rPr>
                <w:rFonts w:ascii="Times New Roman" w:hAnsi="Times New Roman" w:cs="Times New Roman"/>
                <w:sz w:val="22"/>
                <w:szCs w:val="22"/>
              </w:rPr>
              <w:t>1,529</w:t>
            </w:r>
          </w:p>
        </w:tc>
      </w:tr>
      <w:tr w:rsidR="00D01186" w:rsidRPr="00F41992" w14:paraId="1BBD2173" w14:textId="77777777" w:rsidTr="00B96BC0">
        <w:tc>
          <w:tcPr>
            <w:tcW w:w="3870" w:type="dxa"/>
          </w:tcPr>
          <w:p w14:paraId="465542B2" w14:textId="77777777" w:rsidR="00D01186" w:rsidRPr="00F41992"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Commission fees</w:t>
            </w:r>
          </w:p>
        </w:tc>
        <w:tc>
          <w:tcPr>
            <w:tcW w:w="1170" w:type="dxa"/>
          </w:tcPr>
          <w:p w14:paraId="4FEC7D21" w14:textId="0F7A4978" w:rsidR="00D01186" w:rsidRPr="006E4533" w:rsidRDefault="00E62BA1"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r w:rsidRPr="006E4533">
              <w:rPr>
                <w:rFonts w:ascii="Times New Roman" w:hAnsi="Times New Roman" w:cs="Times New Roman"/>
                <w:sz w:val="22"/>
                <w:szCs w:val="22"/>
              </w:rPr>
              <w:t>-</w:t>
            </w:r>
          </w:p>
        </w:tc>
        <w:tc>
          <w:tcPr>
            <w:tcW w:w="270" w:type="dxa"/>
          </w:tcPr>
          <w:p w14:paraId="3E894C5B" w14:textId="77777777"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4431215" w14:textId="1F93ADA5"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r w:rsidRPr="006E4533">
              <w:rPr>
                <w:rFonts w:ascii="Times New Roman" w:hAnsi="Times New Roman" w:cs="Times New Roman"/>
                <w:sz w:val="22"/>
                <w:szCs w:val="22"/>
              </w:rPr>
              <w:t>-</w:t>
            </w:r>
          </w:p>
        </w:tc>
        <w:tc>
          <w:tcPr>
            <w:tcW w:w="270" w:type="dxa"/>
          </w:tcPr>
          <w:p w14:paraId="0C196D00" w14:textId="77777777"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46774369" w14:textId="62313A65" w:rsidR="00D01186" w:rsidRPr="006E4533" w:rsidRDefault="00E62BA1" w:rsidP="00030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r w:rsidRPr="006E4533">
              <w:rPr>
                <w:rFonts w:ascii="Times New Roman" w:hAnsi="Times New Roman" w:cs="Times New Roman"/>
                <w:sz w:val="22"/>
                <w:szCs w:val="22"/>
              </w:rPr>
              <w:t>-</w:t>
            </w:r>
          </w:p>
        </w:tc>
        <w:tc>
          <w:tcPr>
            <w:tcW w:w="270" w:type="dxa"/>
          </w:tcPr>
          <w:p w14:paraId="6861E5A3" w14:textId="77777777" w:rsidR="00D01186" w:rsidRPr="00F41992"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0EB39DE5" w14:textId="2FF39B29" w:rsidR="00D01186" w:rsidRPr="00F41992"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1" w:right="-115"/>
              <w:rPr>
                <w:rFonts w:ascii="Times New Roman" w:hAnsi="Times New Roman" w:cs="Times New Roman"/>
                <w:sz w:val="22"/>
                <w:szCs w:val="22"/>
              </w:rPr>
            </w:pPr>
            <w:r w:rsidRPr="0054790A">
              <w:rPr>
                <w:rFonts w:ascii="Times New Roman" w:hAnsi="Times New Roman" w:cs="Times New Roman"/>
                <w:sz w:val="22"/>
                <w:szCs w:val="22"/>
              </w:rPr>
              <w:t>18</w:t>
            </w:r>
          </w:p>
        </w:tc>
      </w:tr>
      <w:tr w:rsidR="00D01186" w:rsidRPr="00F41992" w14:paraId="287267E6" w14:textId="77777777" w:rsidTr="000F43D7">
        <w:tc>
          <w:tcPr>
            <w:tcW w:w="3870" w:type="dxa"/>
          </w:tcPr>
          <w:p w14:paraId="4887B200" w14:textId="5F07944A" w:rsidR="00D01186" w:rsidRPr="00F41992"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1170" w:type="dxa"/>
          </w:tcPr>
          <w:p w14:paraId="18C485DD" w14:textId="44E08872"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p>
        </w:tc>
        <w:tc>
          <w:tcPr>
            <w:tcW w:w="270" w:type="dxa"/>
          </w:tcPr>
          <w:p w14:paraId="46503D49" w14:textId="77777777"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0F4BF6BC" w14:textId="3A6F6878"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p>
        </w:tc>
        <w:tc>
          <w:tcPr>
            <w:tcW w:w="270" w:type="dxa"/>
          </w:tcPr>
          <w:p w14:paraId="70453C45" w14:textId="77777777"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2B262931" w14:textId="315A7A10"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7206F5AB" w14:textId="77777777" w:rsidR="00D01186" w:rsidRPr="00F41992"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100B9C28" w14:textId="63D340F2" w:rsidR="00D01186"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1" w:right="-115"/>
              <w:rPr>
                <w:rFonts w:ascii="Times New Roman" w:hAnsi="Times New Roman" w:cs="Times New Roman"/>
                <w:sz w:val="22"/>
                <w:szCs w:val="22"/>
              </w:rPr>
            </w:pPr>
          </w:p>
        </w:tc>
      </w:tr>
      <w:tr w:rsidR="00D01186" w:rsidRPr="00F41992" w14:paraId="5DCF66AE" w14:textId="77777777" w:rsidTr="00914F78">
        <w:tc>
          <w:tcPr>
            <w:tcW w:w="3870" w:type="dxa"/>
          </w:tcPr>
          <w:p w14:paraId="41B908A7" w14:textId="77777777" w:rsidR="00D01186" w:rsidRPr="00F41992"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70" w:type="dxa"/>
          </w:tcPr>
          <w:p w14:paraId="728DBA45" w14:textId="77777777"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422FCD78" w14:textId="77777777"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EEA5DB8" w14:textId="77777777"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401A2F9D" w14:textId="77777777"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47A176B9" w14:textId="77777777"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18546523" w14:textId="77777777" w:rsidR="00D01186" w:rsidRPr="00F41992"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78B89F97" w14:textId="77777777" w:rsidR="00D01186" w:rsidRPr="00F41992"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p>
        </w:tc>
      </w:tr>
      <w:tr w:rsidR="00D01186" w:rsidRPr="00F41992" w14:paraId="5CA0588B" w14:textId="77777777" w:rsidTr="00914F78">
        <w:tc>
          <w:tcPr>
            <w:tcW w:w="3870" w:type="dxa"/>
          </w:tcPr>
          <w:p w14:paraId="78A300BE" w14:textId="77777777" w:rsidR="00D01186" w:rsidRPr="00F41992"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41992">
              <w:rPr>
                <w:rFonts w:ascii="Times New Roman" w:hAnsi="Times New Roman" w:cs="Times New Roman"/>
                <w:b/>
                <w:bCs/>
                <w:sz w:val="22"/>
                <w:szCs w:val="22"/>
              </w:rPr>
              <w:t>Other related parties</w:t>
            </w:r>
          </w:p>
        </w:tc>
        <w:tc>
          <w:tcPr>
            <w:tcW w:w="1170" w:type="dxa"/>
          </w:tcPr>
          <w:p w14:paraId="20606991" w14:textId="77777777"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2DBEB2EC" w14:textId="77777777"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07E2DA02" w14:textId="77777777"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24D24323" w14:textId="77777777"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1666956" w14:textId="77777777"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40E3D6FE" w14:textId="77777777" w:rsidR="00D01186" w:rsidRPr="00F41992"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7FBBA470" w14:textId="77777777" w:rsidR="00D01186" w:rsidRPr="00F41992"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p>
        </w:tc>
      </w:tr>
      <w:tr w:rsidR="00D01186" w:rsidRPr="00F41992" w14:paraId="04EFA23B" w14:textId="77777777" w:rsidTr="00B96BC0">
        <w:tc>
          <w:tcPr>
            <w:tcW w:w="3870" w:type="dxa"/>
          </w:tcPr>
          <w:p w14:paraId="0E71B014" w14:textId="77777777" w:rsidR="00D01186" w:rsidRPr="00F41992"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Sale of goods</w:t>
            </w:r>
          </w:p>
        </w:tc>
        <w:tc>
          <w:tcPr>
            <w:tcW w:w="1170" w:type="dxa"/>
          </w:tcPr>
          <w:p w14:paraId="3A7CB21A" w14:textId="3BB2C3FB" w:rsidR="00D01186" w:rsidRPr="006E4533" w:rsidRDefault="00FE24A8"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E4533">
              <w:rPr>
                <w:rFonts w:ascii="Times New Roman" w:hAnsi="Times New Roman" w:cs="Times New Roman"/>
                <w:sz w:val="22"/>
                <w:szCs w:val="22"/>
              </w:rPr>
              <w:t>650,736</w:t>
            </w:r>
          </w:p>
        </w:tc>
        <w:tc>
          <w:tcPr>
            <w:tcW w:w="270" w:type="dxa"/>
          </w:tcPr>
          <w:p w14:paraId="5CC96A2F" w14:textId="77777777" w:rsidR="00D01186" w:rsidRPr="006E4533"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5FB65A4" w14:textId="6883B2D3" w:rsidR="00D01186" w:rsidRPr="00E8252C"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heme="minorBidi"/>
                <w:sz w:val="22"/>
                <w:szCs w:val="22"/>
                <w:cs/>
              </w:rPr>
            </w:pPr>
            <w:r w:rsidRPr="00E8252C">
              <w:rPr>
                <w:rFonts w:ascii="Times New Roman" w:hAnsi="Times New Roman" w:cs="Times New Roman"/>
                <w:sz w:val="22"/>
                <w:szCs w:val="22"/>
              </w:rPr>
              <w:t>6</w:t>
            </w:r>
            <w:r w:rsidR="00EB6293" w:rsidRPr="00E8252C">
              <w:rPr>
                <w:rFonts w:ascii="Times New Roman" w:hAnsi="Times New Roman" w:cs="Times New Roman"/>
                <w:sz w:val="22"/>
                <w:szCs w:val="22"/>
              </w:rPr>
              <w:t>45,176</w:t>
            </w:r>
          </w:p>
        </w:tc>
        <w:tc>
          <w:tcPr>
            <w:tcW w:w="270" w:type="dxa"/>
          </w:tcPr>
          <w:p w14:paraId="087712E2" w14:textId="77777777" w:rsidR="00D01186" w:rsidRPr="00E8252C"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5B1C1475" w14:textId="132394CD" w:rsidR="00D01186" w:rsidRPr="00E8252C" w:rsidRDefault="00FE24A8"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E8252C">
              <w:rPr>
                <w:rFonts w:ascii="Times New Roman" w:hAnsi="Times New Roman" w:cs="Times New Roman"/>
                <w:sz w:val="22"/>
                <w:szCs w:val="22"/>
              </w:rPr>
              <w:t>650,736</w:t>
            </w:r>
          </w:p>
        </w:tc>
        <w:tc>
          <w:tcPr>
            <w:tcW w:w="270" w:type="dxa"/>
          </w:tcPr>
          <w:p w14:paraId="5F49BAB9" w14:textId="77777777" w:rsidR="00D01186" w:rsidRPr="00E8252C" w:rsidRDefault="00D01186"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2A8D2C77" w14:textId="4A753DCF" w:rsidR="00D01186" w:rsidRPr="00E8252C" w:rsidRDefault="007B1C3B" w:rsidP="00D0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E8252C">
              <w:rPr>
                <w:rFonts w:ascii="Times New Roman" w:hAnsi="Times New Roman" w:cs="Times New Roman"/>
                <w:sz w:val="22"/>
                <w:szCs w:val="22"/>
              </w:rPr>
              <w:t>645,176</w:t>
            </w:r>
          </w:p>
        </w:tc>
      </w:tr>
      <w:tr w:rsidR="00A30F80" w:rsidRPr="00F41992" w14:paraId="0F03BB43" w14:textId="77777777" w:rsidTr="000F43D7">
        <w:tc>
          <w:tcPr>
            <w:tcW w:w="3870" w:type="dxa"/>
          </w:tcPr>
          <w:p w14:paraId="782F7278" w14:textId="77777777"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Sale of raw materials</w:t>
            </w:r>
          </w:p>
        </w:tc>
        <w:tc>
          <w:tcPr>
            <w:tcW w:w="1170" w:type="dxa"/>
            <w:vAlign w:val="center"/>
          </w:tcPr>
          <w:p w14:paraId="4F4758E8" w14:textId="5FF09E23"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A30F80">
              <w:rPr>
                <w:rFonts w:ascii="Times New Roman" w:hAnsi="Times New Roman" w:cs="Times New Roman"/>
                <w:sz w:val="22"/>
                <w:szCs w:val="22"/>
                <w:cs/>
              </w:rPr>
              <w:t>209</w:t>
            </w:r>
          </w:p>
        </w:tc>
        <w:tc>
          <w:tcPr>
            <w:tcW w:w="270" w:type="dxa"/>
          </w:tcPr>
          <w:p w14:paraId="7F2AAB19" w14:textId="77777777"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22F2D0B9" w14:textId="7D1EB92E"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E4533">
              <w:rPr>
                <w:rFonts w:ascii="Times New Roman" w:hAnsi="Times New Roman" w:cs="Times New Roman"/>
                <w:sz w:val="22"/>
                <w:szCs w:val="22"/>
              </w:rPr>
              <w:t>2,320</w:t>
            </w:r>
          </w:p>
        </w:tc>
        <w:tc>
          <w:tcPr>
            <w:tcW w:w="270" w:type="dxa"/>
          </w:tcPr>
          <w:p w14:paraId="583E1FC0" w14:textId="77777777"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6254DAB8" w14:textId="001BBAD3"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94303B">
              <w:rPr>
                <w:rFonts w:ascii="Times New Roman" w:hAnsi="Times New Roman" w:cs="Times New Roman"/>
                <w:sz w:val="22"/>
                <w:szCs w:val="22"/>
                <w:cs/>
              </w:rPr>
              <w:t>209</w:t>
            </w:r>
          </w:p>
        </w:tc>
        <w:tc>
          <w:tcPr>
            <w:tcW w:w="270" w:type="dxa"/>
          </w:tcPr>
          <w:p w14:paraId="6C57BA1B" w14:textId="77777777"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7C8B81E9" w14:textId="4C472DF8"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891EE4">
              <w:rPr>
                <w:rFonts w:ascii="Times New Roman" w:hAnsi="Times New Roman" w:cs="Times New Roman"/>
                <w:sz w:val="22"/>
                <w:szCs w:val="22"/>
              </w:rPr>
              <w:t>2,320</w:t>
            </w:r>
          </w:p>
        </w:tc>
      </w:tr>
      <w:tr w:rsidR="00A30F80" w:rsidRPr="00F41992" w14:paraId="78612B36" w14:textId="77777777" w:rsidTr="000F43D7">
        <w:tc>
          <w:tcPr>
            <w:tcW w:w="3870" w:type="dxa"/>
          </w:tcPr>
          <w:p w14:paraId="1D33B74F" w14:textId="77777777"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Other income</w:t>
            </w:r>
          </w:p>
        </w:tc>
        <w:tc>
          <w:tcPr>
            <w:tcW w:w="1170" w:type="dxa"/>
            <w:vAlign w:val="center"/>
          </w:tcPr>
          <w:p w14:paraId="640C0D7D" w14:textId="2CEF9F99"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A30F80">
              <w:rPr>
                <w:rFonts w:ascii="Times New Roman" w:hAnsi="Times New Roman" w:cs="Times New Roman"/>
                <w:sz w:val="22"/>
                <w:szCs w:val="22"/>
                <w:cs/>
              </w:rPr>
              <w:t>2</w:t>
            </w:r>
            <w:r w:rsidRPr="00A30F80">
              <w:rPr>
                <w:rFonts w:ascii="Times New Roman" w:hAnsi="Times New Roman" w:cs="Times New Roman"/>
                <w:sz w:val="22"/>
                <w:szCs w:val="22"/>
              </w:rPr>
              <w:t>,</w:t>
            </w:r>
            <w:r w:rsidRPr="00A30F80">
              <w:rPr>
                <w:rFonts w:ascii="Times New Roman" w:hAnsi="Times New Roman" w:cs="Times New Roman"/>
                <w:sz w:val="22"/>
                <w:szCs w:val="22"/>
                <w:cs/>
              </w:rPr>
              <w:t>0</w:t>
            </w:r>
            <w:r w:rsidRPr="00A30F80">
              <w:rPr>
                <w:rFonts w:ascii="Times New Roman" w:hAnsi="Times New Roman" w:cs="Times New Roman"/>
                <w:sz w:val="22"/>
                <w:szCs w:val="22"/>
              </w:rPr>
              <w:t>63</w:t>
            </w:r>
          </w:p>
        </w:tc>
        <w:tc>
          <w:tcPr>
            <w:tcW w:w="270" w:type="dxa"/>
          </w:tcPr>
          <w:p w14:paraId="3D6E72AA" w14:textId="77777777"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5131C012" w14:textId="582115E3"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E4533">
              <w:rPr>
                <w:rFonts w:ascii="Times New Roman" w:hAnsi="Times New Roman" w:cs="Times New Roman"/>
                <w:sz w:val="22"/>
                <w:szCs w:val="22"/>
              </w:rPr>
              <w:t>1,419</w:t>
            </w:r>
          </w:p>
        </w:tc>
        <w:tc>
          <w:tcPr>
            <w:tcW w:w="270" w:type="dxa"/>
          </w:tcPr>
          <w:p w14:paraId="7CA243FC" w14:textId="77777777"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78170564" w14:textId="42DAE314"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94303B">
              <w:rPr>
                <w:rFonts w:ascii="Times New Roman" w:hAnsi="Times New Roman" w:cs="Times New Roman"/>
                <w:sz w:val="22"/>
                <w:szCs w:val="22"/>
                <w:cs/>
              </w:rPr>
              <w:t>1</w:t>
            </w:r>
            <w:r w:rsidRPr="0094303B">
              <w:rPr>
                <w:rFonts w:ascii="Times New Roman" w:hAnsi="Times New Roman" w:cs="Times New Roman"/>
                <w:sz w:val="22"/>
                <w:szCs w:val="22"/>
              </w:rPr>
              <w:t>,</w:t>
            </w:r>
            <w:r w:rsidRPr="0094303B">
              <w:rPr>
                <w:rFonts w:ascii="Times New Roman" w:hAnsi="Times New Roman" w:cs="Times New Roman"/>
                <w:sz w:val="22"/>
                <w:szCs w:val="22"/>
                <w:cs/>
              </w:rPr>
              <w:t>8</w:t>
            </w:r>
            <w:r w:rsidRPr="0094303B">
              <w:rPr>
                <w:rFonts w:ascii="Times New Roman" w:hAnsi="Times New Roman" w:cs="Times New Roman"/>
                <w:sz w:val="22"/>
                <w:szCs w:val="22"/>
              </w:rPr>
              <w:t>07</w:t>
            </w:r>
          </w:p>
        </w:tc>
        <w:tc>
          <w:tcPr>
            <w:tcW w:w="270" w:type="dxa"/>
          </w:tcPr>
          <w:p w14:paraId="2636CE6E" w14:textId="77777777"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1F9A2A9A" w14:textId="69E96584"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9422F0">
              <w:rPr>
                <w:rFonts w:ascii="Times New Roman" w:hAnsi="Times New Roman" w:cs="Times New Roman"/>
                <w:sz w:val="22"/>
                <w:szCs w:val="22"/>
              </w:rPr>
              <w:t>1,174</w:t>
            </w:r>
          </w:p>
        </w:tc>
      </w:tr>
      <w:tr w:rsidR="00A30F80" w:rsidRPr="00F41992" w14:paraId="7D4B5FA1" w14:textId="77777777" w:rsidTr="00B96BC0">
        <w:tc>
          <w:tcPr>
            <w:tcW w:w="3870" w:type="dxa"/>
          </w:tcPr>
          <w:p w14:paraId="42C3AB95" w14:textId="77777777"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Purchase of goods</w:t>
            </w:r>
          </w:p>
        </w:tc>
        <w:tc>
          <w:tcPr>
            <w:tcW w:w="1170" w:type="dxa"/>
          </w:tcPr>
          <w:p w14:paraId="679A3B6F" w14:textId="432D1446"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E4533">
              <w:rPr>
                <w:rFonts w:ascii="Times New Roman" w:hAnsi="Times New Roman" w:cs="Times New Roman"/>
                <w:sz w:val="22"/>
                <w:szCs w:val="22"/>
              </w:rPr>
              <w:t>1,212</w:t>
            </w:r>
          </w:p>
        </w:tc>
        <w:tc>
          <w:tcPr>
            <w:tcW w:w="270" w:type="dxa"/>
          </w:tcPr>
          <w:p w14:paraId="22E6F608" w14:textId="77777777"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1179492E" w14:textId="3DCF13FE"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E4533">
              <w:rPr>
                <w:rFonts w:ascii="Times New Roman" w:hAnsi="Times New Roman" w:cs="Times New Roman"/>
                <w:sz w:val="22"/>
                <w:szCs w:val="22"/>
              </w:rPr>
              <w:t>2,926</w:t>
            </w:r>
          </w:p>
        </w:tc>
        <w:tc>
          <w:tcPr>
            <w:tcW w:w="270" w:type="dxa"/>
          </w:tcPr>
          <w:p w14:paraId="74F92CFE" w14:textId="77777777"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164010D3" w14:textId="28B6F761"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E4533">
              <w:rPr>
                <w:rFonts w:ascii="Times New Roman" w:hAnsi="Times New Roman" w:cs="Times New Roman"/>
                <w:sz w:val="22"/>
                <w:szCs w:val="22"/>
              </w:rPr>
              <w:t>1,212</w:t>
            </w:r>
          </w:p>
        </w:tc>
        <w:tc>
          <w:tcPr>
            <w:tcW w:w="270" w:type="dxa"/>
          </w:tcPr>
          <w:p w14:paraId="32D22E91" w14:textId="77777777"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44514831" w14:textId="215E002E"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891EE4">
              <w:rPr>
                <w:rFonts w:ascii="Times New Roman" w:hAnsi="Times New Roman" w:cs="Times New Roman"/>
                <w:sz w:val="22"/>
                <w:szCs w:val="22"/>
              </w:rPr>
              <w:t>2,926</w:t>
            </w:r>
          </w:p>
        </w:tc>
      </w:tr>
      <w:tr w:rsidR="00A30F80" w:rsidRPr="00F41992" w14:paraId="7CFDB9B4" w14:textId="77777777" w:rsidTr="000F43D7">
        <w:tc>
          <w:tcPr>
            <w:tcW w:w="3870" w:type="dxa"/>
          </w:tcPr>
          <w:p w14:paraId="4FA0AFE7" w14:textId="77777777"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Purchase of raw materials</w:t>
            </w:r>
          </w:p>
        </w:tc>
        <w:tc>
          <w:tcPr>
            <w:tcW w:w="1170" w:type="dxa"/>
          </w:tcPr>
          <w:p w14:paraId="62891A0A" w14:textId="0CDBBD46"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E4533">
              <w:rPr>
                <w:rFonts w:ascii="Times New Roman" w:hAnsi="Times New Roman" w:cs="Times New Roman"/>
                <w:sz w:val="22"/>
                <w:szCs w:val="22"/>
              </w:rPr>
              <w:t>89,894</w:t>
            </w:r>
          </w:p>
        </w:tc>
        <w:tc>
          <w:tcPr>
            <w:tcW w:w="270" w:type="dxa"/>
          </w:tcPr>
          <w:p w14:paraId="40B8EBC4" w14:textId="77777777"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11399AE5" w14:textId="227E64F9"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E4533">
              <w:rPr>
                <w:rFonts w:ascii="Times New Roman" w:hAnsi="Times New Roman" w:cs="Times New Roman"/>
                <w:sz w:val="22"/>
                <w:szCs w:val="22"/>
              </w:rPr>
              <w:t>148,425</w:t>
            </w:r>
          </w:p>
        </w:tc>
        <w:tc>
          <w:tcPr>
            <w:tcW w:w="270" w:type="dxa"/>
          </w:tcPr>
          <w:p w14:paraId="69F7EAC0" w14:textId="77777777"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66F5C45B" w14:textId="3670DFD0"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E4533">
              <w:rPr>
                <w:rFonts w:ascii="Times New Roman" w:hAnsi="Times New Roman" w:cs="Times New Roman"/>
                <w:sz w:val="22"/>
                <w:szCs w:val="22"/>
              </w:rPr>
              <w:t>89,894</w:t>
            </w:r>
          </w:p>
        </w:tc>
        <w:tc>
          <w:tcPr>
            <w:tcW w:w="270" w:type="dxa"/>
          </w:tcPr>
          <w:p w14:paraId="7D7AB384" w14:textId="77777777"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6745D4B3" w14:textId="7267FCEB"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891EE4">
              <w:rPr>
                <w:rFonts w:ascii="Times New Roman" w:hAnsi="Times New Roman" w:cs="Times New Roman"/>
                <w:sz w:val="22"/>
                <w:szCs w:val="22"/>
              </w:rPr>
              <w:t>148,425</w:t>
            </w:r>
          </w:p>
        </w:tc>
      </w:tr>
      <w:tr w:rsidR="00A30F80" w:rsidRPr="00F41992" w14:paraId="0C5BC140" w14:textId="77777777" w:rsidTr="00B96BC0">
        <w:tc>
          <w:tcPr>
            <w:tcW w:w="3870" w:type="dxa"/>
          </w:tcPr>
          <w:p w14:paraId="2CCA3710" w14:textId="77777777"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Service fees</w:t>
            </w:r>
          </w:p>
        </w:tc>
        <w:tc>
          <w:tcPr>
            <w:tcW w:w="1170" w:type="dxa"/>
          </w:tcPr>
          <w:p w14:paraId="64AF2046" w14:textId="3C067447"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E4533">
              <w:rPr>
                <w:rFonts w:ascii="Times New Roman" w:hAnsi="Times New Roman" w:cs="Times New Roman"/>
                <w:sz w:val="22"/>
                <w:szCs w:val="22"/>
              </w:rPr>
              <w:t>492</w:t>
            </w:r>
          </w:p>
        </w:tc>
        <w:tc>
          <w:tcPr>
            <w:tcW w:w="270" w:type="dxa"/>
          </w:tcPr>
          <w:p w14:paraId="2D7617DD" w14:textId="77777777"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267E4B7C" w14:textId="6EB525C1"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E4533">
              <w:rPr>
                <w:rFonts w:ascii="Times New Roman" w:hAnsi="Times New Roman" w:cs="Times New Roman"/>
                <w:sz w:val="22"/>
                <w:szCs w:val="22"/>
              </w:rPr>
              <w:t>846</w:t>
            </w:r>
          </w:p>
        </w:tc>
        <w:tc>
          <w:tcPr>
            <w:tcW w:w="270" w:type="dxa"/>
          </w:tcPr>
          <w:p w14:paraId="5622917D" w14:textId="77777777"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07344028" w14:textId="5D7DCE57"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E4533">
              <w:rPr>
                <w:rFonts w:ascii="Times New Roman" w:hAnsi="Times New Roman" w:cs="Times New Roman"/>
                <w:sz w:val="22"/>
                <w:szCs w:val="22"/>
              </w:rPr>
              <w:t>492</w:t>
            </w:r>
          </w:p>
        </w:tc>
        <w:tc>
          <w:tcPr>
            <w:tcW w:w="270" w:type="dxa"/>
          </w:tcPr>
          <w:p w14:paraId="7A8DE68A" w14:textId="77777777"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0D23C30" w14:textId="3D9651C6"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891EE4">
              <w:rPr>
                <w:rFonts w:ascii="Times New Roman" w:hAnsi="Times New Roman" w:cs="Times New Roman"/>
                <w:sz w:val="22"/>
                <w:szCs w:val="22"/>
              </w:rPr>
              <w:t>846</w:t>
            </w:r>
          </w:p>
        </w:tc>
      </w:tr>
      <w:tr w:rsidR="00A30F80" w:rsidRPr="00F41992" w14:paraId="02EF3078" w14:textId="77777777" w:rsidTr="00B96BC0">
        <w:tc>
          <w:tcPr>
            <w:tcW w:w="3870" w:type="dxa"/>
          </w:tcPr>
          <w:p w14:paraId="3711767D" w14:textId="77777777"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41992">
              <w:rPr>
                <w:rFonts w:ascii="Times New Roman" w:hAnsi="Times New Roman" w:cs="Times New Roman"/>
                <w:sz w:val="22"/>
                <w:szCs w:val="22"/>
              </w:rPr>
              <w:t>Commission fees</w:t>
            </w:r>
          </w:p>
        </w:tc>
        <w:tc>
          <w:tcPr>
            <w:tcW w:w="1170" w:type="dxa"/>
          </w:tcPr>
          <w:p w14:paraId="33FB62C4" w14:textId="3599F6CF"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E4533">
              <w:rPr>
                <w:rFonts w:ascii="Times New Roman" w:hAnsi="Times New Roman" w:cs="Times New Roman"/>
                <w:sz w:val="22"/>
                <w:szCs w:val="22"/>
              </w:rPr>
              <w:t>14,194</w:t>
            </w:r>
          </w:p>
        </w:tc>
        <w:tc>
          <w:tcPr>
            <w:tcW w:w="270" w:type="dxa"/>
          </w:tcPr>
          <w:p w14:paraId="4E08CC5F" w14:textId="77777777"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42954A2E" w14:textId="741DB2A8"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E4533">
              <w:rPr>
                <w:rFonts w:ascii="Times New Roman" w:hAnsi="Times New Roman" w:cs="Times New Roman"/>
                <w:sz w:val="22"/>
                <w:szCs w:val="22"/>
              </w:rPr>
              <w:t>9,580</w:t>
            </w:r>
          </w:p>
        </w:tc>
        <w:tc>
          <w:tcPr>
            <w:tcW w:w="270" w:type="dxa"/>
          </w:tcPr>
          <w:p w14:paraId="744B8F3D" w14:textId="77777777"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11C310C6" w14:textId="67191764" w:rsidR="00A30F80" w:rsidRPr="006E4533"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6E4533">
              <w:rPr>
                <w:rFonts w:ascii="Times New Roman" w:hAnsi="Times New Roman" w:cs="Times New Roman"/>
                <w:sz w:val="22"/>
                <w:szCs w:val="22"/>
              </w:rPr>
              <w:t>14,194</w:t>
            </w:r>
          </w:p>
        </w:tc>
        <w:tc>
          <w:tcPr>
            <w:tcW w:w="270" w:type="dxa"/>
          </w:tcPr>
          <w:p w14:paraId="036727EB" w14:textId="77777777"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27730763" w14:textId="0DBFDAA5"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891EE4">
              <w:rPr>
                <w:rFonts w:ascii="Times New Roman" w:hAnsi="Times New Roman" w:cs="Times New Roman"/>
                <w:sz w:val="22"/>
                <w:szCs w:val="22"/>
              </w:rPr>
              <w:t>9,580</w:t>
            </w:r>
          </w:p>
        </w:tc>
      </w:tr>
      <w:tr w:rsidR="00A30F80" w:rsidRPr="00F41992" w14:paraId="6C989112" w14:textId="77777777" w:rsidTr="00B96BC0">
        <w:tc>
          <w:tcPr>
            <w:tcW w:w="3870" w:type="dxa"/>
          </w:tcPr>
          <w:p w14:paraId="2D23145B" w14:textId="26B8ECE8"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1170" w:type="dxa"/>
            <w:vAlign w:val="center"/>
          </w:tcPr>
          <w:p w14:paraId="35D0B9B5" w14:textId="237443FE"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23712CA6" w14:textId="77777777"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47CA9241" w14:textId="5CCFB0A7"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41599910" w14:textId="77777777"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2551BF4D" w14:textId="048E71B2"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4C24A132" w14:textId="77777777"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448EC28" w14:textId="67AC6C9D" w:rsidR="00A30F80" w:rsidRPr="00F41992" w:rsidRDefault="00A30F80" w:rsidP="00A30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p>
        </w:tc>
      </w:tr>
    </w:tbl>
    <w:p w14:paraId="0F2B7C5B" w14:textId="77777777" w:rsidR="002B1538" w:rsidRDefault="002B1538" w:rsidP="0069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522CE4D8" w14:textId="77777777" w:rsidR="00355435" w:rsidRDefault="00355435" w:rsidP="0069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764F2588" w14:textId="77777777" w:rsidR="00355435" w:rsidRDefault="00355435" w:rsidP="0069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57DD5F51" w14:textId="77777777" w:rsidR="00355435" w:rsidRDefault="00355435" w:rsidP="0069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54D8B5F3" w14:textId="77777777" w:rsidR="002B1538" w:rsidRDefault="002B1538" w:rsidP="0069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4050"/>
        <w:gridCol w:w="1080"/>
        <w:gridCol w:w="270"/>
        <w:gridCol w:w="1170"/>
        <w:gridCol w:w="270"/>
        <w:gridCol w:w="1170"/>
        <w:gridCol w:w="270"/>
        <w:gridCol w:w="1170"/>
      </w:tblGrid>
      <w:tr w:rsidR="0097745B" w:rsidRPr="00C23017" w14:paraId="3535685F" w14:textId="77777777" w:rsidTr="00D31EC4">
        <w:tc>
          <w:tcPr>
            <w:tcW w:w="4050" w:type="dxa"/>
          </w:tcPr>
          <w:p w14:paraId="5B7E6C57" w14:textId="499C56E5" w:rsidR="0097745B" w:rsidRPr="00C23017" w:rsidRDefault="004731D1" w:rsidP="009E729A">
            <w:pPr>
              <w:pStyle w:val="acctfourfigures"/>
              <w:shd w:val="clear" w:color="auto" w:fill="FFFFFF"/>
              <w:tabs>
                <w:tab w:val="clear" w:pos="765"/>
              </w:tabs>
              <w:spacing w:line="240" w:lineRule="auto"/>
              <w:ind w:right="-78"/>
              <w:rPr>
                <w:b/>
                <w:bCs/>
                <w:szCs w:val="22"/>
              </w:rPr>
            </w:pPr>
            <w:r>
              <w:rPr>
                <w:b/>
                <w:bCs/>
                <w:i/>
                <w:iCs/>
                <w:spacing w:val="-10"/>
                <w:szCs w:val="22"/>
                <w:lang w:val="en-US"/>
              </w:rPr>
              <w:lastRenderedPageBreak/>
              <w:t>Significant</w:t>
            </w:r>
            <w:r w:rsidR="005F7A31">
              <w:rPr>
                <w:b/>
                <w:bCs/>
                <w:i/>
                <w:iCs/>
                <w:spacing w:val="-10"/>
                <w:szCs w:val="22"/>
                <w:lang w:val="en-US"/>
              </w:rPr>
              <w:t xml:space="preserve"> transaction</w:t>
            </w:r>
            <w:r w:rsidR="00390EA7">
              <w:rPr>
                <w:b/>
                <w:bCs/>
                <w:i/>
                <w:iCs/>
                <w:spacing w:val="-10"/>
                <w:szCs w:val="22"/>
                <w:lang w:val="en-US"/>
              </w:rPr>
              <w:t>s with</w:t>
            </w:r>
            <w:r w:rsidR="009E729A" w:rsidRPr="009E729A">
              <w:rPr>
                <w:b/>
                <w:bCs/>
                <w:i/>
                <w:iCs/>
                <w:spacing w:val="-10"/>
                <w:szCs w:val="22"/>
                <w:lang w:val="en-US"/>
              </w:rPr>
              <w:t xml:space="preserve"> </w:t>
            </w:r>
            <w:r w:rsidR="00BC1348">
              <w:rPr>
                <w:b/>
                <w:bCs/>
                <w:i/>
                <w:iCs/>
                <w:spacing w:val="-10"/>
                <w:szCs w:val="22"/>
                <w:lang w:val="en-US"/>
              </w:rPr>
              <w:t>related</w:t>
            </w:r>
            <w:r w:rsidR="00117172">
              <w:rPr>
                <w:b/>
                <w:bCs/>
                <w:i/>
                <w:iCs/>
                <w:spacing w:val="-10"/>
                <w:szCs w:val="22"/>
                <w:lang w:val="en-US"/>
              </w:rPr>
              <w:t xml:space="preserve"> parties</w:t>
            </w:r>
          </w:p>
        </w:tc>
        <w:tc>
          <w:tcPr>
            <w:tcW w:w="2520" w:type="dxa"/>
            <w:gridSpan w:val="3"/>
          </w:tcPr>
          <w:p w14:paraId="5F7895F1" w14:textId="72313746" w:rsidR="0097745B" w:rsidRPr="00C23017" w:rsidRDefault="0097745B" w:rsidP="00977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jc w:val="center"/>
              <w:rPr>
                <w:rFonts w:ascii="Times New Roman" w:hAnsi="Times New Roman" w:cs="Times New Roman"/>
                <w:sz w:val="22"/>
                <w:szCs w:val="22"/>
              </w:rPr>
            </w:pPr>
            <w:r w:rsidRPr="00D433AA">
              <w:rPr>
                <w:rFonts w:ascii="Times New Roman" w:hAnsi="Times New Roman" w:cs="Times New Roman"/>
                <w:b/>
                <w:bCs/>
                <w:sz w:val="22"/>
                <w:szCs w:val="22"/>
              </w:rPr>
              <w:t>Consolidated</w:t>
            </w:r>
          </w:p>
        </w:tc>
        <w:tc>
          <w:tcPr>
            <w:tcW w:w="270" w:type="dxa"/>
          </w:tcPr>
          <w:p w14:paraId="301D1CA9" w14:textId="77777777" w:rsidR="0097745B" w:rsidRPr="00C23017" w:rsidRDefault="0097745B"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2610" w:type="dxa"/>
            <w:gridSpan w:val="3"/>
          </w:tcPr>
          <w:p w14:paraId="0836B11D" w14:textId="63933CDF" w:rsidR="0097745B" w:rsidRPr="00C23017" w:rsidRDefault="0097745B" w:rsidP="00D31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center"/>
              <w:rPr>
                <w:rFonts w:ascii="Times New Roman" w:hAnsi="Times New Roman" w:cs="Times New Roman"/>
                <w:sz w:val="22"/>
                <w:szCs w:val="22"/>
              </w:rPr>
            </w:pPr>
            <w:r w:rsidRPr="00D433AA">
              <w:rPr>
                <w:rFonts w:ascii="Times New Roman" w:hAnsi="Times New Roman" w:cs="Times New Roman"/>
                <w:b/>
                <w:bCs/>
                <w:sz w:val="22"/>
                <w:szCs w:val="22"/>
              </w:rPr>
              <w:t>Separate</w:t>
            </w:r>
          </w:p>
        </w:tc>
      </w:tr>
      <w:tr w:rsidR="00355435" w:rsidRPr="00C23017" w14:paraId="4D685099" w14:textId="77777777" w:rsidTr="00D31EC4">
        <w:tc>
          <w:tcPr>
            <w:tcW w:w="4050" w:type="dxa"/>
          </w:tcPr>
          <w:p w14:paraId="5CF1DF40" w14:textId="03E9272D" w:rsidR="00355435" w:rsidRPr="00C23017" w:rsidRDefault="00355435" w:rsidP="00355435">
            <w:pPr>
              <w:pStyle w:val="acctfourfigures"/>
              <w:shd w:val="clear" w:color="auto" w:fill="FFFFFF"/>
              <w:tabs>
                <w:tab w:val="clear" w:pos="765"/>
              </w:tabs>
              <w:spacing w:line="240" w:lineRule="auto"/>
              <w:ind w:right="-78"/>
              <w:rPr>
                <w:b/>
                <w:bCs/>
                <w:szCs w:val="22"/>
              </w:rPr>
            </w:pPr>
            <w:r>
              <w:rPr>
                <w:b/>
                <w:bCs/>
                <w:i/>
                <w:iCs/>
                <w:szCs w:val="22"/>
              </w:rPr>
              <w:t>Three</w:t>
            </w:r>
            <w:r w:rsidRPr="00471669">
              <w:rPr>
                <w:b/>
                <w:bCs/>
                <w:i/>
                <w:iCs/>
                <w:szCs w:val="22"/>
              </w:rPr>
              <w:t>-month period ended 3</w:t>
            </w:r>
            <w:r>
              <w:rPr>
                <w:b/>
                <w:bCs/>
                <w:i/>
                <w:iCs/>
                <w:szCs w:val="22"/>
              </w:rPr>
              <w:t>1 March</w:t>
            </w:r>
          </w:p>
        </w:tc>
        <w:tc>
          <w:tcPr>
            <w:tcW w:w="2520" w:type="dxa"/>
            <w:gridSpan w:val="3"/>
          </w:tcPr>
          <w:p w14:paraId="405EA5CB" w14:textId="0AAF447A"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jc w:val="center"/>
              <w:rPr>
                <w:rFonts w:ascii="Times New Roman" w:hAnsi="Times New Roman" w:cs="Times New Roman"/>
                <w:sz w:val="22"/>
                <w:szCs w:val="22"/>
              </w:rPr>
            </w:pPr>
            <w:r w:rsidRPr="00D433AA">
              <w:rPr>
                <w:rFonts w:ascii="Times New Roman" w:hAnsi="Times New Roman" w:cs="Times New Roman"/>
                <w:b/>
                <w:bCs/>
                <w:sz w:val="22"/>
                <w:szCs w:val="22"/>
              </w:rPr>
              <w:t>financial statements</w:t>
            </w:r>
          </w:p>
        </w:tc>
        <w:tc>
          <w:tcPr>
            <w:tcW w:w="270" w:type="dxa"/>
          </w:tcPr>
          <w:p w14:paraId="0A0B249B" w14:textId="77777777"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2610" w:type="dxa"/>
            <w:gridSpan w:val="3"/>
          </w:tcPr>
          <w:p w14:paraId="39214BDE" w14:textId="2D151957"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center"/>
              <w:rPr>
                <w:rFonts w:ascii="Times New Roman" w:hAnsi="Times New Roman" w:cs="Times New Roman"/>
                <w:sz w:val="22"/>
                <w:szCs w:val="22"/>
              </w:rPr>
            </w:pPr>
            <w:r w:rsidRPr="00D433AA">
              <w:rPr>
                <w:rFonts w:ascii="Times New Roman" w:hAnsi="Times New Roman" w:cs="Times New Roman"/>
                <w:b/>
                <w:bCs/>
                <w:sz w:val="22"/>
                <w:szCs w:val="22"/>
              </w:rPr>
              <w:t>financial statements</w:t>
            </w:r>
          </w:p>
        </w:tc>
      </w:tr>
      <w:tr w:rsidR="00355435" w:rsidRPr="00C23017" w14:paraId="5D906815" w14:textId="77777777" w:rsidTr="00D31EC4">
        <w:tc>
          <w:tcPr>
            <w:tcW w:w="4050" w:type="dxa"/>
          </w:tcPr>
          <w:p w14:paraId="5AB40E3F" w14:textId="77777777"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p>
        </w:tc>
        <w:tc>
          <w:tcPr>
            <w:tcW w:w="1080" w:type="dxa"/>
          </w:tcPr>
          <w:p w14:paraId="48937794" w14:textId="5812D052"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976C1F">
              <w:rPr>
                <w:rFonts w:ascii="Times New Roman" w:hAnsi="Times New Roman" w:cs="Times New Roman"/>
                <w:sz w:val="22"/>
                <w:szCs w:val="22"/>
              </w:rPr>
              <w:t>6</w:t>
            </w:r>
          </w:p>
        </w:tc>
        <w:tc>
          <w:tcPr>
            <w:tcW w:w="270" w:type="dxa"/>
          </w:tcPr>
          <w:p w14:paraId="5C5F49CC" w14:textId="77777777"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tcPr>
          <w:p w14:paraId="4E9EF991" w14:textId="6C34F1F9"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976C1F">
              <w:rPr>
                <w:rFonts w:ascii="Times New Roman" w:hAnsi="Times New Roman" w:cs="Times New Roman"/>
                <w:sz w:val="22"/>
                <w:szCs w:val="22"/>
              </w:rPr>
              <w:t>5</w:t>
            </w:r>
          </w:p>
        </w:tc>
        <w:tc>
          <w:tcPr>
            <w:tcW w:w="270" w:type="dxa"/>
          </w:tcPr>
          <w:p w14:paraId="43D8FD14" w14:textId="77777777"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7671B417" w14:textId="4B92732F"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976C1F">
              <w:rPr>
                <w:rFonts w:ascii="Times New Roman" w:hAnsi="Times New Roman" w:cs="Times New Roman"/>
                <w:sz w:val="22"/>
                <w:szCs w:val="22"/>
              </w:rPr>
              <w:t>6</w:t>
            </w:r>
          </w:p>
        </w:tc>
        <w:tc>
          <w:tcPr>
            <w:tcW w:w="270" w:type="dxa"/>
          </w:tcPr>
          <w:p w14:paraId="0316CFAB" w14:textId="77777777" w:rsidR="00355435" w:rsidRPr="00C23017"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jc w:val="center"/>
              <w:rPr>
                <w:rFonts w:ascii="Times New Roman" w:hAnsi="Times New Roman" w:cs="Times New Roman"/>
                <w:sz w:val="22"/>
                <w:szCs w:val="22"/>
              </w:rPr>
            </w:pPr>
          </w:p>
        </w:tc>
        <w:tc>
          <w:tcPr>
            <w:tcW w:w="1170" w:type="dxa"/>
          </w:tcPr>
          <w:p w14:paraId="1D298999" w14:textId="0E4B23BC" w:rsidR="00976C1F" w:rsidRPr="00C23017" w:rsidRDefault="00355435"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976C1F">
              <w:rPr>
                <w:rFonts w:ascii="Times New Roman" w:hAnsi="Times New Roman" w:cs="Times New Roman"/>
                <w:sz w:val="22"/>
                <w:szCs w:val="22"/>
              </w:rPr>
              <w:t>5</w:t>
            </w:r>
          </w:p>
        </w:tc>
      </w:tr>
      <w:tr w:rsidR="000D40A2" w:rsidRPr="00C23017" w14:paraId="7E430571" w14:textId="77777777" w:rsidTr="00D31EC4">
        <w:tc>
          <w:tcPr>
            <w:tcW w:w="4050" w:type="dxa"/>
          </w:tcPr>
          <w:p w14:paraId="683E1795" w14:textId="77777777" w:rsidR="000D40A2" w:rsidRPr="00C23017" w:rsidRDefault="000D40A2"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p>
        </w:tc>
        <w:tc>
          <w:tcPr>
            <w:tcW w:w="5400" w:type="dxa"/>
            <w:gridSpan w:val="7"/>
          </w:tcPr>
          <w:p w14:paraId="0C9D012E" w14:textId="0B9DE31D" w:rsidR="000D40A2" w:rsidRPr="00C23017" w:rsidRDefault="000D40A2" w:rsidP="000D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center"/>
              <w:rPr>
                <w:rFonts w:ascii="Times New Roman" w:hAnsi="Times New Roman" w:cs="Times New Roman"/>
                <w:sz w:val="22"/>
                <w:szCs w:val="22"/>
              </w:rPr>
            </w:pPr>
            <w:r w:rsidRPr="00D433AA">
              <w:rPr>
                <w:rFonts w:ascii="Times New Roman" w:hAnsi="Times New Roman" w:cs="Times New Roman"/>
                <w:i/>
                <w:iCs/>
                <w:sz w:val="22"/>
                <w:szCs w:val="22"/>
              </w:rPr>
              <w:t>(in thousand Baht)</w:t>
            </w:r>
          </w:p>
        </w:tc>
      </w:tr>
      <w:tr w:rsidR="0091356F" w:rsidRPr="00C23017" w14:paraId="76195CFC" w14:textId="77777777" w:rsidTr="00D31EC4">
        <w:tc>
          <w:tcPr>
            <w:tcW w:w="4050" w:type="dxa"/>
          </w:tcPr>
          <w:p w14:paraId="07F5D2A3"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r w:rsidRPr="00C23017">
              <w:rPr>
                <w:rFonts w:ascii="Times New Roman" w:hAnsi="Times New Roman" w:cs="Times New Roman"/>
                <w:b/>
                <w:bCs/>
                <w:sz w:val="22"/>
                <w:szCs w:val="22"/>
              </w:rPr>
              <w:t>Key management personnel</w:t>
            </w:r>
          </w:p>
        </w:tc>
        <w:tc>
          <w:tcPr>
            <w:tcW w:w="1080" w:type="dxa"/>
          </w:tcPr>
          <w:p w14:paraId="7C9E64FE"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tcPr>
          <w:p w14:paraId="639563CD"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tcPr>
          <w:p w14:paraId="75228F4E"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p>
        </w:tc>
        <w:tc>
          <w:tcPr>
            <w:tcW w:w="270" w:type="dxa"/>
          </w:tcPr>
          <w:p w14:paraId="49E08963"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tcPr>
          <w:p w14:paraId="46038417"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tcPr>
          <w:p w14:paraId="0FEF3A21"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tcPr>
          <w:p w14:paraId="6795BA4F"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p>
        </w:tc>
      </w:tr>
      <w:tr w:rsidR="0091356F" w:rsidRPr="00C23017" w14:paraId="128879CF" w14:textId="77777777" w:rsidTr="00D31EC4">
        <w:tc>
          <w:tcPr>
            <w:tcW w:w="4050" w:type="dxa"/>
          </w:tcPr>
          <w:p w14:paraId="46112C27"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cs/>
              </w:rPr>
            </w:pPr>
            <w:r w:rsidRPr="00C23017">
              <w:rPr>
                <w:rFonts w:ascii="Times New Roman" w:hAnsi="Times New Roman" w:cs="Times New Roman"/>
                <w:sz w:val="22"/>
                <w:szCs w:val="22"/>
              </w:rPr>
              <w:t>Key management personnel</w:t>
            </w:r>
          </w:p>
        </w:tc>
        <w:tc>
          <w:tcPr>
            <w:tcW w:w="1080" w:type="dxa"/>
          </w:tcPr>
          <w:p w14:paraId="1BD7B0B5"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tcPr>
          <w:p w14:paraId="3CA2CFBE"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tcPr>
          <w:p w14:paraId="4D088A82"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tcPr>
          <w:p w14:paraId="5BB678F0"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024A759E"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cs/>
              </w:rPr>
            </w:pPr>
          </w:p>
        </w:tc>
        <w:tc>
          <w:tcPr>
            <w:tcW w:w="270" w:type="dxa"/>
          </w:tcPr>
          <w:p w14:paraId="7D8EED7C"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6F39AC00" w14:textId="77777777" w:rsidR="0091356F" w:rsidRPr="00C23017" w:rsidRDefault="0091356F" w:rsidP="005A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both"/>
              <w:rPr>
                <w:rFonts w:ascii="Times New Roman" w:hAnsi="Times New Roman" w:cs="Times New Roman"/>
                <w:sz w:val="22"/>
                <w:szCs w:val="22"/>
                <w:cs/>
              </w:rPr>
            </w:pPr>
          </w:p>
        </w:tc>
      </w:tr>
      <w:tr w:rsidR="008B2920" w:rsidRPr="00C23017" w14:paraId="72A130A6" w14:textId="77777777" w:rsidTr="005A34A3">
        <w:tc>
          <w:tcPr>
            <w:tcW w:w="4050" w:type="dxa"/>
          </w:tcPr>
          <w:p w14:paraId="18B5ACC7"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C23017">
              <w:rPr>
                <w:rFonts w:ascii="Times New Roman" w:hAnsi="Times New Roman" w:cs="Times New Roman"/>
                <w:sz w:val="22"/>
                <w:szCs w:val="22"/>
              </w:rPr>
              <w:t xml:space="preserve">   compensation</w:t>
            </w:r>
          </w:p>
        </w:tc>
        <w:tc>
          <w:tcPr>
            <w:tcW w:w="1080" w:type="dxa"/>
          </w:tcPr>
          <w:p w14:paraId="0CB21913"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tcPr>
          <w:p w14:paraId="2778AC05"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vAlign w:val="center"/>
          </w:tcPr>
          <w:p w14:paraId="5B6C058B" w14:textId="456516D0"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tcPr>
          <w:p w14:paraId="5A1D9B82"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3CE3A74A"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cs/>
              </w:rPr>
            </w:pPr>
          </w:p>
        </w:tc>
        <w:tc>
          <w:tcPr>
            <w:tcW w:w="270" w:type="dxa"/>
          </w:tcPr>
          <w:p w14:paraId="04958C4A"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7833B484" w14:textId="77777777"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both"/>
              <w:rPr>
                <w:rFonts w:ascii="Times New Roman" w:hAnsi="Times New Roman" w:cs="Times New Roman"/>
                <w:sz w:val="22"/>
                <w:szCs w:val="22"/>
                <w:cs/>
              </w:rPr>
            </w:pPr>
          </w:p>
        </w:tc>
      </w:tr>
      <w:tr w:rsidR="00D36445" w:rsidRPr="00C23017" w14:paraId="1D6B68CB" w14:textId="77777777" w:rsidTr="005A34A3">
        <w:tc>
          <w:tcPr>
            <w:tcW w:w="4050" w:type="dxa"/>
          </w:tcPr>
          <w:p w14:paraId="190C8365" w14:textId="73CC9A34"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BC5B7B">
              <w:rPr>
                <w:rFonts w:ascii="Times New Roman" w:hAnsi="Times New Roman" w:cs="Times New Roman"/>
                <w:sz w:val="22"/>
                <w:szCs w:val="22"/>
              </w:rPr>
              <w:t xml:space="preserve">   Short-term employee benefits</w:t>
            </w:r>
          </w:p>
        </w:tc>
        <w:tc>
          <w:tcPr>
            <w:tcW w:w="1080" w:type="dxa"/>
          </w:tcPr>
          <w:p w14:paraId="10198991"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tcPr>
          <w:p w14:paraId="3EBF4B47"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vAlign w:val="center"/>
          </w:tcPr>
          <w:p w14:paraId="4BB7C732"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tcPr>
          <w:p w14:paraId="6461B249"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130194A8"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cs/>
              </w:rPr>
            </w:pPr>
          </w:p>
        </w:tc>
        <w:tc>
          <w:tcPr>
            <w:tcW w:w="270" w:type="dxa"/>
          </w:tcPr>
          <w:p w14:paraId="3EB0A75B"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1A111BFD" w14:textId="77777777" w:rsidR="00D36445" w:rsidRPr="00C23017" w:rsidRDefault="00D36445" w:rsidP="00D3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both"/>
              <w:rPr>
                <w:rFonts w:ascii="Times New Roman" w:hAnsi="Times New Roman" w:cs="Times New Roman"/>
                <w:sz w:val="22"/>
                <w:szCs w:val="22"/>
                <w:cs/>
              </w:rPr>
            </w:pPr>
          </w:p>
        </w:tc>
      </w:tr>
      <w:tr w:rsidR="00296D86" w:rsidRPr="00C23017" w14:paraId="1651FAD3" w14:textId="77777777" w:rsidTr="000F43D7">
        <w:tc>
          <w:tcPr>
            <w:tcW w:w="4050" w:type="dxa"/>
          </w:tcPr>
          <w:p w14:paraId="2CD44485" w14:textId="71C554C5" w:rsidR="00296D86" w:rsidRPr="00C23017"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BC5B7B">
              <w:rPr>
                <w:rFonts w:ascii="Times New Roman" w:hAnsi="Times New Roman" w:cs="Times New Roman"/>
                <w:sz w:val="22"/>
                <w:szCs w:val="22"/>
              </w:rPr>
              <w:t xml:space="preserve">        </w:t>
            </w:r>
            <w:r w:rsidRPr="00BC5B7B">
              <w:rPr>
                <w:rFonts w:ascii="Times New Roman" w:hAnsi="Times New Roman" w:cs="Times New Roman"/>
                <w:i/>
                <w:iCs/>
                <w:sz w:val="22"/>
                <w:szCs w:val="22"/>
              </w:rPr>
              <w:t>(including director’s renumeration)</w:t>
            </w:r>
          </w:p>
        </w:tc>
        <w:tc>
          <w:tcPr>
            <w:tcW w:w="1080" w:type="dxa"/>
            <w:vAlign w:val="center"/>
          </w:tcPr>
          <w:p w14:paraId="665571AA" w14:textId="25461E68" w:rsidR="00296D86" w:rsidRPr="00FF6F79"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3E7549">
              <w:rPr>
                <w:rFonts w:ascii="Times New Roman" w:hAnsi="Times New Roman" w:cs="Times New Roman"/>
                <w:sz w:val="22"/>
                <w:szCs w:val="22"/>
                <w:cs/>
              </w:rPr>
              <w:t>19</w:t>
            </w:r>
            <w:r w:rsidRPr="003E7549">
              <w:rPr>
                <w:rFonts w:ascii="Times New Roman" w:hAnsi="Times New Roman" w:cs="Times New Roman"/>
                <w:sz w:val="22"/>
                <w:szCs w:val="22"/>
              </w:rPr>
              <w:t>,</w:t>
            </w:r>
            <w:r w:rsidRPr="003E7549">
              <w:rPr>
                <w:rFonts w:ascii="Times New Roman" w:hAnsi="Times New Roman" w:cs="Times New Roman"/>
                <w:sz w:val="22"/>
                <w:szCs w:val="22"/>
                <w:cs/>
              </w:rPr>
              <w:t>144</w:t>
            </w:r>
          </w:p>
        </w:tc>
        <w:tc>
          <w:tcPr>
            <w:tcW w:w="270" w:type="dxa"/>
          </w:tcPr>
          <w:p w14:paraId="76F66E4E" w14:textId="77777777" w:rsidR="00296D86" w:rsidRPr="00FF6F79"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tcPr>
          <w:p w14:paraId="66F2A796" w14:textId="60A3B2E3" w:rsidR="00296D86" w:rsidRPr="00FF6F79"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sz w:val="22"/>
                <w:szCs w:val="28"/>
                <w:cs/>
              </w:rPr>
            </w:pPr>
            <w:r w:rsidRPr="00FF6F79">
              <w:rPr>
                <w:rFonts w:ascii="Times New Roman" w:hAnsi="Times New Roman" w:cs="Times New Roman"/>
                <w:sz w:val="22"/>
                <w:szCs w:val="22"/>
              </w:rPr>
              <w:t>16,963</w:t>
            </w:r>
          </w:p>
        </w:tc>
        <w:tc>
          <w:tcPr>
            <w:tcW w:w="270" w:type="dxa"/>
            <w:vAlign w:val="bottom"/>
          </w:tcPr>
          <w:p w14:paraId="06140C13" w14:textId="77777777" w:rsidR="00296D86" w:rsidRPr="00FF6F79"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vAlign w:val="center"/>
          </w:tcPr>
          <w:p w14:paraId="4A1FDB91" w14:textId="4ACE870E" w:rsidR="00296D86" w:rsidRPr="00FF6F79" w:rsidRDefault="00296D86" w:rsidP="003E7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cs/>
              </w:rPr>
            </w:pPr>
            <w:r w:rsidRPr="003E7549">
              <w:rPr>
                <w:rFonts w:ascii="Times New Roman" w:hAnsi="Times New Roman" w:cs="Times New Roman"/>
                <w:sz w:val="22"/>
                <w:szCs w:val="22"/>
                <w:cs/>
              </w:rPr>
              <w:t>18</w:t>
            </w:r>
            <w:r w:rsidRPr="003E7549">
              <w:rPr>
                <w:rFonts w:ascii="Times New Roman" w:hAnsi="Times New Roman" w:cs="Times New Roman"/>
                <w:sz w:val="22"/>
                <w:szCs w:val="22"/>
              </w:rPr>
              <w:t>,</w:t>
            </w:r>
            <w:r w:rsidRPr="003E7549">
              <w:rPr>
                <w:rFonts w:ascii="Times New Roman" w:hAnsi="Times New Roman" w:cs="Times New Roman"/>
                <w:sz w:val="22"/>
                <w:szCs w:val="22"/>
                <w:cs/>
              </w:rPr>
              <w:t>294</w:t>
            </w:r>
          </w:p>
        </w:tc>
        <w:tc>
          <w:tcPr>
            <w:tcW w:w="270" w:type="dxa"/>
            <w:vAlign w:val="bottom"/>
          </w:tcPr>
          <w:p w14:paraId="43371906" w14:textId="77777777" w:rsidR="00296D86" w:rsidRPr="00FF6F79"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33C7E2BB" w14:textId="564B1F09" w:rsidR="00296D86" w:rsidRPr="00FF6F79"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cs/>
              </w:rPr>
            </w:pPr>
            <w:r w:rsidRPr="00FF6F79">
              <w:rPr>
                <w:rFonts w:ascii="Times New Roman" w:hAnsi="Times New Roman" w:cs="Times New Roman"/>
                <w:sz w:val="22"/>
                <w:szCs w:val="22"/>
              </w:rPr>
              <w:t>16,051</w:t>
            </w:r>
          </w:p>
        </w:tc>
      </w:tr>
      <w:tr w:rsidR="00296D86" w:rsidRPr="00C23017" w14:paraId="5C7A0903" w14:textId="77777777" w:rsidTr="000F43D7">
        <w:tc>
          <w:tcPr>
            <w:tcW w:w="4050" w:type="dxa"/>
          </w:tcPr>
          <w:p w14:paraId="621030CA" w14:textId="77777777" w:rsidR="00296D86" w:rsidRPr="00D077B2"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heme="minorBidi"/>
                <w:sz w:val="22"/>
                <w:szCs w:val="22"/>
                <w:cs/>
              </w:rPr>
            </w:pPr>
            <w:r w:rsidRPr="00C23017">
              <w:rPr>
                <w:rFonts w:ascii="Times New Roman" w:hAnsi="Times New Roman" w:cs="Times New Roman"/>
                <w:sz w:val="22"/>
                <w:szCs w:val="22"/>
              </w:rPr>
              <w:t xml:space="preserve">   Post-employment benefits</w:t>
            </w:r>
          </w:p>
        </w:tc>
        <w:tc>
          <w:tcPr>
            <w:tcW w:w="1080" w:type="dxa"/>
            <w:tcBorders>
              <w:bottom w:val="single" w:sz="4" w:space="0" w:color="auto"/>
            </w:tcBorders>
            <w:vAlign w:val="center"/>
          </w:tcPr>
          <w:p w14:paraId="222CA1CE" w14:textId="0E0945BD" w:rsidR="00296D86" w:rsidRPr="005C69BD"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cs/>
              </w:rPr>
            </w:pPr>
            <w:r w:rsidRPr="003E7549">
              <w:rPr>
                <w:rFonts w:ascii="Times New Roman" w:hAnsi="Times New Roman" w:cs="Times New Roman"/>
                <w:sz w:val="22"/>
                <w:szCs w:val="22"/>
                <w:cs/>
              </w:rPr>
              <w:t>543</w:t>
            </w:r>
          </w:p>
        </w:tc>
        <w:tc>
          <w:tcPr>
            <w:tcW w:w="270" w:type="dxa"/>
          </w:tcPr>
          <w:p w14:paraId="25482F4F" w14:textId="77777777" w:rsidR="00296D86" w:rsidRPr="008F08C7"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rPr>
            </w:pPr>
          </w:p>
        </w:tc>
        <w:tc>
          <w:tcPr>
            <w:tcW w:w="1170" w:type="dxa"/>
            <w:tcBorders>
              <w:bottom w:val="single" w:sz="4" w:space="0" w:color="auto"/>
            </w:tcBorders>
          </w:tcPr>
          <w:p w14:paraId="5D4BAA83" w14:textId="79B3421E" w:rsidR="00296D86" w:rsidRPr="000E6BC7"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08"/>
              <w:rPr>
                <w:rFonts w:ascii="Times New Roman" w:hAnsi="Times New Roman"/>
                <w:sz w:val="22"/>
                <w:szCs w:val="28"/>
              </w:rPr>
            </w:pPr>
            <w:r w:rsidRPr="005C69BD">
              <w:rPr>
                <w:rFonts w:ascii="Times New Roman" w:hAnsi="Times New Roman" w:cs="Times New Roman"/>
                <w:sz w:val="22"/>
                <w:szCs w:val="22"/>
              </w:rPr>
              <w:t>551</w:t>
            </w:r>
          </w:p>
        </w:tc>
        <w:tc>
          <w:tcPr>
            <w:tcW w:w="270" w:type="dxa"/>
            <w:vAlign w:val="bottom"/>
          </w:tcPr>
          <w:p w14:paraId="3AD94200" w14:textId="77777777" w:rsidR="00296D86" w:rsidRPr="00C23017"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Borders>
              <w:bottom w:val="single" w:sz="4" w:space="0" w:color="auto"/>
            </w:tcBorders>
            <w:vAlign w:val="center"/>
          </w:tcPr>
          <w:p w14:paraId="3BC5CEBF" w14:textId="702012C1" w:rsidR="00296D86" w:rsidRPr="005C69BD" w:rsidRDefault="00296D86" w:rsidP="003E7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3E7549">
              <w:rPr>
                <w:rFonts w:ascii="Times New Roman" w:hAnsi="Times New Roman" w:cs="Times New Roman"/>
                <w:sz w:val="22"/>
                <w:szCs w:val="22"/>
                <w:cs/>
              </w:rPr>
              <w:t>518</w:t>
            </w:r>
          </w:p>
        </w:tc>
        <w:tc>
          <w:tcPr>
            <w:tcW w:w="270" w:type="dxa"/>
            <w:vAlign w:val="bottom"/>
          </w:tcPr>
          <w:p w14:paraId="2E993993" w14:textId="77777777" w:rsidR="00296D86" w:rsidRPr="00C23017"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Borders>
              <w:bottom w:val="single" w:sz="4" w:space="0" w:color="auto"/>
            </w:tcBorders>
          </w:tcPr>
          <w:p w14:paraId="47427B1E" w14:textId="657E4140" w:rsidR="00296D86" w:rsidRPr="00C23017"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sz w:val="22"/>
                <w:szCs w:val="22"/>
              </w:rPr>
            </w:pPr>
            <w:r w:rsidRPr="005C69BD">
              <w:rPr>
                <w:rFonts w:ascii="Times New Roman" w:hAnsi="Times New Roman" w:cs="Times New Roman"/>
                <w:sz w:val="22"/>
                <w:szCs w:val="22"/>
              </w:rPr>
              <w:t>527</w:t>
            </w:r>
          </w:p>
        </w:tc>
      </w:tr>
      <w:tr w:rsidR="00296D86" w:rsidRPr="00C23017" w14:paraId="63C3E80B" w14:textId="77777777" w:rsidTr="00355435">
        <w:tc>
          <w:tcPr>
            <w:tcW w:w="4050" w:type="dxa"/>
          </w:tcPr>
          <w:p w14:paraId="50B88D22" w14:textId="77777777" w:rsidR="00296D86" w:rsidRPr="00C23017"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C23017">
              <w:rPr>
                <w:rFonts w:ascii="Times New Roman" w:hAnsi="Times New Roman" w:cs="Times New Roman"/>
                <w:b/>
                <w:bCs/>
                <w:sz w:val="22"/>
                <w:szCs w:val="22"/>
              </w:rPr>
              <w:t xml:space="preserve">   Total key management personnel </w:t>
            </w:r>
          </w:p>
        </w:tc>
        <w:tc>
          <w:tcPr>
            <w:tcW w:w="1080" w:type="dxa"/>
            <w:tcBorders>
              <w:top w:val="single" w:sz="4" w:space="0" w:color="auto"/>
            </w:tcBorders>
            <w:vAlign w:val="bottom"/>
          </w:tcPr>
          <w:p w14:paraId="530B3169" w14:textId="77777777" w:rsidR="00296D86" w:rsidRPr="00EC5990"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sz w:val="22"/>
                <w:szCs w:val="28"/>
              </w:rPr>
            </w:pPr>
          </w:p>
        </w:tc>
        <w:tc>
          <w:tcPr>
            <w:tcW w:w="270" w:type="dxa"/>
          </w:tcPr>
          <w:p w14:paraId="6F735DBC" w14:textId="77777777" w:rsidR="00296D86" w:rsidRPr="00C23017"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Borders>
              <w:top w:val="single" w:sz="4" w:space="0" w:color="auto"/>
            </w:tcBorders>
            <w:vAlign w:val="bottom"/>
          </w:tcPr>
          <w:p w14:paraId="37DFF846" w14:textId="6FC5E6CD" w:rsidR="00296D86" w:rsidRPr="00C23017"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p>
        </w:tc>
        <w:tc>
          <w:tcPr>
            <w:tcW w:w="270" w:type="dxa"/>
            <w:vAlign w:val="bottom"/>
          </w:tcPr>
          <w:p w14:paraId="26445C64" w14:textId="77777777" w:rsidR="00296D86" w:rsidRPr="00C23017"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8"/>
              <w:jc w:val="both"/>
              <w:rPr>
                <w:rFonts w:ascii="Times New Roman" w:hAnsi="Times New Roman" w:cs="Times New Roman"/>
                <w:sz w:val="22"/>
                <w:szCs w:val="22"/>
              </w:rPr>
            </w:pPr>
          </w:p>
        </w:tc>
        <w:tc>
          <w:tcPr>
            <w:tcW w:w="1170" w:type="dxa"/>
            <w:tcBorders>
              <w:top w:val="single" w:sz="4" w:space="0" w:color="auto"/>
            </w:tcBorders>
            <w:vAlign w:val="bottom"/>
          </w:tcPr>
          <w:p w14:paraId="27991C55" w14:textId="77777777" w:rsidR="00296D86" w:rsidRPr="00EC5990"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5" w:right="-108"/>
              <w:rPr>
                <w:rFonts w:ascii="Times New Roman" w:hAnsi="Times New Roman"/>
                <w:sz w:val="22"/>
                <w:szCs w:val="28"/>
              </w:rPr>
            </w:pPr>
          </w:p>
        </w:tc>
        <w:tc>
          <w:tcPr>
            <w:tcW w:w="270" w:type="dxa"/>
            <w:vAlign w:val="bottom"/>
          </w:tcPr>
          <w:p w14:paraId="37E09E9A" w14:textId="77777777" w:rsidR="00296D86" w:rsidRPr="00C23017"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8"/>
              <w:jc w:val="both"/>
              <w:rPr>
                <w:rFonts w:ascii="Times New Roman" w:hAnsi="Times New Roman" w:cs="Times New Roman"/>
                <w:sz w:val="22"/>
                <w:szCs w:val="22"/>
              </w:rPr>
            </w:pPr>
          </w:p>
        </w:tc>
        <w:tc>
          <w:tcPr>
            <w:tcW w:w="1170" w:type="dxa"/>
            <w:tcBorders>
              <w:top w:val="single" w:sz="4" w:space="0" w:color="auto"/>
            </w:tcBorders>
            <w:vAlign w:val="bottom"/>
          </w:tcPr>
          <w:p w14:paraId="3F315CDA" w14:textId="77777777" w:rsidR="00296D86" w:rsidRPr="00C23017"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p>
        </w:tc>
      </w:tr>
      <w:tr w:rsidR="00296D86" w:rsidRPr="00C23017" w14:paraId="0B18452E" w14:textId="77777777" w:rsidTr="00355435">
        <w:tc>
          <w:tcPr>
            <w:tcW w:w="4050" w:type="dxa"/>
          </w:tcPr>
          <w:p w14:paraId="6DA9C775" w14:textId="77777777" w:rsidR="00296D86" w:rsidRPr="00C23017"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C23017">
              <w:rPr>
                <w:rFonts w:ascii="Times New Roman" w:hAnsi="Times New Roman" w:cs="Times New Roman"/>
                <w:b/>
                <w:bCs/>
                <w:sz w:val="22"/>
                <w:szCs w:val="22"/>
              </w:rPr>
              <w:t xml:space="preserve">       compensation</w:t>
            </w:r>
          </w:p>
        </w:tc>
        <w:tc>
          <w:tcPr>
            <w:tcW w:w="1080" w:type="dxa"/>
            <w:tcBorders>
              <w:bottom w:val="double" w:sz="4" w:space="0" w:color="auto"/>
            </w:tcBorders>
            <w:vAlign w:val="bottom"/>
          </w:tcPr>
          <w:p w14:paraId="2555CF10" w14:textId="037BB405" w:rsidR="00296D86" w:rsidRPr="003E7549" w:rsidRDefault="00127F82"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3E7549">
              <w:rPr>
                <w:rFonts w:ascii="Times New Roman" w:hAnsi="Times New Roman" w:cs="Times New Roman"/>
                <w:b/>
                <w:bCs/>
                <w:sz w:val="22"/>
                <w:szCs w:val="22"/>
                <w:cs/>
              </w:rPr>
              <w:t>19</w:t>
            </w:r>
            <w:r w:rsidRPr="003E7549">
              <w:rPr>
                <w:rFonts w:ascii="Times New Roman" w:hAnsi="Times New Roman" w:cs="Times New Roman"/>
                <w:b/>
                <w:bCs/>
                <w:sz w:val="22"/>
                <w:szCs w:val="22"/>
              </w:rPr>
              <w:t>,</w:t>
            </w:r>
            <w:r w:rsidRPr="003E7549">
              <w:rPr>
                <w:rFonts w:ascii="Times New Roman" w:hAnsi="Times New Roman" w:cs="Times New Roman"/>
                <w:b/>
                <w:bCs/>
                <w:sz w:val="22"/>
                <w:szCs w:val="22"/>
                <w:cs/>
              </w:rPr>
              <w:t>687</w:t>
            </w:r>
          </w:p>
        </w:tc>
        <w:tc>
          <w:tcPr>
            <w:tcW w:w="270" w:type="dxa"/>
          </w:tcPr>
          <w:p w14:paraId="67F56084" w14:textId="77777777" w:rsidR="00296D86" w:rsidRPr="00FF6F79"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b/>
                <w:bCs/>
                <w:sz w:val="22"/>
                <w:szCs w:val="22"/>
              </w:rPr>
            </w:pPr>
          </w:p>
        </w:tc>
        <w:tc>
          <w:tcPr>
            <w:tcW w:w="1170" w:type="dxa"/>
            <w:tcBorders>
              <w:bottom w:val="double" w:sz="4" w:space="0" w:color="auto"/>
            </w:tcBorders>
            <w:vAlign w:val="bottom"/>
          </w:tcPr>
          <w:p w14:paraId="4B84A1A3" w14:textId="29800892" w:rsidR="00296D86" w:rsidRPr="00FF6F79"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FF6F79">
              <w:rPr>
                <w:rFonts w:ascii="Times New Roman" w:hAnsi="Times New Roman" w:cs="Times New Roman"/>
                <w:b/>
                <w:bCs/>
                <w:sz w:val="22"/>
                <w:szCs w:val="22"/>
                <w:cs/>
              </w:rPr>
              <w:t>17</w:t>
            </w:r>
            <w:r w:rsidRPr="00FF6F79">
              <w:rPr>
                <w:rFonts w:ascii="Times New Roman" w:hAnsi="Times New Roman" w:cs="Times New Roman"/>
                <w:b/>
                <w:bCs/>
                <w:sz w:val="22"/>
                <w:szCs w:val="22"/>
              </w:rPr>
              <w:t>,</w:t>
            </w:r>
            <w:r>
              <w:rPr>
                <w:rFonts w:ascii="Times New Roman" w:hAnsi="Times New Roman" w:cs="Times New Roman"/>
                <w:b/>
                <w:bCs/>
                <w:sz w:val="22"/>
                <w:szCs w:val="22"/>
              </w:rPr>
              <w:t>514</w:t>
            </w:r>
          </w:p>
        </w:tc>
        <w:tc>
          <w:tcPr>
            <w:tcW w:w="270" w:type="dxa"/>
            <w:vAlign w:val="bottom"/>
          </w:tcPr>
          <w:p w14:paraId="3A39C375" w14:textId="77777777" w:rsidR="00296D86" w:rsidRPr="00FF6F79"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b/>
                <w:bCs/>
                <w:sz w:val="22"/>
                <w:szCs w:val="22"/>
              </w:rPr>
            </w:pPr>
          </w:p>
        </w:tc>
        <w:tc>
          <w:tcPr>
            <w:tcW w:w="1170" w:type="dxa"/>
            <w:tcBorders>
              <w:bottom w:val="double" w:sz="4" w:space="0" w:color="auto"/>
            </w:tcBorders>
            <w:vAlign w:val="bottom"/>
          </w:tcPr>
          <w:p w14:paraId="550C1FCB" w14:textId="227666EC" w:rsidR="00296D86" w:rsidRPr="003E7549" w:rsidRDefault="003E7549" w:rsidP="003E7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3E7549">
              <w:rPr>
                <w:rFonts w:ascii="Times New Roman" w:hAnsi="Times New Roman" w:cs="Times New Roman"/>
                <w:b/>
                <w:bCs/>
                <w:sz w:val="22"/>
                <w:szCs w:val="22"/>
                <w:cs/>
              </w:rPr>
              <w:t>18</w:t>
            </w:r>
            <w:r w:rsidRPr="003E7549">
              <w:rPr>
                <w:rFonts w:ascii="Times New Roman" w:hAnsi="Times New Roman" w:cs="Times New Roman"/>
                <w:b/>
                <w:bCs/>
                <w:sz w:val="22"/>
                <w:szCs w:val="22"/>
              </w:rPr>
              <w:t>,</w:t>
            </w:r>
            <w:r w:rsidRPr="003E7549">
              <w:rPr>
                <w:rFonts w:ascii="Times New Roman" w:hAnsi="Times New Roman" w:cs="Times New Roman"/>
                <w:b/>
                <w:bCs/>
                <w:sz w:val="22"/>
                <w:szCs w:val="22"/>
                <w:cs/>
              </w:rPr>
              <w:t>812</w:t>
            </w:r>
          </w:p>
        </w:tc>
        <w:tc>
          <w:tcPr>
            <w:tcW w:w="270" w:type="dxa"/>
            <w:vAlign w:val="bottom"/>
          </w:tcPr>
          <w:p w14:paraId="4D2C82BD" w14:textId="77777777" w:rsidR="00296D86" w:rsidRPr="00FF6F79"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b/>
                <w:bCs/>
                <w:sz w:val="22"/>
                <w:szCs w:val="22"/>
              </w:rPr>
            </w:pPr>
          </w:p>
        </w:tc>
        <w:tc>
          <w:tcPr>
            <w:tcW w:w="1170" w:type="dxa"/>
            <w:tcBorders>
              <w:bottom w:val="double" w:sz="4" w:space="0" w:color="auto"/>
            </w:tcBorders>
            <w:vAlign w:val="bottom"/>
          </w:tcPr>
          <w:p w14:paraId="3FA07E40" w14:textId="31625D3F" w:rsidR="00296D86" w:rsidRPr="00FF6F79" w:rsidRDefault="00296D86" w:rsidP="0029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jc w:val="both"/>
              <w:rPr>
                <w:rFonts w:ascii="Times New Roman" w:hAnsi="Times New Roman" w:cs="Times New Roman"/>
                <w:b/>
                <w:bCs/>
                <w:sz w:val="22"/>
                <w:szCs w:val="22"/>
              </w:rPr>
            </w:pPr>
            <w:r w:rsidRPr="00FF6F79">
              <w:rPr>
                <w:rFonts w:ascii="Times New Roman" w:hAnsi="Times New Roman" w:cs="Times New Roman"/>
                <w:b/>
                <w:bCs/>
                <w:sz w:val="22"/>
                <w:szCs w:val="22"/>
                <w:cs/>
              </w:rPr>
              <w:t>16</w:t>
            </w:r>
            <w:r w:rsidRPr="00FF6F79">
              <w:rPr>
                <w:rFonts w:ascii="Times New Roman" w:hAnsi="Times New Roman" w:cs="Times New Roman"/>
                <w:b/>
                <w:bCs/>
                <w:sz w:val="22"/>
                <w:szCs w:val="22"/>
              </w:rPr>
              <w:t>,</w:t>
            </w:r>
            <w:r w:rsidRPr="00FF6F79">
              <w:rPr>
                <w:rFonts w:ascii="Times New Roman" w:hAnsi="Times New Roman" w:cs="Times New Roman"/>
                <w:b/>
                <w:bCs/>
                <w:sz w:val="22"/>
                <w:szCs w:val="22"/>
                <w:cs/>
              </w:rPr>
              <w:t>578</w:t>
            </w:r>
          </w:p>
        </w:tc>
      </w:tr>
    </w:tbl>
    <w:p w14:paraId="19EE9C84" w14:textId="77777777" w:rsidR="001E7AAE" w:rsidRDefault="001E7AAE"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F91F8AB" w14:textId="63ECBD30" w:rsidR="008B2920" w:rsidRPr="00C23017" w:rsidRDefault="008B2920" w:rsidP="008B2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r w:rsidRPr="00C23017">
        <w:rPr>
          <w:rFonts w:ascii="Times New Roman" w:hAnsi="Times New Roman" w:cs="Times New Roman"/>
          <w:sz w:val="22"/>
          <w:szCs w:val="22"/>
        </w:rPr>
        <w:t xml:space="preserve">Balances as </w:t>
      </w:r>
      <w:proofErr w:type="gramStart"/>
      <w:r w:rsidRPr="00C23017">
        <w:rPr>
          <w:rFonts w:ascii="Times New Roman" w:hAnsi="Times New Roman" w:cs="Times New Roman"/>
          <w:sz w:val="22"/>
          <w:szCs w:val="22"/>
        </w:rPr>
        <w:t>at</w:t>
      </w:r>
      <w:proofErr w:type="gramEnd"/>
      <w:r w:rsidRPr="00C23017">
        <w:rPr>
          <w:rFonts w:ascii="Times New Roman" w:hAnsi="Times New Roman" w:cs="Times New Roman"/>
          <w:sz w:val="22"/>
          <w:szCs w:val="22"/>
        </w:rPr>
        <w:t xml:space="preserve"> </w:t>
      </w:r>
      <w:r w:rsidR="00355435">
        <w:rPr>
          <w:rFonts w:ascii="Times New Roman" w:hAnsi="Times New Roman" w:cs="Times New Roman"/>
          <w:sz w:val="22"/>
          <w:szCs w:val="22"/>
        </w:rPr>
        <w:t>31 March 202</w:t>
      </w:r>
      <w:r w:rsidR="009910B4">
        <w:rPr>
          <w:rFonts w:ascii="Times New Roman" w:hAnsi="Times New Roman" w:cs="Times New Roman"/>
          <w:sz w:val="22"/>
          <w:szCs w:val="22"/>
        </w:rPr>
        <w:t>6</w:t>
      </w:r>
      <w:r w:rsidRPr="00C23017">
        <w:rPr>
          <w:rFonts w:ascii="Times New Roman" w:hAnsi="Times New Roman" w:cs="Times New Roman"/>
          <w:sz w:val="22"/>
          <w:szCs w:val="22"/>
          <w:cs/>
        </w:rPr>
        <w:t xml:space="preserve"> </w:t>
      </w:r>
      <w:r w:rsidRPr="00C23017">
        <w:rPr>
          <w:rFonts w:ascii="Times New Roman" w:hAnsi="Times New Roman" w:cs="Times New Roman"/>
          <w:sz w:val="22"/>
          <w:szCs w:val="22"/>
        </w:rPr>
        <w:t xml:space="preserve">and </w:t>
      </w:r>
      <w:r w:rsidRPr="00C23017">
        <w:rPr>
          <w:rFonts w:ascii="Times New Roman" w:hAnsi="Times New Roman" w:cs="Times New Roman"/>
          <w:sz w:val="22"/>
          <w:szCs w:val="22"/>
          <w:cs/>
        </w:rPr>
        <w:t xml:space="preserve">31 </w:t>
      </w:r>
      <w:r w:rsidRPr="00C23017">
        <w:rPr>
          <w:rFonts w:ascii="Times New Roman" w:hAnsi="Times New Roman" w:cs="Times New Roman"/>
          <w:sz w:val="22"/>
          <w:szCs w:val="22"/>
        </w:rPr>
        <w:t xml:space="preserve">December </w:t>
      </w:r>
      <w:r w:rsidRPr="00C23017">
        <w:rPr>
          <w:rFonts w:ascii="Times New Roman" w:hAnsi="Times New Roman" w:cs="Times New Roman"/>
          <w:sz w:val="22"/>
          <w:szCs w:val="22"/>
          <w:cs/>
        </w:rPr>
        <w:t>20</w:t>
      </w:r>
      <w:r w:rsidRPr="00C23017">
        <w:rPr>
          <w:rFonts w:ascii="Times New Roman" w:hAnsi="Times New Roman" w:cs="Times New Roman"/>
          <w:sz w:val="22"/>
          <w:szCs w:val="22"/>
        </w:rPr>
        <w:t>2</w:t>
      </w:r>
      <w:r w:rsidR="009910B4">
        <w:rPr>
          <w:rFonts w:ascii="Times New Roman" w:hAnsi="Times New Roman" w:cs="Times New Roman"/>
          <w:sz w:val="22"/>
          <w:szCs w:val="22"/>
        </w:rPr>
        <w:t>5</w:t>
      </w:r>
      <w:r w:rsidRPr="00C23017">
        <w:rPr>
          <w:rFonts w:ascii="Times New Roman" w:hAnsi="Times New Roman" w:cs="Times New Roman"/>
          <w:sz w:val="22"/>
          <w:szCs w:val="22"/>
          <w:cs/>
        </w:rPr>
        <w:t xml:space="preserve"> </w:t>
      </w:r>
      <w:r w:rsidRPr="00C23017">
        <w:rPr>
          <w:rFonts w:ascii="Times New Roman" w:hAnsi="Times New Roman" w:cs="Times New Roman"/>
          <w:sz w:val="22"/>
          <w:szCs w:val="22"/>
        </w:rPr>
        <w:t>with related parties were as follows:</w:t>
      </w:r>
    </w:p>
    <w:p w14:paraId="00E7BB62" w14:textId="4C161EB2" w:rsidR="00490759" w:rsidRDefault="00490759"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i/>
          <w:iCs/>
          <w:sz w:val="22"/>
          <w:szCs w:val="22"/>
        </w:rPr>
      </w:pPr>
    </w:p>
    <w:tbl>
      <w:tblPr>
        <w:tblW w:w="9432" w:type="dxa"/>
        <w:tblInd w:w="450" w:type="dxa"/>
        <w:tblLayout w:type="fixed"/>
        <w:tblLook w:val="0000" w:firstRow="0" w:lastRow="0" w:firstColumn="0" w:lastColumn="0" w:noHBand="0" w:noVBand="0"/>
      </w:tblPr>
      <w:tblGrid>
        <w:gridCol w:w="3951"/>
        <w:gridCol w:w="1179"/>
        <w:gridCol w:w="270"/>
        <w:gridCol w:w="1134"/>
        <w:gridCol w:w="270"/>
        <w:gridCol w:w="1215"/>
        <w:gridCol w:w="270"/>
        <w:gridCol w:w="1143"/>
      </w:tblGrid>
      <w:tr w:rsidR="00E71794" w:rsidRPr="00D433AA" w14:paraId="14960D8E" w14:textId="77777777">
        <w:tc>
          <w:tcPr>
            <w:tcW w:w="3951" w:type="dxa"/>
          </w:tcPr>
          <w:p w14:paraId="7ACCB0BD"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i/>
                <w:iCs/>
                <w:sz w:val="22"/>
                <w:szCs w:val="22"/>
              </w:rPr>
            </w:pPr>
          </w:p>
        </w:tc>
        <w:tc>
          <w:tcPr>
            <w:tcW w:w="2583" w:type="dxa"/>
            <w:gridSpan w:val="3"/>
          </w:tcPr>
          <w:p w14:paraId="19A52F75" w14:textId="794E01CB" w:rsidR="00E71794" w:rsidRPr="00D433AA" w:rsidRDefault="00977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70" w:type="dxa"/>
          </w:tcPr>
          <w:p w14:paraId="711A6B73"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28" w:type="dxa"/>
            <w:gridSpan w:val="3"/>
          </w:tcPr>
          <w:p w14:paraId="1D9913B7"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E71794" w:rsidRPr="00D433AA" w14:paraId="6C095196" w14:textId="77777777">
        <w:tc>
          <w:tcPr>
            <w:tcW w:w="3951" w:type="dxa"/>
            <w:vAlign w:val="bottom"/>
          </w:tcPr>
          <w:p w14:paraId="5B92AB4B"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E30B0">
              <w:rPr>
                <w:rFonts w:ascii="Times New Roman" w:hAnsi="Times New Roman" w:cs="Times New Roman"/>
                <w:b/>
                <w:bCs/>
                <w:i/>
                <w:iCs/>
                <w:sz w:val="22"/>
                <w:szCs w:val="22"/>
              </w:rPr>
              <w:t xml:space="preserve">Balances with related parties </w:t>
            </w:r>
          </w:p>
        </w:tc>
        <w:tc>
          <w:tcPr>
            <w:tcW w:w="2583" w:type="dxa"/>
            <w:gridSpan w:val="3"/>
          </w:tcPr>
          <w:p w14:paraId="24C24A9E"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70" w:type="dxa"/>
          </w:tcPr>
          <w:p w14:paraId="4CB5583A" w14:textId="77777777"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28" w:type="dxa"/>
            <w:gridSpan w:val="3"/>
          </w:tcPr>
          <w:p w14:paraId="64069830" w14:textId="360BC436" w:rsidR="00E71794" w:rsidRPr="00D433AA" w:rsidRDefault="00E7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355435" w14:paraId="3F7B0894" w14:textId="77777777">
        <w:tc>
          <w:tcPr>
            <w:tcW w:w="3951" w:type="dxa"/>
          </w:tcPr>
          <w:p w14:paraId="3C8BD3C4" w14:textId="77777777" w:rsidR="00355435" w:rsidRPr="006E30B0"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9" w:type="dxa"/>
          </w:tcPr>
          <w:p w14:paraId="3F9239C1" w14:textId="444F70A5" w:rsidR="00355435" w:rsidRPr="00471669"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471669">
              <w:rPr>
                <w:rFonts w:ascii="Times New Roman" w:hAnsi="Times New Roman" w:cstheme="minorBidi"/>
                <w:sz w:val="22"/>
                <w:szCs w:val="22"/>
              </w:rPr>
              <w:t>3</w:t>
            </w:r>
            <w:r>
              <w:rPr>
                <w:rFonts w:ascii="Times New Roman" w:hAnsi="Times New Roman" w:cstheme="minorBidi"/>
                <w:sz w:val="22"/>
                <w:szCs w:val="22"/>
              </w:rPr>
              <w:t>1</w:t>
            </w:r>
          </w:p>
          <w:p w14:paraId="6C62BA95" w14:textId="06644C60" w:rsidR="00355435"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heme="minorBidi"/>
                <w:sz w:val="22"/>
                <w:szCs w:val="22"/>
              </w:rPr>
              <w:t>March</w:t>
            </w:r>
          </w:p>
        </w:tc>
        <w:tc>
          <w:tcPr>
            <w:tcW w:w="270" w:type="dxa"/>
          </w:tcPr>
          <w:p w14:paraId="229CE609"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Pr>
          <w:p w14:paraId="78319D24" w14:textId="7E011C5D" w:rsidR="00355435"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14:paraId="22665EEC"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15" w:type="dxa"/>
          </w:tcPr>
          <w:p w14:paraId="621FD4A0" w14:textId="77777777" w:rsidR="00355435" w:rsidRPr="00471669"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471669">
              <w:rPr>
                <w:rFonts w:ascii="Times New Roman" w:hAnsi="Times New Roman" w:cstheme="minorBidi"/>
                <w:sz w:val="22"/>
                <w:szCs w:val="22"/>
              </w:rPr>
              <w:t>3</w:t>
            </w:r>
            <w:r>
              <w:rPr>
                <w:rFonts w:ascii="Times New Roman" w:hAnsi="Times New Roman" w:cstheme="minorBidi"/>
                <w:sz w:val="22"/>
                <w:szCs w:val="22"/>
              </w:rPr>
              <w:t>1</w:t>
            </w:r>
          </w:p>
          <w:p w14:paraId="59073F8F" w14:textId="7A2CDA0F" w:rsidR="00355435"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heme="minorBidi"/>
                <w:sz w:val="22"/>
                <w:szCs w:val="22"/>
              </w:rPr>
              <w:t>March</w:t>
            </w:r>
          </w:p>
        </w:tc>
        <w:tc>
          <w:tcPr>
            <w:tcW w:w="270" w:type="dxa"/>
          </w:tcPr>
          <w:p w14:paraId="061E3D39"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3" w:type="dxa"/>
          </w:tcPr>
          <w:p w14:paraId="511F793D" w14:textId="62780DE5" w:rsidR="00355435"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31 December</w:t>
            </w:r>
          </w:p>
        </w:tc>
      </w:tr>
      <w:tr w:rsidR="00355435" w:rsidRPr="00D433AA" w14:paraId="0D59787B" w14:textId="77777777">
        <w:tc>
          <w:tcPr>
            <w:tcW w:w="3951" w:type="dxa"/>
          </w:tcPr>
          <w:p w14:paraId="6E04F36C"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9" w:type="dxa"/>
          </w:tcPr>
          <w:p w14:paraId="4EFB7862" w14:textId="7B0B2F7A"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976C1F">
              <w:rPr>
                <w:rFonts w:ascii="Times New Roman" w:hAnsi="Times New Roman" w:cs="Times New Roman"/>
                <w:sz w:val="22"/>
                <w:szCs w:val="22"/>
              </w:rPr>
              <w:t>6</w:t>
            </w:r>
          </w:p>
        </w:tc>
        <w:tc>
          <w:tcPr>
            <w:tcW w:w="270" w:type="dxa"/>
          </w:tcPr>
          <w:p w14:paraId="20463513"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Pr>
          <w:p w14:paraId="406EDBD7" w14:textId="08D6F35C"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976C1F">
              <w:rPr>
                <w:rFonts w:ascii="Times New Roman" w:hAnsi="Times New Roman" w:cs="Times New Roman"/>
                <w:sz w:val="22"/>
                <w:szCs w:val="22"/>
              </w:rPr>
              <w:t>5</w:t>
            </w:r>
          </w:p>
        </w:tc>
        <w:tc>
          <w:tcPr>
            <w:tcW w:w="270" w:type="dxa"/>
          </w:tcPr>
          <w:p w14:paraId="77F49AF2"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15" w:type="dxa"/>
          </w:tcPr>
          <w:p w14:paraId="7DE93FEE" w14:textId="53FD0239"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976C1F">
              <w:rPr>
                <w:rFonts w:ascii="Times New Roman" w:hAnsi="Times New Roman" w:cs="Times New Roman"/>
                <w:sz w:val="22"/>
                <w:szCs w:val="22"/>
              </w:rPr>
              <w:t>6</w:t>
            </w:r>
          </w:p>
        </w:tc>
        <w:tc>
          <w:tcPr>
            <w:tcW w:w="270" w:type="dxa"/>
          </w:tcPr>
          <w:p w14:paraId="78467DC6"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3" w:type="dxa"/>
          </w:tcPr>
          <w:p w14:paraId="43541FEC" w14:textId="59416E22"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976C1F">
              <w:rPr>
                <w:rFonts w:ascii="Times New Roman" w:hAnsi="Times New Roman" w:cs="Times New Roman"/>
                <w:sz w:val="22"/>
                <w:szCs w:val="22"/>
              </w:rPr>
              <w:t>5</w:t>
            </w:r>
          </w:p>
        </w:tc>
      </w:tr>
      <w:tr w:rsidR="000B6E60" w:rsidRPr="00D433AA" w14:paraId="0F7FB2CC" w14:textId="77777777">
        <w:tc>
          <w:tcPr>
            <w:tcW w:w="3951" w:type="dxa"/>
          </w:tcPr>
          <w:p w14:paraId="3C6FAEB2" w14:textId="77777777" w:rsidR="000B6E60" w:rsidRPr="00D433AA" w:rsidRDefault="000B6E60" w:rsidP="000B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81" w:type="dxa"/>
            <w:gridSpan w:val="7"/>
          </w:tcPr>
          <w:p w14:paraId="238DBC5B" w14:textId="77777777" w:rsidR="000B6E60" w:rsidRPr="00D433AA" w:rsidRDefault="000B6E60" w:rsidP="000B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0B6E60" w:rsidRPr="00D433AA" w14:paraId="09416C48" w14:textId="77777777">
        <w:tc>
          <w:tcPr>
            <w:tcW w:w="3951" w:type="dxa"/>
          </w:tcPr>
          <w:p w14:paraId="30FAF761" w14:textId="464F020B" w:rsidR="000B6E60" w:rsidRPr="00D433AA" w:rsidRDefault="000B6E60" w:rsidP="000B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D470E">
              <w:rPr>
                <w:rFonts w:ascii="Times New Roman" w:hAnsi="Times New Roman" w:cs="Times New Roman"/>
                <w:b/>
                <w:bCs/>
                <w:i/>
                <w:iCs/>
                <w:sz w:val="22"/>
                <w:szCs w:val="22"/>
              </w:rPr>
              <w:t>Trade</w:t>
            </w:r>
            <w:r w:rsidR="006F4B6C" w:rsidRPr="00BD470E">
              <w:rPr>
                <w:rFonts w:ascii="Times New Roman" w:hAnsi="Times New Roman" w:cs="Times New Roman"/>
                <w:b/>
                <w:bCs/>
                <w:i/>
                <w:iCs/>
                <w:sz w:val="22"/>
                <w:szCs w:val="22"/>
              </w:rPr>
              <w:t xml:space="preserve"> </w:t>
            </w:r>
            <w:r w:rsidRPr="00BD470E">
              <w:rPr>
                <w:rFonts w:ascii="Times New Roman" w:hAnsi="Times New Roman" w:cs="Times New Roman"/>
                <w:b/>
                <w:bCs/>
                <w:i/>
                <w:iCs/>
                <w:sz w:val="22"/>
                <w:szCs w:val="22"/>
              </w:rPr>
              <w:t>receivable</w:t>
            </w:r>
          </w:p>
        </w:tc>
        <w:tc>
          <w:tcPr>
            <w:tcW w:w="5481" w:type="dxa"/>
            <w:gridSpan w:val="7"/>
          </w:tcPr>
          <w:p w14:paraId="26F111B7" w14:textId="77777777" w:rsidR="000B6E60" w:rsidRPr="00D433AA" w:rsidRDefault="000B6E60" w:rsidP="000B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r>
      <w:tr w:rsidR="00BA3030" w:rsidRPr="006E4533" w14:paraId="18DD3F07" w14:textId="77777777" w:rsidTr="000B6E60">
        <w:trPr>
          <w:trHeight w:val="56"/>
        </w:trPr>
        <w:tc>
          <w:tcPr>
            <w:tcW w:w="3951" w:type="dxa"/>
          </w:tcPr>
          <w:p w14:paraId="2DE3AE9E" w14:textId="77777777" w:rsidR="00BA3030" w:rsidRPr="006E4533" w:rsidRDefault="00BA3030" w:rsidP="00BA30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40"/>
              <w:rPr>
                <w:rFonts w:ascii="Times New Roman" w:hAnsi="Times New Roman" w:cs="Times New Roman"/>
                <w:sz w:val="22"/>
                <w:szCs w:val="22"/>
              </w:rPr>
            </w:pPr>
            <w:r w:rsidRPr="006E4533">
              <w:rPr>
                <w:rFonts w:ascii="Times New Roman" w:hAnsi="Times New Roman" w:cs="Times New Roman"/>
                <w:sz w:val="22"/>
                <w:szCs w:val="22"/>
              </w:rPr>
              <w:t>Subsidiary</w:t>
            </w:r>
          </w:p>
        </w:tc>
        <w:tc>
          <w:tcPr>
            <w:tcW w:w="1179" w:type="dxa"/>
          </w:tcPr>
          <w:p w14:paraId="12AEC08A" w14:textId="762C1D6C" w:rsidR="00BA3030" w:rsidRPr="006E4533" w:rsidRDefault="00DD353E"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51D1924" w14:textId="77777777" w:rsidR="00BA3030" w:rsidRPr="006E4533" w:rsidRDefault="00BA3030"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4" w:type="dxa"/>
          </w:tcPr>
          <w:p w14:paraId="585A5DF5" w14:textId="3C16AAFF" w:rsidR="00BA3030" w:rsidRPr="006E4533" w:rsidRDefault="00BA3030"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98"/>
              <w:rPr>
                <w:rFonts w:ascii="Times New Roman" w:hAnsi="Times New Roman" w:cs="Times New Roman"/>
                <w:sz w:val="22"/>
                <w:szCs w:val="22"/>
              </w:rPr>
            </w:pPr>
            <w:r w:rsidRPr="006E4533">
              <w:rPr>
                <w:rFonts w:ascii="Times New Roman" w:hAnsi="Times New Roman"/>
                <w:sz w:val="22"/>
                <w:szCs w:val="28"/>
              </w:rPr>
              <w:t>-</w:t>
            </w:r>
          </w:p>
        </w:tc>
        <w:tc>
          <w:tcPr>
            <w:tcW w:w="270" w:type="dxa"/>
          </w:tcPr>
          <w:p w14:paraId="1DD35EB7" w14:textId="77777777" w:rsidR="00BA3030" w:rsidRPr="006E4533" w:rsidRDefault="00BA3030"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15" w:type="dxa"/>
          </w:tcPr>
          <w:p w14:paraId="50E55CBC" w14:textId="4EF5E6FF" w:rsidR="00BA3030" w:rsidRPr="006E4533" w:rsidRDefault="00C71D65"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6E4533">
              <w:rPr>
                <w:rFonts w:ascii="Times New Roman" w:hAnsi="Times New Roman" w:cs="Times New Roman"/>
                <w:sz w:val="22"/>
                <w:szCs w:val="22"/>
              </w:rPr>
              <w:t>26,465</w:t>
            </w:r>
          </w:p>
        </w:tc>
        <w:tc>
          <w:tcPr>
            <w:tcW w:w="270" w:type="dxa"/>
          </w:tcPr>
          <w:p w14:paraId="0A23725D" w14:textId="77777777" w:rsidR="00BA3030" w:rsidRPr="006E4533" w:rsidRDefault="00BA3030"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Pr>
          <w:p w14:paraId="0CE71A01" w14:textId="466B2244" w:rsidR="00BA3030" w:rsidRPr="006E4533" w:rsidRDefault="00BA3030"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6E4533">
              <w:rPr>
                <w:rFonts w:ascii="Times New Roman" w:hAnsi="Times New Roman" w:cs="Times New Roman"/>
                <w:sz w:val="22"/>
                <w:szCs w:val="22"/>
              </w:rPr>
              <w:t>22,579</w:t>
            </w:r>
          </w:p>
        </w:tc>
      </w:tr>
      <w:tr w:rsidR="00BA3030" w:rsidRPr="006E4533" w14:paraId="3C0BCF9E" w14:textId="77777777" w:rsidTr="00B96BC0">
        <w:tc>
          <w:tcPr>
            <w:tcW w:w="3951" w:type="dxa"/>
          </w:tcPr>
          <w:p w14:paraId="7AC7BEE4" w14:textId="77777777" w:rsidR="00BA3030" w:rsidRPr="006E4533" w:rsidRDefault="00BA3030"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6E4533">
              <w:rPr>
                <w:rFonts w:ascii="Times New Roman" w:hAnsi="Times New Roman" w:cs="Times New Roman"/>
                <w:sz w:val="22"/>
                <w:szCs w:val="22"/>
              </w:rPr>
              <w:t xml:space="preserve">Other related parties </w:t>
            </w:r>
          </w:p>
        </w:tc>
        <w:tc>
          <w:tcPr>
            <w:tcW w:w="1179" w:type="dxa"/>
            <w:tcBorders>
              <w:bottom w:val="single" w:sz="4" w:space="0" w:color="auto"/>
            </w:tcBorders>
          </w:tcPr>
          <w:p w14:paraId="5BF31861" w14:textId="540F00C8" w:rsidR="00BA3030" w:rsidRPr="006E4533" w:rsidRDefault="00271834"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sidRPr="00271834">
              <w:rPr>
                <w:rFonts w:ascii="Times New Roman" w:hAnsi="Times New Roman" w:cs="Times New Roman"/>
                <w:sz w:val="22"/>
                <w:szCs w:val="22"/>
                <w:cs/>
              </w:rPr>
              <w:t>826</w:t>
            </w:r>
            <w:r w:rsidRPr="00271834">
              <w:rPr>
                <w:rFonts w:ascii="Times New Roman" w:hAnsi="Times New Roman" w:cs="Times New Roman"/>
                <w:sz w:val="22"/>
                <w:szCs w:val="22"/>
              </w:rPr>
              <w:t>,</w:t>
            </w:r>
            <w:r w:rsidRPr="00271834">
              <w:rPr>
                <w:rFonts w:ascii="Times New Roman" w:hAnsi="Times New Roman" w:cs="Times New Roman"/>
                <w:sz w:val="22"/>
                <w:szCs w:val="22"/>
                <w:cs/>
              </w:rPr>
              <w:t>974</w:t>
            </w:r>
          </w:p>
        </w:tc>
        <w:tc>
          <w:tcPr>
            <w:tcW w:w="270" w:type="dxa"/>
          </w:tcPr>
          <w:p w14:paraId="17FB1C47" w14:textId="77777777" w:rsidR="00BA3030" w:rsidRPr="006E4533" w:rsidRDefault="00BA3030"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 w:val="decimal" w:pos="954"/>
              </w:tabs>
              <w:ind w:left="-105" w:right="-108"/>
              <w:rPr>
                <w:rFonts w:ascii="Times New Roman" w:hAnsi="Times New Roman" w:cs="Times New Roman"/>
                <w:sz w:val="22"/>
                <w:szCs w:val="22"/>
              </w:rPr>
            </w:pPr>
          </w:p>
        </w:tc>
        <w:tc>
          <w:tcPr>
            <w:tcW w:w="1134" w:type="dxa"/>
            <w:tcBorders>
              <w:bottom w:val="single" w:sz="4" w:space="0" w:color="auto"/>
            </w:tcBorders>
            <w:vAlign w:val="center"/>
          </w:tcPr>
          <w:p w14:paraId="17789DDF" w14:textId="4E90588E" w:rsidR="00BA3030" w:rsidRPr="006E4533" w:rsidRDefault="00BA3030"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sidRPr="006E4533">
              <w:rPr>
                <w:rFonts w:ascii="Times New Roman" w:hAnsi="Times New Roman" w:cs="Times New Roman"/>
                <w:sz w:val="22"/>
                <w:szCs w:val="22"/>
              </w:rPr>
              <w:t>811,693</w:t>
            </w:r>
          </w:p>
        </w:tc>
        <w:tc>
          <w:tcPr>
            <w:tcW w:w="270" w:type="dxa"/>
          </w:tcPr>
          <w:p w14:paraId="094D31D5" w14:textId="77777777" w:rsidR="00BA3030" w:rsidRPr="006E4533" w:rsidRDefault="00BA3030"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15" w:type="dxa"/>
            <w:tcBorders>
              <w:bottom w:val="single" w:sz="4" w:space="0" w:color="auto"/>
            </w:tcBorders>
          </w:tcPr>
          <w:p w14:paraId="717D663B" w14:textId="3723CB32" w:rsidR="00BA3030" w:rsidRPr="006E4533" w:rsidRDefault="00C71D65"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6E4533">
              <w:rPr>
                <w:rFonts w:ascii="Times New Roman" w:hAnsi="Times New Roman" w:cs="Times New Roman"/>
                <w:sz w:val="22"/>
                <w:szCs w:val="22"/>
              </w:rPr>
              <w:t>826,974</w:t>
            </w:r>
          </w:p>
        </w:tc>
        <w:tc>
          <w:tcPr>
            <w:tcW w:w="270" w:type="dxa"/>
          </w:tcPr>
          <w:p w14:paraId="72C7EBED" w14:textId="77777777" w:rsidR="00BA3030" w:rsidRPr="006E4533" w:rsidRDefault="00BA3030"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vAlign w:val="center"/>
          </w:tcPr>
          <w:p w14:paraId="7AB2E518" w14:textId="1FAF6919" w:rsidR="00BA3030" w:rsidRPr="006E4533" w:rsidRDefault="00BA3030"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6E4533">
              <w:rPr>
                <w:rFonts w:ascii="Times New Roman" w:hAnsi="Times New Roman" w:cs="Times New Roman"/>
                <w:sz w:val="22"/>
                <w:szCs w:val="22"/>
              </w:rPr>
              <w:t>811,693</w:t>
            </w:r>
          </w:p>
        </w:tc>
      </w:tr>
      <w:tr w:rsidR="00BA3030" w:rsidRPr="006E4533" w14:paraId="6785A6D6" w14:textId="77777777" w:rsidTr="00B96BC0">
        <w:trPr>
          <w:trHeight w:val="226"/>
        </w:trPr>
        <w:tc>
          <w:tcPr>
            <w:tcW w:w="3951" w:type="dxa"/>
          </w:tcPr>
          <w:p w14:paraId="2C28AAA7" w14:textId="77777777" w:rsidR="00BA3030" w:rsidRPr="006E4533" w:rsidRDefault="00BA3030"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179" w:type="dxa"/>
            <w:tcBorders>
              <w:top w:val="single" w:sz="4" w:space="0" w:color="auto"/>
            </w:tcBorders>
          </w:tcPr>
          <w:p w14:paraId="2F27A2BC" w14:textId="4AFE0F36" w:rsidR="00BA3030" w:rsidRPr="00271834" w:rsidRDefault="00271834"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271834">
              <w:rPr>
                <w:rFonts w:ascii="Times New Roman" w:hAnsi="Times New Roman" w:cs="Times New Roman"/>
                <w:b/>
                <w:bCs/>
                <w:sz w:val="22"/>
                <w:szCs w:val="22"/>
                <w:cs/>
              </w:rPr>
              <w:t>826</w:t>
            </w:r>
            <w:r w:rsidRPr="00271834">
              <w:rPr>
                <w:rFonts w:ascii="Times New Roman" w:hAnsi="Times New Roman" w:cs="Times New Roman"/>
                <w:b/>
                <w:bCs/>
                <w:sz w:val="22"/>
                <w:szCs w:val="22"/>
              </w:rPr>
              <w:t>,</w:t>
            </w:r>
            <w:r w:rsidRPr="00271834">
              <w:rPr>
                <w:rFonts w:ascii="Times New Roman" w:hAnsi="Times New Roman" w:cs="Times New Roman"/>
                <w:b/>
                <w:bCs/>
                <w:sz w:val="22"/>
                <w:szCs w:val="22"/>
                <w:cs/>
              </w:rPr>
              <w:t>974</w:t>
            </w:r>
          </w:p>
        </w:tc>
        <w:tc>
          <w:tcPr>
            <w:tcW w:w="270" w:type="dxa"/>
          </w:tcPr>
          <w:p w14:paraId="1E9AC683" w14:textId="77777777" w:rsidR="00BA3030" w:rsidRPr="006E4533" w:rsidRDefault="00BA3030"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tcBorders>
            <w:vAlign w:val="center"/>
          </w:tcPr>
          <w:p w14:paraId="32BE5C9E" w14:textId="701AD7BE" w:rsidR="00BA3030" w:rsidRPr="006E4533" w:rsidRDefault="00BA3030"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6E4533">
              <w:rPr>
                <w:rFonts w:ascii="Times New Roman" w:hAnsi="Times New Roman" w:cs="Times New Roman"/>
                <w:b/>
                <w:bCs/>
                <w:sz w:val="22"/>
                <w:szCs w:val="22"/>
              </w:rPr>
              <w:t>811,693</w:t>
            </w:r>
          </w:p>
        </w:tc>
        <w:tc>
          <w:tcPr>
            <w:tcW w:w="270" w:type="dxa"/>
          </w:tcPr>
          <w:p w14:paraId="4BF3E8BF" w14:textId="77777777" w:rsidR="00BA3030" w:rsidRPr="006E4533" w:rsidRDefault="00BA3030"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tcBorders>
          </w:tcPr>
          <w:p w14:paraId="6734CEF0" w14:textId="6A406B83" w:rsidR="00BA3030" w:rsidRPr="006E4533" w:rsidRDefault="00C71D65"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6E4533">
              <w:rPr>
                <w:rFonts w:ascii="Times New Roman" w:hAnsi="Times New Roman" w:cs="Times New Roman"/>
                <w:b/>
                <w:bCs/>
                <w:sz w:val="22"/>
                <w:szCs w:val="22"/>
              </w:rPr>
              <w:t>853,439</w:t>
            </w:r>
          </w:p>
        </w:tc>
        <w:tc>
          <w:tcPr>
            <w:tcW w:w="270" w:type="dxa"/>
          </w:tcPr>
          <w:p w14:paraId="6FF3A813" w14:textId="77777777" w:rsidR="00BA3030" w:rsidRPr="006E4533" w:rsidRDefault="00BA3030"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tcBorders>
          </w:tcPr>
          <w:p w14:paraId="7183C767" w14:textId="1DEC2515" w:rsidR="00BA3030" w:rsidRPr="006E4533" w:rsidRDefault="00BA3030"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6E4533">
              <w:rPr>
                <w:rFonts w:ascii="Times New Roman" w:hAnsi="Times New Roman" w:cs="Times New Roman"/>
                <w:b/>
                <w:bCs/>
                <w:sz w:val="22"/>
                <w:szCs w:val="22"/>
              </w:rPr>
              <w:t>834,272</w:t>
            </w:r>
          </w:p>
        </w:tc>
      </w:tr>
      <w:tr w:rsidR="00BA3030" w:rsidRPr="006E4533" w14:paraId="58AC918C" w14:textId="77777777">
        <w:tc>
          <w:tcPr>
            <w:tcW w:w="3951" w:type="dxa"/>
          </w:tcPr>
          <w:p w14:paraId="0D5E59A7" w14:textId="77777777" w:rsidR="00BA3030" w:rsidRPr="006E4533" w:rsidRDefault="00BA3030"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6E4533">
              <w:rPr>
                <w:rFonts w:ascii="Times New Roman" w:hAnsi="Times New Roman" w:cs="Times New Roman"/>
                <w:i/>
                <w:iCs/>
                <w:sz w:val="22"/>
                <w:szCs w:val="22"/>
              </w:rPr>
              <w:t xml:space="preserve">Less </w:t>
            </w:r>
            <w:r w:rsidRPr="006E4533">
              <w:rPr>
                <w:rFonts w:ascii="Times New Roman" w:hAnsi="Times New Roman" w:cs="Times New Roman"/>
                <w:sz w:val="22"/>
                <w:szCs w:val="22"/>
              </w:rPr>
              <w:t xml:space="preserve">allowance for expected credit loss         </w:t>
            </w:r>
          </w:p>
        </w:tc>
        <w:tc>
          <w:tcPr>
            <w:tcW w:w="1179" w:type="dxa"/>
          </w:tcPr>
          <w:p w14:paraId="77A22372" w14:textId="3AAB8172" w:rsidR="00BA3030" w:rsidRPr="006E4533" w:rsidRDefault="00011FD7"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b/>
                <w:bCs/>
                <w:sz w:val="22"/>
                <w:szCs w:val="22"/>
              </w:rPr>
            </w:pPr>
            <w:r w:rsidRPr="00011FD7">
              <w:rPr>
                <w:rFonts w:ascii="Times New Roman" w:hAnsi="Times New Roman" w:cs="Times New Roman"/>
                <w:sz w:val="22"/>
                <w:szCs w:val="22"/>
              </w:rPr>
              <w:t>-</w:t>
            </w:r>
          </w:p>
        </w:tc>
        <w:tc>
          <w:tcPr>
            <w:tcW w:w="270" w:type="dxa"/>
          </w:tcPr>
          <w:p w14:paraId="2236CD11" w14:textId="77777777" w:rsidR="00BA3030" w:rsidRPr="006E4533" w:rsidRDefault="00BA3030"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198"/>
              <w:jc w:val="both"/>
              <w:rPr>
                <w:rFonts w:ascii="Times New Roman" w:hAnsi="Times New Roman" w:cs="Times New Roman"/>
                <w:b/>
                <w:bCs/>
                <w:sz w:val="22"/>
                <w:szCs w:val="22"/>
              </w:rPr>
            </w:pPr>
          </w:p>
        </w:tc>
        <w:tc>
          <w:tcPr>
            <w:tcW w:w="1134" w:type="dxa"/>
          </w:tcPr>
          <w:p w14:paraId="2B65DA5F" w14:textId="5B7AD9D3" w:rsidR="00BA3030" w:rsidRPr="006E4533" w:rsidRDefault="00BA3030"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98"/>
              <w:rPr>
                <w:rFonts w:ascii="Times New Roman" w:hAnsi="Times New Roman" w:cs="Times New Roman"/>
                <w:b/>
                <w:bCs/>
                <w:sz w:val="22"/>
                <w:szCs w:val="22"/>
              </w:rPr>
            </w:pPr>
            <w:r w:rsidRPr="006E4533">
              <w:rPr>
                <w:rFonts w:ascii="Times New Roman" w:hAnsi="Times New Roman" w:cs="Times New Roman"/>
                <w:sz w:val="22"/>
                <w:szCs w:val="22"/>
              </w:rPr>
              <w:t>-</w:t>
            </w:r>
          </w:p>
        </w:tc>
        <w:tc>
          <w:tcPr>
            <w:tcW w:w="270" w:type="dxa"/>
          </w:tcPr>
          <w:p w14:paraId="7D773624" w14:textId="77777777" w:rsidR="00BA3030" w:rsidRPr="006E4533" w:rsidRDefault="00BA3030"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b/>
                <w:bCs/>
                <w:sz w:val="22"/>
                <w:szCs w:val="22"/>
              </w:rPr>
            </w:pPr>
          </w:p>
        </w:tc>
        <w:tc>
          <w:tcPr>
            <w:tcW w:w="1215" w:type="dxa"/>
          </w:tcPr>
          <w:p w14:paraId="6164F5CB" w14:textId="06DD8184" w:rsidR="00BA3030" w:rsidRPr="006E4533" w:rsidRDefault="00C71D65"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98"/>
              <w:rPr>
                <w:rFonts w:ascii="Times New Roman" w:hAnsi="Times New Roman" w:cs="Times New Roman"/>
                <w:b/>
                <w:bCs/>
                <w:sz w:val="22"/>
                <w:szCs w:val="22"/>
              </w:rPr>
            </w:pPr>
            <w:r w:rsidRPr="00011FD7">
              <w:rPr>
                <w:rFonts w:ascii="Times New Roman" w:hAnsi="Times New Roman" w:cs="Times New Roman"/>
                <w:sz w:val="22"/>
                <w:szCs w:val="22"/>
              </w:rPr>
              <w:t>-</w:t>
            </w:r>
          </w:p>
        </w:tc>
        <w:tc>
          <w:tcPr>
            <w:tcW w:w="270" w:type="dxa"/>
          </w:tcPr>
          <w:p w14:paraId="79364A2E" w14:textId="77777777" w:rsidR="00BA3030" w:rsidRPr="006E4533" w:rsidRDefault="00BA3030"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b/>
                <w:bCs/>
                <w:sz w:val="22"/>
                <w:szCs w:val="22"/>
              </w:rPr>
            </w:pPr>
          </w:p>
        </w:tc>
        <w:tc>
          <w:tcPr>
            <w:tcW w:w="1143" w:type="dxa"/>
          </w:tcPr>
          <w:p w14:paraId="32C8B3F5" w14:textId="3DB99D57" w:rsidR="00BA3030" w:rsidRPr="006E4533" w:rsidRDefault="00BA3030" w:rsidP="00BA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98"/>
              <w:rPr>
                <w:rFonts w:ascii="Times New Roman" w:hAnsi="Times New Roman" w:cs="Times New Roman"/>
                <w:b/>
                <w:bCs/>
                <w:sz w:val="22"/>
                <w:szCs w:val="22"/>
              </w:rPr>
            </w:pPr>
            <w:r w:rsidRPr="006E4533">
              <w:rPr>
                <w:rFonts w:ascii="Times New Roman" w:hAnsi="Times New Roman" w:cs="Times New Roman"/>
                <w:sz w:val="22"/>
                <w:szCs w:val="22"/>
              </w:rPr>
              <w:t>-</w:t>
            </w:r>
          </w:p>
        </w:tc>
      </w:tr>
      <w:tr w:rsidR="00271834" w:rsidRPr="006E4533" w14:paraId="1D5D1B76" w14:textId="77777777" w:rsidTr="00B96BC0">
        <w:trPr>
          <w:trHeight w:val="91"/>
        </w:trPr>
        <w:tc>
          <w:tcPr>
            <w:tcW w:w="3951" w:type="dxa"/>
          </w:tcPr>
          <w:p w14:paraId="6F589600" w14:textId="77777777"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6E4533">
              <w:rPr>
                <w:rFonts w:ascii="Times New Roman" w:hAnsi="Times New Roman" w:cs="Times New Roman"/>
                <w:b/>
                <w:bCs/>
                <w:sz w:val="22"/>
                <w:szCs w:val="22"/>
              </w:rPr>
              <w:t>Net</w:t>
            </w:r>
          </w:p>
        </w:tc>
        <w:tc>
          <w:tcPr>
            <w:tcW w:w="1179" w:type="dxa"/>
            <w:tcBorders>
              <w:top w:val="single" w:sz="4" w:space="0" w:color="auto"/>
              <w:bottom w:val="double" w:sz="4" w:space="0" w:color="auto"/>
            </w:tcBorders>
          </w:tcPr>
          <w:p w14:paraId="347F7EA7" w14:textId="1B548582"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271834">
              <w:rPr>
                <w:rFonts w:ascii="Times New Roman" w:hAnsi="Times New Roman" w:cs="Times New Roman"/>
                <w:b/>
                <w:bCs/>
                <w:sz w:val="22"/>
                <w:szCs w:val="22"/>
                <w:cs/>
              </w:rPr>
              <w:t>826</w:t>
            </w:r>
            <w:r w:rsidRPr="00271834">
              <w:rPr>
                <w:rFonts w:ascii="Times New Roman" w:hAnsi="Times New Roman" w:cs="Times New Roman"/>
                <w:b/>
                <w:bCs/>
                <w:sz w:val="22"/>
                <w:szCs w:val="22"/>
              </w:rPr>
              <w:t>,</w:t>
            </w:r>
            <w:r w:rsidRPr="00271834">
              <w:rPr>
                <w:rFonts w:ascii="Times New Roman" w:hAnsi="Times New Roman" w:cs="Times New Roman"/>
                <w:b/>
                <w:bCs/>
                <w:sz w:val="22"/>
                <w:szCs w:val="22"/>
                <w:cs/>
              </w:rPr>
              <w:t>974</w:t>
            </w:r>
          </w:p>
        </w:tc>
        <w:tc>
          <w:tcPr>
            <w:tcW w:w="270" w:type="dxa"/>
          </w:tcPr>
          <w:p w14:paraId="1A2AA1DD" w14:textId="77777777"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bottom w:val="double" w:sz="4" w:space="0" w:color="auto"/>
            </w:tcBorders>
            <w:vAlign w:val="center"/>
          </w:tcPr>
          <w:p w14:paraId="709062EA" w14:textId="032AB0A5"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6E4533">
              <w:rPr>
                <w:rFonts w:ascii="Times New Roman" w:hAnsi="Times New Roman" w:cs="Times New Roman"/>
                <w:b/>
                <w:bCs/>
                <w:sz w:val="22"/>
                <w:szCs w:val="22"/>
              </w:rPr>
              <w:t>811,693</w:t>
            </w:r>
          </w:p>
        </w:tc>
        <w:tc>
          <w:tcPr>
            <w:tcW w:w="270" w:type="dxa"/>
          </w:tcPr>
          <w:p w14:paraId="6E2F9DB8" w14:textId="77777777"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33C29FA5" w14:textId="24161485"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6E4533">
              <w:rPr>
                <w:rFonts w:ascii="Times New Roman" w:hAnsi="Times New Roman" w:cs="Times New Roman"/>
                <w:b/>
                <w:bCs/>
                <w:sz w:val="22"/>
                <w:szCs w:val="22"/>
              </w:rPr>
              <w:t>853,439</w:t>
            </w:r>
          </w:p>
        </w:tc>
        <w:tc>
          <w:tcPr>
            <w:tcW w:w="270" w:type="dxa"/>
          </w:tcPr>
          <w:p w14:paraId="4C7343E6" w14:textId="77777777"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Borders>
              <w:top w:val="single" w:sz="4" w:space="0" w:color="auto"/>
              <w:bottom w:val="double" w:sz="4" w:space="0" w:color="auto"/>
            </w:tcBorders>
          </w:tcPr>
          <w:p w14:paraId="7D00A8EA" w14:textId="6BBA7BA8"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6E4533">
              <w:rPr>
                <w:rFonts w:ascii="Times New Roman" w:hAnsi="Times New Roman" w:cs="Times New Roman"/>
                <w:b/>
                <w:bCs/>
                <w:sz w:val="22"/>
                <w:szCs w:val="22"/>
              </w:rPr>
              <w:t>834,272</w:t>
            </w:r>
          </w:p>
        </w:tc>
      </w:tr>
      <w:tr w:rsidR="00271834" w:rsidRPr="006E4533" w14:paraId="1B7C901B" w14:textId="77777777">
        <w:trPr>
          <w:trHeight w:val="34"/>
        </w:trPr>
        <w:tc>
          <w:tcPr>
            <w:tcW w:w="3951" w:type="dxa"/>
          </w:tcPr>
          <w:p w14:paraId="17F33A7D" w14:textId="77777777"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p>
        </w:tc>
        <w:tc>
          <w:tcPr>
            <w:tcW w:w="1179" w:type="dxa"/>
            <w:tcBorders>
              <w:top w:val="double" w:sz="4" w:space="0" w:color="auto"/>
            </w:tcBorders>
          </w:tcPr>
          <w:p w14:paraId="69177EDC" w14:textId="77777777"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456AB9A1" w14:textId="77777777"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double" w:sz="4" w:space="0" w:color="auto"/>
            </w:tcBorders>
          </w:tcPr>
          <w:p w14:paraId="2A602B0F" w14:textId="77777777"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98"/>
              <w:rPr>
                <w:rFonts w:ascii="Times New Roman" w:hAnsi="Times New Roman" w:cs="Times New Roman"/>
                <w:b/>
                <w:bCs/>
                <w:sz w:val="22"/>
                <w:szCs w:val="22"/>
              </w:rPr>
            </w:pPr>
          </w:p>
        </w:tc>
        <w:tc>
          <w:tcPr>
            <w:tcW w:w="270" w:type="dxa"/>
          </w:tcPr>
          <w:p w14:paraId="4660A28F" w14:textId="77777777"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double" w:sz="4" w:space="0" w:color="auto"/>
            </w:tcBorders>
          </w:tcPr>
          <w:p w14:paraId="04492610" w14:textId="77777777"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70" w:type="dxa"/>
          </w:tcPr>
          <w:p w14:paraId="0545ECB0" w14:textId="77777777"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Borders>
              <w:top w:val="double" w:sz="4" w:space="0" w:color="auto"/>
            </w:tcBorders>
          </w:tcPr>
          <w:p w14:paraId="6695CA3E" w14:textId="77777777"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98"/>
              <w:rPr>
                <w:rFonts w:ascii="Times New Roman" w:hAnsi="Times New Roman" w:cs="Times New Roman"/>
                <w:b/>
                <w:bCs/>
                <w:sz w:val="22"/>
                <w:szCs w:val="22"/>
              </w:rPr>
            </w:pPr>
          </w:p>
        </w:tc>
      </w:tr>
      <w:tr w:rsidR="00271834" w:rsidRPr="006E4533" w14:paraId="06B3B522" w14:textId="77777777" w:rsidTr="00C71D65">
        <w:tc>
          <w:tcPr>
            <w:tcW w:w="3951" w:type="dxa"/>
          </w:tcPr>
          <w:p w14:paraId="14B11EA6" w14:textId="182B322D"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6E4533">
              <w:rPr>
                <w:rFonts w:ascii="Times New Roman" w:hAnsi="Times New Roman" w:cs="Times New Roman"/>
                <w:b/>
                <w:bCs/>
                <w:i/>
                <w:iCs/>
                <w:sz w:val="22"/>
                <w:szCs w:val="22"/>
              </w:rPr>
              <w:t xml:space="preserve">Other </w:t>
            </w:r>
            <w:r w:rsidR="00AA3DD2" w:rsidRPr="00AA3DD2">
              <w:rPr>
                <w:rFonts w:ascii="Times New Roman" w:hAnsi="Times New Roman" w:cs="Times New Roman"/>
                <w:b/>
                <w:bCs/>
                <w:i/>
                <w:iCs/>
                <w:sz w:val="22"/>
                <w:szCs w:val="22"/>
              </w:rPr>
              <w:t>current</w:t>
            </w:r>
            <w:r w:rsidR="00AA3DD2">
              <w:rPr>
                <w:rFonts w:ascii="Times New Roman" w:hAnsi="Times New Roman" w:cs="Times New Roman"/>
                <w:b/>
                <w:bCs/>
                <w:i/>
                <w:iCs/>
                <w:sz w:val="22"/>
                <w:szCs w:val="22"/>
              </w:rPr>
              <w:t xml:space="preserve"> </w:t>
            </w:r>
            <w:r w:rsidRPr="006E4533">
              <w:rPr>
                <w:rFonts w:ascii="Times New Roman" w:hAnsi="Times New Roman" w:cs="Times New Roman"/>
                <w:b/>
                <w:bCs/>
                <w:i/>
                <w:iCs/>
                <w:sz w:val="22"/>
                <w:szCs w:val="22"/>
              </w:rPr>
              <w:t>receivables</w:t>
            </w:r>
          </w:p>
        </w:tc>
        <w:tc>
          <w:tcPr>
            <w:tcW w:w="1179" w:type="dxa"/>
          </w:tcPr>
          <w:p w14:paraId="69F17AAD" w14:textId="77777777"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6FFC3DC6" w14:textId="77777777"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Pr>
          <w:p w14:paraId="3ADAC998" w14:textId="77777777"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98"/>
              <w:rPr>
                <w:rFonts w:ascii="Times New Roman" w:hAnsi="Times New Roman" w:cs="Times New Roman"/>
                <w:b/>
                <w:bCs/>
                <w:sz w:val="22"/>
                <w:szCs w:val="22"/>
              </w:rPr>
            </w:pPr>
          </w:p>
        </w:tc>
        <w:tc>
          <w:tcPr>
            <w:tcW w:w="270" w:type="dxa"/>
          </w:tcPr>
          <w:p w14:paraId="76749F03" w14:textId="77777777"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Pr>
          <w:p w14:paraId="73052B46" w14:textId="77777777"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70" w:type="dxa"/>
          </w:tcPr>
          <w:p w14:paraId="285A1FEE" w14:textId="77777777"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Pr>
          <w:p w14:paraId="2487BEE9" w14:textId="77777777"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98"/>
              <w:rPr>
                <w:rFonts w:ascii="Times New Roman" w:hAnsi="Times New Roman" w:cs="Times New Roman"/>
                <w:b/>
                <w:bCs/>
                <w:sz w:val="22"/>
                <w:szCs w:val="22"/>
              </w:rPr>
            </w:pPr>
          </w:p>
        </w:tc>
      </w:tr>
      <w:tr w:rsidR="00271834" w:rsidRPr="006E4533" w14:paraId="524A8FB3" w14:textId="77777777" w:rsidTr="00C71D65">
        <w:tc>
          <w:tcPr>
            <w:tcW w:w="3951" w:type="dxa"/>
          </w:tcPr>
          <w:p w14:paraId="1EFF2ABA" w14:textId="413BD741"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6E4533">
              <w:rPr>
                <w:rFonts w:ascii="Times New Roman" w:hAnsi="Times New Roman" w:cs="Times New Roman"/>
                <w:sz w:val="22"/>
                <w:szCs w:val="22"/>
              </w:rPr>
              <w:t>Subsidiary</w:t>
            </w:r>
          </w:p>
        </w:tc>
        <w:tc>
          <w:tcPr>
            <w:tcW w:w="1179" w:type="dxa"/>
            <w:vAlign w:val="center"/>
          </w:tcPr>
          <w:p w14:paraId="3E16D99E" w14:textId="08E81943" w:rsidR="00271834" w:rsidRPr="006E4533" w:rsidRDefault="00FE283E" w:rsidP="00FE2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DA75725" w14:textId="77777777"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4" w:type="dxa"/>
          </w:tcPr>
          <w:p w14:paraId="67C6EAA0" w14:textId="4B1DC747" w:rsidR="00271834" w:rsidRPr="006E4533" w:rsidRDefault="00FE283E" w:rsidP="00FE2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98"/>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5523E134" w14:textId="77777777"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15" w:type="dxa"/>
            <w:vAlign w:val="center"/>
          </w:tcPr>
          <w:p w14:paraId="5C836301" w14:textId="7E9B91AC"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6E4533">
              <w:rPr>
                <w:rFonts w:ascii="Times New Roman" w:hAnsi="Times New Roman" w:cs="Times New Roman"/>
                <w:sz w:val="22"/>
                <w:szCs w:val="22"/>
              </w:rPr>
              <w:t>2</w:t>
            </w:r>
          </w:p>
        </w:tc>
        <w:tc>
          <w:tcPr>
            <w:tcW w:w="270" w:type="dxa"/>
          </w:tcPr>
          <w:p w14:paraId="3779F268" w14:textId="77777777" w:rsidR="00271834" w:rsidRPr="006E4533" w:rsidRDefault="00271834" w:rsidP="0027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Pr>
          <w:p w14:paraId="5C555FD7" w14:textId="483EE442" w:rsidR="00271834" w:rsidRPr="006E4533" w:rsidRDefault="00271834" w:rsidP="00F3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98"/>
              <w:rPr>
                <w:rFonts w:ascii="Times New Roman" w:hAnsi="Times New Roman" w:cs="Times New Roman"/>
                <w:sz w:val="22"/>
                <w:szCs w:val="22"/>
              </w:rPr>
            </w:pPr>
            <w:r w:rsidRPr="006E4533">
              <w:rPr>
                <w:rFonts w:ascii="Times New Roman" w:hAnsi="Times New Roman" w:cs="Times New Roman"/>
                <w:sz w:val="22"/>
                <w:szCs w:val="22"/>
              </w:rPr>
              <w:t>-</w:t>
            </w:r>
          </w:p>
        </w:tc>
      </w:tr>
      <w:tr w:rsidR="007F4BED" w:rsidRPr="006E4533" w14:paraId="0204DE79" w14:textId="77777777" w:rsidTr="00C71D65">
        <w:tc>
          <w:tcPr>
            <w:tcW w:w="3951" w:type="dxa"/>
          </w:tcPr>
          <w:p w14:paraId="37388D94" w14:textId="77777777"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6E4533">
              <w:rPr>
                <w:rFonts w:ascii="Times New Roman" w:hAnsi="Times New Roman" w:cs="Times New Roman"/>
                <w:sz w:val="22"/>
                <w:szCs w:val="22"/>
              </w:rPr>
              <w:t xml:space="preserve">Other related parties </w:t>
            </w:r>
          </w:p>
        </w:tc>
        <w:tc>
          <w:tcPr>
            <w:tcW w:w="1179" w:type="dxa"/>
            <w:tcBorders>
              <w:bottom w:val="single" w:sz="4" w:space="0" w:color="auto"/>
            </w:tcBorders>
            <w:vAlign w:val="center"/>
          </w:tcPr>
          <w:p w14:paraId="0F9C3166" w14:textId="3A1A5249"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sidRPr="007F4BED">
              <w:rPr>
                <w:rFonts w:ascii="Times New Roman" w:hAnsi="Times New Roman" w:cs="Times New Roman"/>
                <w:sz w:val="22"/>
                <w:szCs w:val="22"/>
              </w:rPr>
              <w:t>2,058</w:t>
            </w:r>
          </w:p>
        </w:tc>
        <w:tc>
          <w:tcPr>
            <w:tcW w:w="270" w:type="dxa"/>
          </w:tcPr>
          <w:p w14:paraId="761FC63B" w14:textId="77777777"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4" w:type="dxa"/>
            <w:tcBorders>
              <w:bottom w:val="single" w:sz="4" w:space="0" w:color="auto"/>
            </w:tcBorders>
          </w:tcPr>
          <w:p w14:paraId="3C04BDC5" w14:textId="55B98AA8"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sidRPr="006E4533">
              <w:rPr>
                <w:rFonts w:ascii="Times New Roman" w:hAnsi="Times New Roman" w:cs="Times New Roman"/>
                <w:sz w:val="22"/>
                <w:szCs w:val="22"/>
                <w:cs/>
              </w:rPr>
              <w:t>1</w:t>
            </w:r>
            <w:r w:rsidRPr="006E4533">
              <w:rPr>
                <w:rFonts w:ascii="Times New Roman" w:hAnsi="Times New Roman" w:cs="Times New Roman"/>
                <w:sz w:val="22"/>
                <w:szCs w:val="22"/>
              </w:rPr>
              <w:t>,</w:t>
            </w:r>
            <w:r w:rsidRPr="006E4533">
              <w:rPr>
                <w:rFonts w:ascii="Times New Roman" w:hAnsi="Times New Roman" w:cs="Times New Roman"/>
                <w:sz w:val="22"/>
                <w:szCs w:val="22"/>
                <w:cs/>
              </w:rPr>
              <w:t>851</w:t>
            </w:r>
          </w:p>
        </w:tc>
        <w:tc>
          <w:tcPr>
            <w:tcW w:w="270" w:type="dxa"/>
          </w:tcPr>
          <w:p w14:paraId="1CF0FD9E" w14:textId="77777777"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15" w:type="dxa"/>
            <w:tcBorders>
              <w:bottom w:val="single" w:sz="4" w:space="0" w:color="auto"/>
            </w:tcBorders>
            <w:vAlign w:val="center"/>
          </w:tcPr>
          <w:p w14:paraId="643E6213" w14:textId="3921296C"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6E4533">
              <w:rPr>
                <w:rFonts w:ascii="Times New Roman" w:hAnsi="Times New Roman" w:cs="Times New Roman"/>
                <w:sz w:val="22"/>
                <w:szCs w:val="22"/>
              </w:rPr>
              <w:t>2,004</w:t>
            </w:r>
          </w:p>
        </w:tc>
        <w:tc>
          <w:tcPr>
            <w:tcW w:w="270" w:type="dxa"/>
          </w:tcPr>
          <w:p w14:paraId="48455E46" w14:textId="77777777"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tcPr>
          <w:p w14:paraId="283E886F" w14:textId="26666361"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6E4533">
              <w:rPr>
                <w:rFonts w:ascii="Times New Roman" w:hAnsi="Times New Roman" w:cs="Times New Roman"/>
                <w:sz w:val="22"/>
                <w:szCs w:val="22"/>
              </w:rPr>
              <w:t>1,772</w:t>
            </w:r>
          </w:p>
        </w:tc>
      </w:tr>
      <w:tr w:rsidR="007F4BED" w:rsidRPr="006E4533" w14:paraId="4DEA689F" w14:textId="77777777" w:rsidTr="00B96BC0">
        <w:tc>
          <w:tcPr>
            <w:tcW w:w="3951" w:type="dxa"/>
          </w:tcPr>
          <w:p w14:paraId="0FD77AC3" w14:textId="77777777"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179" w:type="dxa"/>
            <w:tcBorders>
              <w:top w:val="single" w:sz="4" w:space="0" w:color="auto"/>
            </w:tcBorders>
            <w:vAlign w:val="center"/>
          </w:tcPr>
          <w:p w14:paraId="588D4429" w14:textId="1ED37CAF" w:rsidR="007F4BED" w:rsidRPr="007F4BED"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7F4BED">
              <w:rPr>
                <w:rFonts w:ascii="Times New Roman" w:hAnsi="Times New Roman" w:cs="Times New Roman"/>
                <w:b/>
                <w:bCs/>
                <w:sz w:val="22"/>
                <w:szCs w:val="22"/>
              </w:rPr>
              <w:t>2,058</w:t>
            </w:r>
          </w:p>
        </w:tc>
        <w:tc>
          <w:tcPr>
            <w:tcW w:w="270" w:type="dxa"/>
          </w:tcPr>
          <w:p w14:paraId="3E7CC803" w14:textId="77777777"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tcBorders>
          </w:tcPr>
          <w:p w14:paraId="5412033D" w14:textId="5F4BE3D5"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6E4533">
              <w:rPr>
                <w:rFonts w:ascii="Times New Roman" w:hAnsi="Times New Roman" w:cs="Times New Roman"/>
                <w:b/>
                <w:bCs/>
                <w:sz w:val="22"/>
                <w:szCs w:val="22"/>
                <w:cs/>
              </w:rPr>
              <w:t>1</w:t>
            </w:r>
            <w:r w:rsidRPr="006E4533">
              <w:rPr>
                <w:rFonts w:ascii="Times New Roman" w:hAnsi="Times New Roman" w:cs="Times New Roman"/>
                <w:b/>
                <w:bCs/>
                <w:sz w:val="22"/>
                <w:szCs w:val="22"/>
              </w:rPr>
              <w:t>,</w:t>
            </w:r>
            <w:r w:rsidRPr="006E4533">
              <w:rPr>
                <w:rFonts w:ascii="Times New Roman" w:hAnsi="Times New Roman" w:cs="Times New Roman"/>
                <w:b/>
                <w:bCs/>
                <w:sz w:val="22"/>
                <w:szCs w:val="22"/>
                <w:cs/>
              </w:rPr>
              <w:t>851</w:t>
            </w:r>
          </w:p>
        </w:tc>
        <w:tc>
          <w:tcPr>
            <w:tcW w:w="270" w:type="dxa"/>
          </w:tcPr>
          <w:p w14:paraId="5213276E" w14:textId="77777777"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tcBorders>
            <w:vAlign w:val="center"/>
          </w:tcPr>
          <w:p w14:paraId="43DC92DC" w14:textId="32E4AE09"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6E4533">
              <w:rPr>
                <w:rFonts w:ascii="Times New Roman" w:hAnsi="Times New Roman" w:cs="Times New Roman"/>
                <w:b/>
                <w:bCs/>
                <w:sz w:val="22"/>
                <w:szCs w:val="22"/>
              </w:rPr>
              <w:t>2,006</w:t>
            </w:r>
          </w:p>
        </w:tc>
        <w:tc>
          <w:tcPr>
            <w:tcW w:w="270" w:type="dxa"/>
          </w:tcPr>
          <w:p w14:paraId="7FFACAF9" w14:textId="77777777"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tcBorders>
          </w:tcPr>
          <w:p w14:paraId="5349B67B" w14:textId="1AEB3415"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6E4533">
              <w:rPr>
                <w:rFonts w:ascii="Times New Roman" w:hAnsi="Times New Roman" w:cs="Times New Roman"/>
                <w:b/>
                <w:bCs/>
                <w:sz w:val="22"/>
                <w:szCs w:val="22"/>
              </w:rPr>
              <w:t>1,772</w:t>
            </w:r>
          </w:p>
        </w:tc>
      </w:tr>
      <w:tr w:rsidR="007F4BED" w:rsidRPr="006E4533" w14:paraId="74BE516B" w14:textId="77777777">
        <w:tc>
          <w:tcPr>
            <w:tcW w:w="3951" w:type="dxa"/>
          </w:tcPr>
          <w:p w14:paraId="34BC70BB" w14:textId="77777777" w:rsidR="007F4BED" w:rsidRPr="006E4533" w:rsidRDefault="007F4BED" w:rsidP="007F4BED">
            <w:pPr>
              <w:spacing w:line="240" w:lineRule="auto"/>
              <w:ind w:left="160" w:hanging="160"/>
              <w:rPr>
                <w:rFonts w:ascii="Times New Roman" w:hAnsi="Times New Roman" w:cs="Times New Roman"/>
                <w:sz w:val="22"/>
                <w:szCs w:val="22"/>
              </w:rPr>
            </w:pPr>
            <w:r w:rsidRPr="006E4533">
              <w:rPr>
                <w:rFonts w:ascii="Times New Roman" w:hAnsi="Times New Roman" w:cs="Times New Roman"/>
                <w:i/>
                <w:iCs/>
                <w:sz w:val="22"/>
                <w:szCs w:val="22"/>
              </w:rPr>
              <w:t xml:space="preserve">Less </w:t>
            </w:r>
            <w:r w:rsidRPr="006E4533">
              <w:rPr>
                <w:rFonts w:ascii="Times New Roman" w:hAnsi="Times New Roman" w:cs="Times New Roman"/>
                <w:sz w:val="22"/>
                <w:szCs w:val="22"/>
              </w:rPr>
              <w:t xml:space="preserve">allowance for expected credit loss         </w:t>
            </w:r>
          </w:p>
        </w:tc>
        <w:tc>
          <w:tcPr>
            <w:tcW w:w="1179" w:type="dxa"/>
            <w:tcBorders>
              <w:bottom w:val="single" w:sz="4" w:space="0" w:color="auto"/>
            </w:tcBorders>
          </w:tcPr>
          <w:p w14:paraId="3C3D8F06" w14:textId="2C243574"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5" w:right="-108"/>
              <w:rPr>
                <w:rFonts w:ascii="Times New Roman" w:hAnsi="Times New Roman" w:cs="Times New Roman"/>
                <w:sz w:val="22"/>
                <w:szCs w:val="22"/>
              </w:rPr>
            </w:pPr>
            <w:r w:rsidRPr="00011FD7">
              <w:rPr>
                <w:rFonts w:ascii="Times New Roman" w:hAnsi="Times New Roman" w:cs="Times New Roman"/>
                <w:sz w:val="22"/>
                <w:szCs w:val="22"/>
              </w:rPr>
              <w:t>-</w:t>
            </w:r>
          </w:p>
        </w:tc>
        <w:tc>
          <w:tcPr>
            <w:tcW w:w="270" w:type="dxa"/>
          </w:tcPr>
          <w:p w14:paraId="20A4B1E6" w14:textId="77777777"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jc w:val="center"/>
              <w:rPr>
                <w:rFonts w:ascii="Times New Roman" w:hAnsi="Times New Roman" w:cs="Times New Roman"/>
                <w:sz w:val="22"/>
                <w:szCs w:val="22"/>
              </w:rPr>
            </w:pPr>
          </w:p>
        </w:tc>
        <w:tc>
          <w:tcPr>
            <w:tcW w:w="1134" w:type="dxa"/>
            <w:tcBorders>
              <w:bottom w:val="single" w:sz="4" w:space="0" w:color="auto"/>
            </w:tcBorders>
          </w:tcPr>
          <w:p w14:paraId="69497A6D" w14:textId="59CDD375"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98"/>
              <w:rPr>
                <w:rFonts w:ascii="Times New Roman" w:hAnsi="Times New Roman" w:cs="Times New Roman"/>
                <w:sz w:val="22"/>
                <w:szCs w:val="22"/>
              </w:rPr>
            </w:pPr>
            <w:r w:rsidRPr="006E4533">
              <w:rPr>
                <w:rFonts w:ascii="Times New Roman" w:hAnsi="Times New Roman" w:cs="Times New Roman"/>
                <w:sz w:val="22"/>
                <w:szCs w:val="22"/>
              </w:rPr>
              <w:t>-</w:t>
            </w:r>
          </w:p>
        </w:tc>
        <w:tc>
          <w:tcPr>
            <w:tcW w:w="270" w:type="dxa"/>
          </w:tcPr>
          <w:p w14:paraId="42EA9871" w14:textId="77777777"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jc w:val="center"/>
              <w:rPr>
                <w:rFonts w:ascii="Times New Roman" w:hAnsi="Times New Roman" w:cs="Times New Roman"/>
                <w:sz w:val="22"/>
                <w:szCs w:val="22"/>
              </w:rPr>
            </w:pPr>
          </w:p>
        </w:tc>
        <w:tc>
          <w:tcPr>
            <w:tcW w:w="1215" w:type="dxa"/>
            <w:tcBorders>
              <w:bottom w:val="single" w:sz="4" w:space="0" w:color="auto"/>
            </w:tcBorders>
          </w:tcPr>
          <w:p w14:paraId="3CE6EFA8" w14:textId="33B7261C"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5" w:right="-108"/>
              <w:rPr>
                <w:rFonts w:ascii="Times New Roman" w:hAnsi="Times New Roman" w:cs="Times New Roman"/>
                <w:sz w:val="22"/>
                <w:szCs w:val="22"/>
                <w:cs/>
              </w:rPr>
            </w:pPr>
            <w:r w:rsidRPr="006E4533">
              <w:rPr>
                <w:rFonts w:ascii="Times New Roman" w:hAnsi="Times New Roman" w:cs="Times New Roman"/>
                <w:sz w:val="22"/>
                <w:szCs w:val="22"/>
              </w:rPr>
              <w:t>-</w:t>
            </w:r>
          </w:p>
        </w:tc>
        <w:tc>
          <w:tcPr>
            <w:tcW w:w="270" w:type="dxa"/>
          </w:tcPr>
          <w:p w14:paraId="0284DA40" w14:textId="77777777"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tcPr>
          <w:p w14:paraId="3DB5710A" w14:textId="62BE90F0"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sidRPr="006E4533">
              <w:rPr>
                <w:rFonts w:ascii="Times New Roman" w:hAnsi="Times New Roman" w:cs="Times New Roman"/>
                <w:sz w:val="22"/>
                <w:szCs w:val="22"/>
              </w:rPr>
              <w:t>-</w:t>
            </w:r>
          </w:p>
        </w:tc>
      </w:tr>
      <w:tr w:rsidR="007F4BED" w:rsidRPr="006E4533" w14:paraId="4A05581A" w14:textId="77777777" w:rsidTr="00B96BC0">
        <w:tc>
          <w:tcPr>
            <w:tcW w:w="3951" w:type="dxa"/>
          </w:tcPr>
          <w:p w14:paraId="44465CF9" w14:textId="77777777"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6E4533">
              <w:rPr>
                <w:rFonts w:ascii="Times New Roman" w:hAnsi="Times New Roman" w:cs="Times New Roman"/>
                <w:b/>
                <w:bCs/>
                <w:sz w:val="22"/>
                <w:szCs w:val="22"/>
              </w:rPr>
              <w:t>Net</w:t>
            </w:r>
          </w:p>
        </w:tc>
        <w:tc>
          <w:tcPr>
            <w:tcW w:w="1179" w:type="dxa"/>
            <w:tcBorders>
              <w:top w:val="single" w:sz="4" w:space="0" w:color="auto"/>
              <w:bottom w:val="double" w:sz="4" w:space="0" w:color="auto"/>
            </w:tcBorders>
            <w:vAlign w:val="center"/>
          </w:tcPr>
          <w:p w14:paraId="5A6993E6" w14:textId="6BB66328" w:rsidR="007F4BED" w:rsidRPr="006E4533" w:rsidRDefault="007804FA"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7F4BED">
              <w:rPr>
                <w:rFonts w:ascii="Times New Roman" w:hAnsi="Times New Roman" w:cs="Times New Roman"/>
                <w:b/>
                <w:bCs/>
                <w:sz w:val="22"/>
                <w:szCs w:val="22"/>
              </w:rPr>
              <w:t>2,058</w:t>
            </w:r>
          </w:p>
        </w:tc>
        <w:tc>
          <w:tcPr>
            <w:tcW w:w="270" w:type="dxa"/>
          </w:tcPr>
          <w:p w14:paraId="1F5BB76C" w14:textId="77777777"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1C986E0C" w14:textId="5DE8B16E"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6E4533">
              <w:rPr>
                <w:rFonts w:ascii="Times New Roman" w:hAnsi="Times New Roman" w:cs="Times New Roman"/>
                <w:b/>
                <w:bCs/>
                <w:sz w:val="22"/>
                <w:szCs w:val="22"/>
                <w:cs/>
              </w:rPr>
              <w:t>1</w:t>
            </w:r>
            <w:r w:rsidRPr="006E4533">
              <w:rPr>
                <w:rFonts w:ascii="Times New Roman" w:hAnsi="Times New Roman" w:cs="Times New Roman"/>
                <w:b/>
                <w:bCs/>
                <w:sz w:val="22"/>
                <w:szCs w:val="22"/>
              </w:rPr>
              <w:t>,</w:t>
            </w:r>
            <w:r w:rsidRPr="006E4533">
              <w:rPr>
                <w:rFonts w:ascii="Times New Roman" w:hAnsi="Times New Roman" w:cs="Times New Roman"/>
                <w:b/>
                <w:bCs/>
                <w:sz w:val="22"/>
                <w:szCs w:val="22"/>
                <w:cs/>
              </w:rPr>
              <w:t>851</w:t>
            </w:r>
          </w:p>
        </w:tc>
        <w:tc>
          <w:tcPr>
            <w:tcW w:w="270" w:type="dxa"/>
          </w:tcPr>
          <w:p w14:paraId="1EC28499" w14:textId="77777777"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135"/>
              <w:rPr>
                <w:rFonts w:ascii="Times New Roman" w:hAnsi="Times New Roman" w:cs="Times New Roman"/>
                <w:b/>
                <w:bCs/>
                <w:sz w:val="22"/>
                <w:szCs w:val="22"/>
              </w:rPr>
            </w:pPr>
          </w:p>
        </w:tc>
        <w:tc>
          <w:tcPr>
            <w:tcW w:w="1215" w:type="dxa"/>
            <w:tcBorders>
              <w:top w:val="single" w:sz="4" w:space="0" w:color="auto"/>
              <w:bottom w:val="double" w:sz="4" w:space="0" w:color="auto"/>
            </w:tcBorders>
            <w:vAlign w:val="center"/>
          </w:tcPr>
          <w:p w14:paraId="2765AAF0" w14:textId="2CEC85AF"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cs/>
              </w:rPr>
            </w:pPr>
            <w:r w:rsidRPr="006E4533">
              <w:rPr>
                <w:rFonts w:ascii="Times New Roman" w:hAnsi="Times New Roman" w:cs="Times New Roman"/>
                <w:b/>
                <w:bCs/>
                <w:sz w:val="22"/>
                <w:szCs w:val="22"/>
              </w:rPr>
              <w:t>2,006</w:t>
            </w:r>
          </w:p>
        </w:tc>
        <w:tc>
          <w:tcPr>
            <w:tcW w:w="270" w:type="dxa"/>
          </w:tcPr>
          <w:p w14:paraId="025B8C5D" w14:textId="77777777"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bottom w:val="double" w:sz="4" w:space="0" w:color="auto"/>
            </w:tcBorders>
          </w:tcPr>
          <w:p w14:paraId="0D2470BA" w14:textId="65B5B912" w:rsidR="007F4BED" w:rsidRPr="006E4533" w:rsidRDefault="007F4BED" w:rsidP="007F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6E4533">
              <w:rPr>
                <w:rFonts w:ascii="Times New Roman" w:hAnsi="Times New Roman" w:cs="Times New Roman"/>
                <w:b/>
                <w:bCs/>
                <w:sz w:val="22"/>
                <w:szCs w:val="22"/>
              </w:rPr>
              <w:t>1,772</w:t>
            </w:r>
          </w:p>
        </w:tc>
      </w:tr>
    </w:tbl>
    <w:p w14:paraId="330FBDDC" w14:textId="77777777" w:rsidR="00C23017" w:rsidRPr="006E4533" w:rsidRDefault="00C23017" w:rsidP="00C23017">
      <w:pPr>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970"/>
        <w:gridCol w:w="990"/>
        <w:gridCol w:w="180"/>
        <w:gridCol w:w="810"/>
        <w:gridCol w:w="178"/>
        <w:gridCol w:w="992"/>
        <w:gridCol w:w="180"/>
        <w:gridCol w:w="990"/>
        <w:gridCol w:w="183"/>
        <w:gridCol w:w="987"/>
        <w:gridCol w:w="179"/>
        <w:gridCol w:w="811"/>
      </w:tblGrid>
      <w:tr w:rsidR="000D2EEB" w:rsidRPr="006E4533" w14:paraId="451A51D3" w14:textId="77777777" w:rsidTr="0005570A">
        <w:trPr>
          <w:cantSplit/>
          <w:tblHeader/>
        </w:trPr>
        <w:tc>
          <w:tcPr>
            <w:tcW w:w="2970" w:type="dxa"/>
            <w:vAlign w:val="bottom"/>
          </w:tcPr>
          <w:p w14:paraId="5E34AAFC" w14:textId="77777777" w:rsidR="000D2EEB" w:rsidRPr="006E4533" w:rsidRDefault="000D2EEB" w:rsidP="0023768E">
            <w:pPr>
              <w:pStyle w:val="acctfourfigures"/>
              <w:tabs>
                <w:tab w:val="clear" w:pos="765"/>
              </w:tabs>
              <w:spacing w:line="240" w:lineRule="auto"/>
              <w:rPr>
                <w:rFonts w:cs="Angsana New"/>
                <w:b/>
                <w:bCs/>
                <w:i/>
                <w:iCs/>
                <w:szCs w:val="28"/>
                <w:lang w:val="en-US" w:bidi="th-TH"/>
              </w:rPr>
            </w:pPr>
            <w:r w:rsidRPr="006E4533">
              <w:rPr>
                <w:rFonts w:cs="Angsana New"/>
                <w:b/>
                <w:bCs/>
                <w:i/>
                <w:iCs/>
                <w:szCs w:val="28"/>
                <w:lang w:val="en-US" w:bidi="th-TH"/>
              </w:rPr>
              <w:t>Short-term loans to</w:t>
            </w:r>
          </w:p>
        </w:tc>
        <w:tc>
          <w:tcPr>
            <w:tcW w:w="1980" w:type="dxa"/>
            <w:gridSpan w:val="3"/>
            <w:vAlign w:val="bottom"/>
          </w:tcPr>
          <w:p w14:paraId="25907784" w14:textId="77777777" w:rsidR="000D2EEB" w:rsidRPr="006E4533" w:rsidRDefault="000D2EEB" w:rsidP="0023768E">
            <w:pPr>
              <w:spacing w:line="240" w:lineRule="auto"/>
              <w:jc w:val="center"/>
              <w:rPr>
                <w:rFonts w:ascii="Times New Roman" w:hAnsi="Times New Roman" w:cs="Times New Roman"/>
                <w:b/>
                <w:bCs/>
                <w:sz w:val="22"/>
                <w:szCs w:val="22"/>
              </w:rPr>
            </w:pPr>
            <w:r w:rsidRPr="006E4533">
              <w:rPr>
                <w:rFonts w:ascii="Times New Roman" w:hAnsi="Times New Roman" w:cs="Times New Roman"/>
                <w:b/>
                <w:bCs/>
                <w:sz w:val="22"/>
                <w:szCs w:val="22"/>
              </w:rPr>
              <w:t>Interest rate</w:t>
            </w:r>
          </w:p>
        </w:tc>
        <w:tc>
          <w:tcPr>
            <w:tcW w:w="178" w:type="dxa"/>
          </w:tcPr>
          <w:p w14:paraId="3245C0FF" w14:textId="77777777" w:rsidR="000D2EEB" w:rsidRPr="006E4533" w:rsidRDefault="000D2EEB" w:rsidP="0023768E">
            <w:pPr>
              <w:pStyle w:val="acctmergecolhdg"/>
              <w:spacing w:line="240" w:lineRule="auto"/>
              <w:ind w:left="-83" w:right="-79" w:firstLine="4"/>
              <w:rPr>
                <w:b w:val="0"/>
                <w:bCs/>
                <w:szCs w:val="22"/>
              </w:rPr>
            </w:pPr>
          </w:p>
        </w:tc>
        <w:tc>
          <w:tcPr>
            <w:tcW w:w="4322" w:type="dxa"/>
            <w:gridSpan w:val="7"/>
            <w:vAlign w:val="bottom"/>
          </w:tcPr>
          <w:p w14:paraId="3909B966" w14:textId="77777777" w:rsidR="000D2EEB" w:rsidRPr="006E4533" w:rsidRDefault="000D2EEB" w:rsidP="0023768E">
            <w:pPr>
              <w:pStyle w:val="acctmergecolhdg"/>
              <w:spacing w:line="240" w:lineRule="auto"/>
              <w:rPr>
                <w:b w:val="0"/>
                <w:bCs/>
                <w:szCs w:val="22"/>
              </w:rPr>
            </w:pPr>
            <w:r w:rsidRPr="006E4533">
              <w:rPr>
                <w:szCs w:val="22"/>
              </w:rPr>
              <w:t>Consolidated/Sep</w:t>
            </w:r>
            <w:r w:rsidRPr="006E4533">
              <w:rPr>
                <w:rFonts w:cs="Angsana New"/>
                <w:szCs w:val="28"/>
                <w:lang w:val="en-US" w:bidi="th-TH"/>
              </w:rPr>
              <w:t>a</w:t>
            </w:r>
            <w:r w:rsidRPr="006E4533">
              <w:rPr>
                <w:szCs w:val="22"/>
              </w:rPr>
              <w:t>rate financial statements</w:t>
            </w:r>
          </w:p>
        </w:tc>
      </w:tr>
      <w:tr w:rsidR="000D2EEB" w:rsidRPr="006E4533" w14:paraId="0E00DC4F" w14:textId="77777777" w:rsidTr="0005570A">
        <w:trPr>
          <w:cantSplit/>
          <w:tblHeader/>
        </w:trPr>
        <w:tc>
          <w:tcPr>
            <w:tcW w:w="2970" w:type="dxa"/>
            <w:vAlign w:val="bottom"/>
          </w:tcPr>
          <w:p w14:paraId="1DC1E857" w14:textId="77777777" w:rsidR="000D2EEB" w:rsidRPr="006E4533" w:rsidRDefault="000D2EEB" w:rsidP="0023768E">
            <w:pPr>
              <w:pStyle w:val="acctfourfigures"/>
              <w:tabs>
                <w:tab w:val="clear" w:pos="765"/>
              </w:tabs>
              <w:spacing w:line="240" w:lineRule="auto"/>
              <w:rPr>
                <w:b/>
                <w:bCs/>
                <w:i/>
                <w:iCs/>
                <w:szCs w:val="22"/>
              </w:rPr>
            </w:pPr>
            <w:r w:rsidRPr="006E4533" w:rsidDel="005411A2">
              <w:rPr>
                <w:i/>
                <w:iCs/>
                <w:color w:val="0000FF"/>
                <w:szCs w:val="22"/>
              </w:rPr>
              <w:t xml:space="preserve"> </w:t>
            </w:r>
          </w:p>
        </w:tc>
        <w:tc>
          <w:tcPr>
            <w:tcW w:w="990" w:type="dxa"/>
            <w:vAlign w:val="bottom"/>
          </w:tcPr>
          <w:p w14:paraId="32FB1F88" w14:textId="6736BEAD" w:rsidR="000D2EEB" w:rsidRPr="006E4533" w:rsidRDefault="000D2EEB" w:rsidP="0023768E">
            <w:pPr>
              <w:pStyle w:val="acctmergecolhdg"/>
              <w:spacing w:line="240" w:lineRule="auto"/>
              <w:ind w:left="-83" w:right="-79" w:firstLine="4"/>
              <w:rPr>
                <w:b w:val="0"/>
                <w:bCs/>
                <w:szCs w:val="22"/>
              </w:rPr>
            </w:pPr>
            <w:r w:rsidRPr="006E4533">
              <w:rPr>
                <w:b w:val="0"/>
                <w:bCs/>
                <w:szCs w:val="22"/>
              </w:rPr>
              <w:t>31 December 202</w:t>
            </w:r>
            <w:r w:rsidR="00976C1F" w:rsidRPr="006E4533">
              <w:rPr>
                <w:b w:val="0"/>
                <w:bCs/>
                <w:szCs w:val="22"/>
              </w:rPr>
              <w:t>5</w:t>
            </w:r>
          </w:p>
        </w:tc>
        <w:tc>
          <w:tcPr>
            <w:tcW w:w="180" w:type="dxa"/>
            <w:vAlign w:val="bottom"/>
          </w:tcPr>
          <w:p w14:paraId="66F57AA6" w14:textId="77777777" w:rsidR="000D2EEB" w:rsidRPr="006E4533" w:rsidRDefault="000D2EEB" w:rsidP="0023768E">
            <w:pPr>
              <w:pStyle w:val="acctmergecolhdg"/>
              <w:spacing w:line="240" w:lineRule="auto"/>
              <w:ind w:left="-83" w:right="-79" w:firstLine="4"/>
              <w:rPr>
                <w:b w:val="0"/>
                <w:bCs/>
                <w:szCs w:val="22"/>
              </w:rPr>
            </w:pPr>
          </w:p>
        </w:tc>
        <w:tc>
          <w:tcPr>
            <w:tcW w:w="810" w:type="dxa"/>
            <w:vAlign w:val="bottom"/>
          </w:tcPr>
          <w:p w14:paraId="726F0EC3" w14:textId="75C1A9F8" w:rsidR="000D2EEB" w:rsidRPr="006E4533" w:rsidRDefault="000D2EEB" w:rsidP="0023768E">
            <w:pPr>
              <w:pStyle w:val="acctmergecolhdg"/>
              <w:spacing w:line="240" w:lineRule="auto"/>
              <w:ind w:left="-83" w:right="-79" w:firstLine="4"/>
              <w:rPr>
                <w:b w:val="0"/>
                <w:bCs/>
                <w:szCs w:val="22"/>
              </w:rPr>
            </w:pPr>
            <w:r w:rsidRPr="006E4533">
              <w:rPr>
                <w:b w:val="0"/>
                <w:bCs/>
                <w:szCs w:val="22"/>
              </w:rPr>
              <w:t>31 March 202</w:t>
            </w:r>
            <w:r w:rsidR="00976C1F" w:rsidRPr="006E4533">
              <w:rPr>
                <w:b w:val="0"/>
                <w:bCs/>
                <w:szCs w:val="22"/>
              </w:rPr>
              <w:t>6</w:t>
            </w:r>
          </w:p>
        </w:tc>
        <w:tc>
          <w:tcPr>
            <w:tcW w:w="178" w:type="dxa"/>
          </w:tcPr>
          <w:p w14:paraId="29965497" w14:textId="77777777" w:rsidR="000D2EEB" w:rsidRPr="006E4533" w:rsidRDefault="000D2EEB" w:rsidP="0023768E">
            <w:pPr>
              <w:pStyle w:val="acctmergecolhdg"/>
              <w:spacing w:line="240" w:lineRule="auto"/>
              <w:ind w:left="-83" w:right="-79" w:firstLine="4"/>
              <w:rPr>
                <w:b w:val="0"/>
                <w:bCs/>
                <w:szCs w:val="22"/>
              </w:rPr>
            </w:pPr>
          </w:p>
        </w:tc>
        <w:tc>
          <w:tcPr>
            <w:tcW w:w="992" w:type="dxa"/>
            <w:vAlign w:val="bottom"/>
          </w:tcPr>
          <w:p w14:paraId="0737E12D" w14:textId="73439515" w:rsidR="000D2EEB" w:rsidRPr="006E4533" w:rsidRDefault="000D2EEB" w:rsidP="0023768E">
            <w:pPr>
              <w:pStyle w:val="acctmergecolhdg"/>
              <w:spacing w:line="240" w:lineRule="auto"/>
              <w:ind w:left="-83" w:right="-79" w:firstLine="4"/>
              <w:rPr>
                <w:b w:val="0"/>
                <w:bCs/>
                <w:szCs w:val="22"/>
              </w:rPr>
            </w:pPr>
            <w:r w:rsidRPr="006E4533">
              <w:rPr>
                <w:b w:val="0"/>
                <w:bCs/>
                <w:szCs w:val="22"/>
              </w:rPr>
              <w:t>31 December 202</w:t>
            </w:r>
            <w:r w:rsidR="00976C1F" w:rsidRPr="006E4533">
              <w:rPr>
                <w:b w:val="0"/>
                <w:bCs/>
                <w:szCs w:val="22"/>
              </w:rPr>
              <w:t>5</w:t>
            </w:r>
          </w:p>
        </w:tc>
        <w:tc>
          <w:tcPr>
            <w:tcW w:w="180" w:type="dxa"/>
            <w:vAlign w:val="bottom"/>
          </w:tcPr>
          <w:p w14:paraId="05C6374B" w14:textId="77777777" w:rsidR="000D2EEB" w:rsidRPr="006E4533" w:rsidRDefault="000D2EEB" w:rsidP="0023768E">
            <w:pPr>
              <w:pStyle w:val="acctmergecolhdg"/>
              <w:spacing w:line="240" w:lineRule="auto"/>
              <w:ind w:left="-83" w:right="-79" w:firstLine="4"/>
              <w:rPr>
                <w:b w:val="0"/>
                <w:bCs/>
                <w:szCs w:val="22"/>
              </w:rPr>
            </w:pPr>
          </w:p>
        </w:tc>
        <w:tc>
          <w:tcPr>
            <w:tcW w:w="990" w:type="dxa"/>
            <w:vAlign w:val="bottom"/>
          </w:tcPr>
          <w:p w14:paraId="2043F7B6" w14:textId="77777777" w:rsidR="000D2EEB" w:rsidRPr="006E4533" w:rsidRDefault="000D2EEB" w:rsidP="0023768E">
            <w:pPr>
              <w:pStyle w:val="acctmergecolhdg"/>
              <w:spacing w:line="240" w:lineRule="auto"/>
              <w:ind w:left="-83" w:right="-79" w:firstLine="4"/>
              <w:rPr>
                <w:b w:val="0"/>
                <w:bCs/>
                <w:szCs w:val="22"/>
              </w:rPr>
            </w:pPr>
            <w:r w:rsidRPr="006E4533">
              <w:rPr>
                <w:b w:val="0"/>
                <w:bCs/>
                <w:szCs w:val="22"/>
              </w:rPr>
              <w:t>Increase</w:t>
            </w:r>
          </w:p>
        </w:tc>
        <w:tc>
          <w:tcPr>
            <w:tcW w:w="183" w:type="dxa"/>
            <w:vAlign w:val="bottom"/>
          </w:tcPr>
          <w:p w14:paraId="6A82D52F" w14:textId="77777777" w:rsidR="000D2EEB" w:rsidRPr="006E4533" w:rsidRDefault="000D2EEB" w:rsidP="0023768E">
            <w:pPr>
              <w:pStyle w:val="acctmergecolhdg"/>
              <w:spacing w:line="240" w:lineRule="auto"/>
              <w:ind w:left="-83" w:right="-79" w:firstLine="4"/>
              <w:rPr>
                <w:b w:val="0"/>
                <w:bCs/>
                <w:szCs w:val="22"/>
              </w:rPr>
            </w:pPr>
          </w:p>
        </w:tc>
        <w:tc>
          <w:tcPr>
            <w:tcW w:w="987" w:type="dxa"/>
            <w:vAlign w:val="bottom"/>
          </w:tcPr>
          <w:p w14:paraId="383964A2" w14:textId="77777777" w:rsidR="000D2EEB" w:rsidRPr="006E4533" w:rsidRDefault="000D2EEB" w:rsidP="0023768E">
            <w:pPr>
              <w:pStyle w:val="acctmergecolhdg"/>
              <w:spacing w:line="240" w:lineRule="auto"/>
              <w:ind w:left="-83" w:right="-79" w:firstLine="4"/>
              <w:rPr>
                <w:b w:val="0"/>
                <w:bCs/>
                <w:szCs w:val="22"/>
              </w:rPr>
            </w:pPr>
            <w:r w:rsidRPr="006E4533">
              <w:rPr>
                <w:b w:val="0"/>
                <w:bCs/>
                <w:szCs w:val="22"/>
              </w:rPr>
              <w:t>Decrease</w:t>
            </w:r>
          </w:p>
        </w:tc>
        <w:tc>
          <w:tcPr>
            <w:tcW w:w="179" w:type="dxa"/>
            <w:vAlign w:val="bottom"/>
          </w:tcPr>
          <w:p w14:paraId="0CD67EA9" w14:textId="77777777" w:rsidR="000D2EEB" w:rsidRPr="006E4533" w:rsidRDefault="000D2EEB" w:rsidP="0023768E">
            <w:pPr>
              <w:pStyle w:val="acctmergecolhdg"/>
              <w:spacing w:line="240" w:lineRule="auto"/>
              <w:ind w:left="-83" w:right="-79" w:firstLine="4"/>
              <w:rPr>
                <w:b w:val="0"/>
                <w:bCs/>
                <w:szCs w:val="22"/>
              </w:rPr>
            </w:pPr>
          </w:p>
        </w:tc>
        <w:tc>
          <w:tcPr>
            <w:tcW w:w="811" w:type="dxa"/>
            <w:vAlign w:val="bottom"/>
          </w:tcPr>
          <w:p w14:paraId="1BC5CAC6" w14:textId="636E6429" w:rsidR="000D2EEB" w:rsidRPr="006E4533" w:rsidRDefault="000D2EEB" w:rsidP="0023768E">
            <w:pPr>
              <w:pStyle w:val="acctmergecolhdg"/>
              <w:spacing w:line="240" w:lineRule="auto"/>
              <w:ind w:left="-83" w:right="-79" w:firstLine="4"/>
              <w:rPr>
                <w:b w:val="0"/>
                <w:bCs/>
                <w:szCs w:val="22"/>
              </w:rPr>
            </w:pPr>
            <w:r w:rsidRPr="006E4533">
              <w:rPr>
                <w:b w:val="0"/>
                <w:bCs/>
                <w:szCs w:val="22"/>
              </w:rPr>
              <w:t>31 March 202</w:t>
            </w:r>
            <w:r w:rsidR="00976C1F" w:rsidRPr="006E4533">
              <w:rPr>
                <w:b w:val="0"/>
                <w:bCs/>
                <w:szCs w:val="22"/>
              </w:rPr>
              <w:t>6</w:t>
            </w:r>
          </w:p>
        </w:tc>
      </w:tr>
      <w:tr w:rsidR="000D2EEB" w:rsidRPr="006E4533" w14:paraId="462F35B3" w14:textId="77777777" w:rsidTr="0005570A">
        <w:trPr>
          <w:cantSplit/>
          <w:tblHeader/>
        </w:trPr>
        <w:tc>
          <w:tcPr>
            <w:tcW w:w="2970" w:type="dxa"/>
            <w:vAlign w:val="bottom"/>
          </w:tcPr>
          <w:p w14:paraId="52107606" w14:textId="77777777" w:rsidR="000D2EEB" w:rsidRPr="006E4533" w:rsidRDefault="000D2EEB" w:rsidP="0023768E">
            <w:pPr>
              <w:pStyle w:val="acctfourfigures"/>
              <w:tabs>
                <w:tab w:val="clear" w:pos="765"/>
              </w:tabs>
              <w:spacing w:line="240" w:lineRule="auto"/>
              <w:rPr>
                <w:b/>
                <w:bCs/>
                <w:i/>
                <w:iCs/>
                <w:szCs w:val="22"/>
              </w:rPr>
            </w:pPr>
          </w:p>
        </w:tc>
        <w:tc>
          <w:tcPr>
            <w:tcW w:w="1980" w:type="dxa"/>
            <w:gridSpan w:val="3"/>
            <w:vAlign w:val="bottom"/>
          </w:tcPr>
          <w:p w14:paraId="5C8CAE47" w14:textId="77777777" w:rsidR="000D2EEB" w:rsidRPr="006E4533" w:rsidRDefault="000D2EEB" w:rsidP="0023768E">
            <w:pPr>
              <w:pStyle w:val="acctmergecolhdg"/>
              <w:spacing w:line="240" w:lineRule="auto"/>
              <w:ind w:left="-83" w:firstLine="4"/>
              <w:rPr>
                <w:b w:val="0"/>
                <w:bCs/>
                <w:i/>
                <w:iCs/>
                <w:szCs w:val="22"/>
              </w:rPr>
            </w:pPr>
            <w:r w:rsidRPr="006E4533">
              <w:rPr>
                <w:b w:val="0"/>
                <w:bCs/>
                <w:i/>
                <w:iCs/>
                <w:szCs w:val="22"/>
              </w:rPr>
              <w:t>(% per annum)</w:t>
            </w:r>
          </w:p>
        </w:tc>
        <w:tc>
          <w:tcPr>
            <w:tcW w:w="178" w:type="dxa"/>
          </w:tcPr>
          <w:p w14:paraId="1C06BB6D" w14:textId="77777777" w:rsidR="000D2EEB" w:rsidRPr="006E4533" w:rsidRDefault="000D2EEB" w:rsidP="0023768E">
            <w:pPr>
              <w:pStyle w:val="acctmergecolhdg"/>
              <w:spacing w:line="240" w:lineRule="auto"/>
              <w:ind w:left="-83" w:right="-79" w:firstLine="4"/>
              <w:rPr>
                <w:b w:val="0"/>
                <w:bCs/>
                <w:i/>
                <w:iCs/>
                <w:szCs w:val="22"/>
              </w:rPr>
            </w:pPr>
          </w:p>
        </w:tc>
        <w:tc>
          <w:tcPr>
            <w:tcW w:w="4322" w:type="dxa"/>
            <w:gridSpan w:val="7"/>
            <w:vAlign w:val="bottom"/>
          </w:tcPr>
          <w:p w14:paraId="49511213" w14:textId="77777777" w:rsidR="000D2EEB" w:rsidRPr="006E4533" w:rsidRDefault="000D2EEB" w:rsidP="0023768E">
            <w:pPr>
              <w:pStyle w:val="acctmergecolhdg"/>
              <w:spacing w:line="240" w:lineRule="auto"/>
              <w:ind w:left="-83" w:firstLine="4"/>
              <w:rPr>
                <w:b w:val="0"/>
                <w:bCs/>
                <w:i/>
                <w:iCs/>
                <w:szCs w:val="22"/>
              </w:rPr>
            </w:pPr>
            <w:r w:rsidRPr="006E4533">
              <w:rPr>
                <w:b w:val="0"/>
                <w:bCs/>
                <w:i/>
                <w:iCs/>
                <w:szCs w:val="22"/>
              </w:rPr>
              <w:t>(in thousand Baht)</w:t>
            </w:r>
          </w:p>
        </w:tc>
      </w:tr>
      <w:tr w:rsidR="00422AFC" w:rsidRPr="006E4533" w14:paraId="42B13373" w14:textId="77777777" w:rsidTr="0005570A">
        <w:trPr>
          <w:cantSplit/>
        </w:trPr>
        <w:tc>
          <w:tcPr>
            <w:tcW w:w="2970" w:type="dxa"/>
          </w:tcPr>
          <w:p w14:paraId="1C2BE2DB" w14:textId="77777777" w:rsidR="00422AFC" w:rsidRPr="006E4533" w:rsidRDefault="00422AFC" w:rsidP="00422AFC">
            <w:pPr>
              <w:spacing w:line="240" w:lineRule="auto"/>
              <w:rPr>
                <w:rFonts w:ascii="Times New Roman" w:hAnsi="Times New Roman" w:cs="Times New Roman"/>
                <w:sz w:val="22"/>
                <w:szCs w:val="22"/>
              </w:rPr>
            </w:pPr>
            <w:r w:rsidRPr="006E4533">
              <w:rPr>
                <w:rFonts w:ascii="Times New Roman" w:hAnsi="Times New Roman" w:cs="Times New Roman"/>
                <w:sz w:val="22"/>
                <w:szCs w:val="22"/>
              </w:rPr>
              <w:t>Other related party</w:t>
            </w:r>
          </w:p>
        </w:tc>
        <w:tc>
          <w:tcPr>
            <w:tcW w:w="990" w:type="dxa"/>
          </w:tcPr>
          <w:p w14:paraId="5AAAA254" w14:textId="77777777" w:rsidR="00422AFC" w:rsidRPr="006E4533" w:rsidRDefault="00422AFC" w:rsidP="00422AFC">
            <w:pPr>
              <w:pStyle w:val="acctfourfigures"/>
              <w:tabs>
                <w:tab w:val="clear" w:pos="765"/>
                <w:tab w:val="decimal" w:pos="461"/>
              </w:tabs>
              <w:spacing w:line="240" w:lineRule="auto"/>
              <w:ind w:left="-79" w:right="-72"/>
              <w:rPr>
                <w:szCs w:val="22"/>
              </w:rPr>
            </w:pPr>
            <w:r w:rsidRPr="006E4533">
              <w:t>-</w:t>
            </w:r>
          </w:p>
        </w:tc>
        <w:tc>
          <w:tcPr>
            <w:tcW w:w="180" w:type="dxa"/>
          </w:tcPr>
          <w:p w14:paraId="5F226840" w14:textId="77777777" w:rsidR="00422AFC" w:rsidRPr="006E4533" w:rsidRDefault="00422AFC" w:rsidP="00422AFC">
            <w:pPr>
              <w:pStyle w:val="acctfourfigures"/>
              <w:tabs>
                <w:tab w:val="clear" w:pos="765"/>
                <w:tab w:val="decimal" w:pos="731"/>
              </w:tabs>
              <w:spacing w:line="240" w:lineRule="auto"/>
              <w:ind w:left="-83" w:right="11" w:firstLine="4"/>
              <w:jc w:val="center"/>
              <w:rPr>
                <w:szCs w:val="22"/>
              </w:rPr>
            </w:pPr>
          </w:p>
        </w:tc>
        <w:tc>
          <w:tcPr>
            <w:tcW w:w="810" w:type="dxa"/>
          </w:tcPr>
          <w:p w14:paraId="46064321" w14:textId="77777777" w:rsidR="00422AFC" w:rsidRPr="006E4533" w:rsidRDefault="00422AFC" w:rsidP="00422AFC">
            <w:pPr>
              <w:pStyle w:val="acctfourfigures"/>
              <w:tabs>
                <w:tab w:val="clear" w:pos="765"/>
                <w:tab w:val="decimal" w:pos="461"/>
              </w:tabs>
              <w:spacing w:line="240" w:lineRule="auto"/>
              <w:ind w:left="-79" w:right="-72"/>
              <w:rPr>
                <w:szCs w:val="22"/>
              </w:rPr>
            </w:pPr>
            <w:r w:rsidRPr="006E4533">
              <w:t>-</w:t>
            </w:r>
          </w:p>
        </w:tc>
        <w:tc>
          <w:tcPr>
            <w:tcW w:w="178" w:type="dxa"/>
          </w:tcPr>
          <w:p w14:paraId="794A27B2" w14:textId="77777777" w:rsidR="00422AFC" w:rsidRPr="006E4533" w:rsidRDefault="00422AFC" w:rsidP="00422AFC">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2CE1C848" w14:textId="424ED31F" w:rsidR="00422AFC" w:rsidRPr="006E4533" w:rsidRDefault="00422AFC" w:rsidP="00422AFC">
            <w:pPr>
              <w:pStyle w:val="acctfourfigures"/>
              <w:tabs>
                <w:tab w:val="clear" w:pos="765"/>
                <w:tab w:val="decimal" w:pos="822"/>
              </w:tabs>
              <w:spacing w:line="240" w:lineRule="auto"/>
              <w:ind w:left="-79" w:right="-72"/>
              <w:rPr>
                <w:szCs w:val="22"/>
              </w:rPr>
            </w:pPr>
            <w:r w:rsidRPr="006E4533">
              <w:rPr>
                <w:szCs w:val="22"/>
              </w:rPr>
              <w:t>5,140</w:t>
            </w:r>
          </w:p>
        </w:tc>
        <w:tc>
          <w:tcPr>
            <w:tcW w:w="180" w:type="dxa"/>
          </w:tcPr>
          <w:p w14:paraId="6CCD4C4B" w14:textId="77777777" w:rsidR="00422AFC" w:rsidRPr="006E4533" w:rsidRDefault="00422AFC" w:rsidP="00422AFC">
            <w:pPr>
              <w:pStyle w:val="acctfourfigures"/>
              <w:spacing w:line="240" w:lineRule="auto"/>
              <w:rPr>
                <w:szCs w:val="22"/>
              </w:rPr>
            </w:pPr>
          </w:p>
        </w:tc>
        <w:tc>
          <w:tcPr>
            <w:tcW w:w="990" w:type="dxa"/>
            <w:tcBorders>
              <w:bottom w:val="single" w:sz="4" w:space="0" w:color="auto"/>
            </w:tcBorders>
          </w:tcPr>
          <w:p w14:paraId="1AF4C6CB" w14:textId="6A00D3E1" w:rsidR="00422AFC" w:rsidRPr="006E4533" w:rsidRDefault="00506008" w:rsidP="00422AFC">
            <w:pPr>
              <w:pStyle w:val="acctfourfigures"/>
              <w:tabs>
                <w:tab w:val="clear" w:pos="765"/>
                <w:tab w:val="decimal" w:pos="461"/>
              </w:tabs>
              <w:spacing w:line="240" w:lineRule="auto"/>
              <w:ind w:left="-79" w:right="-72"/>
              <w:rPr>
                <w:szCs w:val="22"/>
              </w:rPr>
            </w:pPr>
            <w:r>
              <w:rPr>
                <w:szCs w:val="22"/>
              </w:rPr>
              <w:t>-</w:t>
            </w:r>
          </w:p>
        </w:tc>
        <w:tc>
          <w:tcPr>
            <w:tcW w:w="183" w:type="dxa"/>
          </w:tcPr>
          <w:p w14:paraId="3B7B22CD" w14:textId="77777777" w:rsidR="00422AFC" w:rsidRPr="006E4533" w:rsidRDefault="00422AFC" w:rsidP="00422AFC">
            <w:pPr>
              <w:pStyle w:val="acctfourfigures"/>
              <w:spacing w:line="240" w:lineRule="auto"/>
              <w:rPr>
                <w:szCs w:val="22"/>
              </w:rPr>
            </w:pPr>
          </w:p>
        </w:tc>
        <w:tc>
          <w:tcPr>
            <w:tcW w:w="987" w:type="dxa"/>
            <w:tcBorders>
              <w:bottom w:val="single" w:sz="4" w:space="0" w:color="auto"/>
            </w:tcBorders>
          </w:tcPr>
          <w:p w14:paraId="7DF2F021" w14:textId="7899752D" w:rsidR="00422AFC" w:rsidRPr="006E4533" w:rsidRDefault="00A421B3" w:rsidP="00422AFC">
            <w:pPr>
              <w:pStyle w:val="acctfourfigures"/>
              <w:tabs>
                <w:tab w:val="clear" w:pos="765"/>
                <w:tab w:val="decimal" w:pos="731"/>
              </w:tabs>
              <w:spacing w:line="240" w:lineRule="auto"/>
              <w:ind w:right="11"/>
              <w:rPr>
                <w:szCs w:val="22"/>
              </w:rPr>
            </w:pPr>
            <w:r w:rsidRPr="006E4533">
              <w:rPr>
                <w:szCs w:val="22"/>
              </w:rPr>
              <w:t>(250)</w:t>
            </w:r>
          </w:p>
        </w:tc>
        <w:tc>
          <w:tcPr>
            <w:tcW w:w="179" w:type="dxa"/>
          </w:tcPr>
          <w:p w14:paraId="6BF32423" w14:textId="77777777" w:rsidR="00422AFC" w:rsidRPr="006E4533" w:rsidRDefault="00422AFC" w:rsidP="00422AFC">
            <w:pPr>
              <w:pStyle w:val="acctfourfigures"/>
              <w:spacing w:line="240" w:lineRule="auto"/>
              <w:rPr>
                <w:szCs w:val="22"/>
              </w:rPr>
            </w:pPr>
          </w:p>
        </w:tc>
        <w:tc>
          <w:tcPr>
            <w:tcW w:w="811" w:type="dxa"/>
            <w:tcBorders>
              <w:bottom w:val="single" w:sz="4" w:space="0" w:color="auto"/>
            </w:tcBorders>
          </w:tcPr>
          <w:p w14:paraId="69BE402F" w14:textId="7FDC7140" w:rsidR="00422AFC" w:rsidRPr="006E4533" w:rsidRDefault="00FF24D7" w:rsidP="00422AFC">
            <w:pPr>
              <w:pStyle w:val="acctfourfigures"/>
              <w:tabs>
                <w:tab w:val="clear" w:pos="765"/>
                <w:tab w:val="decimal" w:pos="654"/>
              </w:tabs>
              <w:spacing w:line="240" w:lineRule="auto"/>
              <w:ind w:left="-79" w:right="-72"/>
              <w:rPr>
                <w:szCs w:val="22"/>
              </w:rPr>
            </w:pPr>
            <w:r w:rsidRPr="006E4533">
              <w:rPr>
                <w:szCs w:val="22"/>
              </w:rPr>
              <w:t>4,890</w:t>
            </w:r>
          </w:p>
        </w:tc>
      </w:tr>
      <w:tr w:rsidR="00422AFC" w:rsidRPr="006E4533" w14:paraId="62C4B614" w14:textId="77777777" w:rsidTr="0005570A">
        <w:trPr>
          <w:cantSplit/>
        </w:trPr>
        <w:tc>
          <w:tcPr>
            <w:tcW w:w="2970" w:type="dxa"/>
          </w:tcPr>
          <w:p w14:paraId="230F9D98" w14:textId="77777777" w:rsidR="00422AFC" w:rsidRPr="006E4533" w:rsidRDefault="00422AFC" w:rsidP="00422AFC">
            <w:pPr>
              <w:spacing w:line="240" w:lineRule="auto"/>
              <w:rPr>
                <w:rFonts w:ascii="Times New Roman" w:hAnsi="Times New Roman" w:cs="Times New Roman"/>
                <w:b/>
                <w:bCs/>
                <w:sz w:val="22"/>
                <w:szCs w:val="22"/>
              </w:rPr>
            </w:pPr>
            <w:r w:rsidRPr="006E4533">
              <w:rPr>
                <w:rFonts w:ascii="Times New Roman" w:hAnsi="Times New Roman" w:cs="Times New Roman"/>
                <w:b/>
                <w:bCs/>
                <w:sz w:val="22"/>
                <w:szCs w:val="22"/>
              </w:rPr>
              <w:t>Total</w:t>
            </w:r>
          </w:p>
        </w:tc>
        <w:tc>
          <w:tcPr>
            <w:tcW w:w="990" w:type="dxa"/>
          </w:tcPr>
          <w:p w14:paraId="291D8964" w14:textId="77777777" w:rsidR="00422AFC" w:rsidRPr="006E4533" w:rsidRDefault="00422AFC" w:rsidP="00422AFC">
            <w:pPr>
              <w:pStyle w:val="acctfourfigures"/>
              <w:tabs>
                <w:tab w:val="clear" w:pos="765"/>
                <w:tab w:val="decimal" w:pos="731"/>
              </w:tabs>
              <w:spacing w:line="240" w:lineRule="auto"/>
              <w:ind w:left="-83" w:right="11" w:firstLine="4"/>
              <w:rPr>
                <w:b/>
                <w:bCs/>
                <w:szCs w:val="22"/>
              </w:rPr>
            </w:pPr>
          </w:p>
        </w:tc>
        <w:tc>
          <w:tcPr>
            <w:tcW w:w="180" w:type="dxa"/>
          </w:tcPr>
          <w:p w14:paraId="6D2C8B81" w14:textId="77777777" w:rsidR="00422AFC" w:rsidRPr="006E4533" w:rsidRDefault="00422AFC" w:rsidP="00422AFC">
            <w:pPr>
              <w:pStyle w:val="acctfourfigures"/>
              <w:tabs>
                <w:tab w:val="clear" w:pos="765"/>
                <w:tab w:val="decimal" w:pos="731"/>
              </w:tabs>
              <w:spacing w:line="240" w:lineRule="auto"/>
              <w:ind w:left="-83" w:right="11" w:firstLine="4"/>
              <w:rPr>
                <w:b/>
                <w:bCs/>
                <w:szCs w:val="22"/>
              </w:rPr>
            </w:pPr>
          </w:p>
        </w:tc>
        <w:tc>
          <w:tcPr>
            <w:tcW w:w="810" w:type="dxa"/>
          </w:tcPr>
          <w:p w14:paraId="60F0CD52" w14:textId="77777777" w:rsidR="00422AFC" w:rsidRPr="006E4533" w:rsidRDefault="00422AFC" w:rsidP="00422AFC">
            <w:pPr>
              <w:pStyle w:val="acctfourfigures"/>
              <w:tabs>
                <w:tab w:val="clear" w:pos="765"/>
                <w:tab w:val="decimal" w:pos="731"/>
              </w:tabs>
              <w:spacing w:line="240" w:lineRule="auto"/>
              <w:ind w:left="-83" w:right="11" w:firstLine="4"/>
              <w:rPr>
                <w:b/>
                <w:bCs/>
                <w:szCs w:val="22"/>
              </w:rPr>
            </w:pPr>
          </w:p>
        </w:tc>
        <w:tc>
          <w:tcPr>
            <w:tcW w:w="178" w:type="dxa"/>
          </w:tcPr>
          <w:p w14:paraId="1101AD91" w14:textId="77777777" w:rsidR="00422AFC" w:rsidRPr="006E4533" w:rsidRDefault="00422AFC" w:rsidP="00422AFC">
            <w:pPr>
              <w:pStyle w:val="acctfourfigures"/>
              <w:tabs>
                <w:tab w:val="clear" w:pos="765"/>
                <w:tab w:val="decimal" w:pos="731"/>
              </w:tabs>
              <w:spacing w:line="240" w:lineRule="auto"/>
              <w:ind w:left="-79" w:right="-72"/>
              <w:rPr>
                <w:b/>
                <w:bCs/>
                <w:szCs w:val="22"/>
              </w:rPr>
            </w:pPr>
          </w:p>
        </w:tc>
        <w:tc>
          <w:tcPr>
            <w:tcW w:w="992" w:type="dxa"/>
            <w:tcBorders>
              <w:top w:val="single" w:sz="4" w:space="0" w:color="auto"/>
            </w:tcBorders>
          </w:tcPr>
          <w:p w14:paraId="086C40F0" w14:textId="371EAE8F" w:rsidR="00422AFC" w:rsidRPr="006E4533" w:rsidRDefault="00422AFC" w:rsidP="00422AFC">
            <w:pPr>
              <w:pStyle w:val="acctfourfigures"/>
              <w:tabs>
                <w:tab w:val="clear" w:pos="765"/>
                <w:tab w:val="decimal" w:pos="822"/>
              </w:tabs>
              <w:spacing w:line="240" w:lineRule="auto"/>
              <w:ind w:left="-79" w:right="-72"/>
              <w:rPr>
                <w:b/>
                <w:bCs/>
                <w:szCs w:val="22"/>
              </w:rPr>
            </w:pPr>
            <w:r w:rsidRPr="006E4533">
              <w:rPr>
                <w:b/>
                <w:bCs/>
                <w:szCs w:val="22"/>
              </w:rPr>
              <w:t>5,140</w:t>
            </w:r>
          </w:p>
        </w:tc>
        <w:tc>
          <w:tcPr>
            <w:tcW w:w="180" w:type="dxa"/>
          </w:tcPr>
          <w:p w14:paraId="3C03DF93" w14:textId="77777777" w:rsidR="00422AFC" w:rsidRPr="006E4533" w:rsidRDefault="00422AFC" w:rsidP="00422AFC">
            <w:pPr>
              <w:pStyle w:val="acctfourfigures"/>
              <w:spacing w:line="240" w:lineRule="auto"/>
              <w:rPr>
                <w:b/>
                <w:bCs/>
                <w:szCs w:val="22"/>
              </w:rPr>
            </w:pPr>
          </w:p>
        </w:tc>
        <w:tc>
          <w:tcPr>
            <w:tcW w:w="990" w:type="dxa"/>
            <w:tcBorders>
              <w:top w:val="single" w:sz="4" w:space="0" w:color="auto"/>
            </w:tcBorders>
          </w:tcPr>
          <w:p w14:paraId="7BA4E091" w14:textId="74AA3D05" w:rsidR="00422AFC" w:rsidRPr="006E4533" w:rsidRDefault="00506008" w:rsidP="00422AFC">
            <w:pPr>
              <w:pStyle w:val="acctfourfigures"/>
              <w:tabs>
                <w:tab w:val="clear" w:pos="765"/>
                <w:tab w:val="decimal" w:pos="461"/>
              </w:tabs>
              <w:spacing w:line="240" w:lineRule="auto"/>
              <w:ind w:left="-79" w:right="-72"/>
              <w:rPr>
                <w:b/>
                <w:bCs/>
              </w:rPr>
            </w:pPr>
            <w:r>
              <w:rPr>
                <w:b/>
                <w:bCs/>
              </w:rPr>
              <w:t>-</w:t>
            </w:r>
          </w:p>
        </w:tc>
        <w:tc>
          <w:tcPr>
            <w:tcW w:w="183" w:type="dxa"/>
          </w:tcPr>
          <w:p w14:paraId="7F481687" w14:textId="77777777" w:rsidR="00422AFC" w:rsidRPr="006E4533" w:rsidRDefault="00422AFC" w:rsidP="00422AFC">
            <w:pPr>
              <w:pStyle w:val="acctfourfigures"/>
              <w:spacing w:line="240" w:lineRule="auto"/>
              <w:rPr>
                <w:b/>
                <w:bCs/>
                <w:szCs w:val="22"/>
              </w:rPr>
            </w:pPr>
          </w:p>
        </w:tc>
        <w:tc>
          <w:tcPr>
            <w:tcW w:w="987" w:type="dxa"/>
            <w:tcBorders>
              <w:top w:val="single" w:sz="4" w:space="0" w:color="auto"/>
            </w:tcBorders>
          </w:tcPr>
          <w:p w14:paraId="0B9542FD" w14:textId="38B03516" w:rsidR="00422AFC" w:rsidRPr="006E4533" w:rsidRDefault="00A421B3" w:rsidP="00422AFC">
            <w:pPr>
              <w:pStyle w:val="acctfourfigures"/>
              <w:tabs>
                <w:tab w:val="clear" w:pos="765"/>
                <w:tab w:val="decimal" w:pos="731"/>
              </w:tabs>
              <w:spacing w:line="240" w:lineRule="auto"/>
              <w:ind w:right="11"/>
              <w:rPr>
                <w:b/>
                <w:bCs/>
                <w:szCs w:val="22"/>
              </w:rPr>
            </w:pPr>
            <w:r w:rsidRPr="006E4533">
              <w:rPr>
                <w:b/>
                <w:bCs/>
                <w:szCs w:val="22"/>
              </w:rPr>
              <w:t>(250)</w:t>
            </w:r>
          </w:p>
        </w:tc>
        <w:tc>
          <w:tcPr>
            <w:tcW w:w="179" w:type="dxa"/>
          </w:tcPr>
          <w:p w14:paraId="7837A6D1" w14:textId="77777777" w:rsidR="00422AFC" w:rsidRPr="006E4533" w:rsidRDefault="00422AFC" w:rsidP="00422AFC">
            <w:pPr>
              <w:pStyle w:val="acctfourfigures"/>
              <w:spacing w:line="240" w:lineRule="auto"/>
              <w:rPr>
                <w:b/>
                <w:bCs/>
                <w:szCs w:val="22"/>
              </w:rPr>
            </w:pPr>
          </w:p>
        </w:tc>
        <w:tc>
          <w:tcPr>
            <w:tcW w:w="811" w:type="dxa"/>
            <w:tcBorders>
              <w:top w:val="single" w:sz="4" w:space="0" w:color="auto"/>
            </w:tcBorders>
          </w:tcPr>
          <w:p w14:paraId="0A07A800" w14:textId="3D19BA26" w:rsidR="00422AFC" w:rsidRPr="006E4533" w:rsidRDefault="00835017" w:rsidP="00422AFC">
            <w:pPr>
              <w:pStyle w:val="acctfourfigures"/>
              <w:tabs>
                <w:tab w:val="clear" w:pos="765"/>
                <w:tab w:val="decimal" w:pos="654"/>
              </w:tabs>
              <w:spacing w:line="240" w:lineRule="auto"/>
              <w:ind w:left="-79" w:right="-72"/>
              <w:rPr>
                <w:b/>
                <w:bCs/>
                <w:szCs w:val="22"/>
              </w:rPr>
            </w:pPr>
            <w:r w:rsidRPr="006E4533">
              <w:rPr>
                <w:b/>
                <w:bCs/>
                <w:szCs w:val="22"/>
              </w:rPr>
              <w:t>4,890</w:t>
            </w:r>
          </w:p>
        </w:tc>
      </w:tr>
      <w:tr w:rsidR="008C2933" w:rsidRPr="006E4533" w14:paraId="5BCEDD54" w14:textId="77777777" w:rsidTr="0005570A">
        <w:trPr>
          <w:cantSplit/>
        </w:trPr>
        <w:tc>
          <w:tcPr>
            <w:tcW w:w="2970" w:type="dxa"/>
          </w:tcPr>
          <w:p w14:paraId="2F8A124E" w14:textId="77777777" w:rsidR="008C2933" w:rsidRPr="006E4533" w:rsidRDefault="008C2933" w:rsidP="008C2933">
            <w:pPr>
              <w:spacing w:line="240" w:lineRule="auto"/>
              <w:ind w:left="190" w:hanging="190"/>
              <w:rPr>
                <w:rFonts w:ascii="Times New Roman" w:hAnsi="Times New Roman" w:cs="Times New Roman"/>
                <w:sz w:val="22"/>
                <w:szCs w:val="22"/>
              </w:rPr>
            </w:pPr>
            <w:r w:rsidRPr="006E4533">
              <w:rPr>
                <w:rFonts w:ascii="Times New Roman" w:hAnsi="Times New Roman" w:cs="Times New Roman"/>
                <w:i/>
                <w:iCs/>
                <w:sz w:val="22"/>
                <w:szCs w:val="22"/>
              </w:rPr>
              <w:t xml:space="preserve">Less </w:t>
            </w:r>
            <w:r w:rsidRPr="006E4533">
              <w:rPr>
                <w:rFonts w:ascii="Times New Roman" w:hAnsi="Times New Roman" w:cs="Times New Roman"/>
                <w:sz w:val="22"/>
                <w:szCs w:val="22"/>
              </w:rPr>
              <w:t xml:space="preserve">allowance for expected credit loss         </w:t>
            </w:r>
          </w:p>
        </w:tc>
        <w:tc>
          <w:tcPr>
            <w:tcW w:w="990" w:type="dxa"/>
          </w:tcPr>
          <w:p w14:paraId="5EED0989" w14:textId="77777777" w:rsidR="008C2933" w:rsidRPr="006E4533" w:rsidRDefault="008C2933" w:rsidP="008C2933">
            <w:pPr>
              <w:pStyle w:val="acctfourfigures"/>
              <w:tabs>
                <w:tab w:val="clear" w:pos="765"/>
                <w:tab w:val="decimal" w:pos="731"/>
              </w:tabs>
              <w:spacing w:line="240" w:lineRule="auto"/>
              <w:ind w:left="-83" w:right="11" w:firstLine="4"/>
              <w:rPr>
                <w:szCs w:val="22"/>
              </w:rPr>
            </w:pPr>
          </w:p>
        </w:tc>
        <w:tc>
          <w:tcPr>
            <w:tcW w:w="180" w:type="dxa"/>
          </w:tcPr>
          <w:p w14:paraId="4693A662" w14:textId="77777777" w:rsidR="008C2933" w:rsidRPr="006E4533" w:rsidRDefault="008C2933" w:rsidP="008C2933">
            <w:pPr>
              <w:pStyle w:val="acctfourfigures"/>
              <w:tabs>
                <w:tab w:val="clear" w:pos="765"/>
                <w:tab w:val="decimal" w:pos="731"/>
              </w:tabs>
              <w:spacing w:line="240" w:lineRule="auto"/>
              <w:ind w:left="-83" w:right="11" w:firstLine="4"/>
              <w:rPr>
                <w:szCs w:val="22"/>
              </w:rPr>
            </w:pPr>
          </w:p>
        </w:tc>
        <w:tc>
          <w:tcPr>
            <w:tcW w:w="810" w:type="dxa"/>
          </w:tcPr>
          <w:p w14:paraId="2962E0BC" w14:textId="77777777" w:rsidR="008C2933" w:rsidRPr="006E4533" w:rsidRDefault="008C2933" w:rsidP="008C2933">
            <w:pPr>
              <w:pStyle w:val="acctfourfigures"/>
              <w:tabs>
                <w:tab w:val="clear" w:pos="765"/>
                <w:tab w:val="decimal" w:pos="731"/>
              </w:tabs>
              <w:spacing w:line="240" w:lineRule="auto"/>
              <w:ind w:left="-83" w:right="11" w:firstLine="4"/>
              <w:rPr>
                <w:szCs w:val="22"/>
              </w:rPr>
            </w:pPr>
          </w:p>
        </w:tc>
        <w:tc>
          <w:tcPr>
            <w:tcW w:w="178" w:type="dxa"/>
          </w:tcPr>
          <w:p w14:paraId="51544BAF" w14:textId="77777777" w:rsidR="008C2933" w:rsidRPr="006E4533" w:rsidRDefault="008C2933" w:rsidP="008C2933">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4BBB6B4E" w14:textId="77777777" w:rsidR="008C2933" w:rsidRPr="006E4533" w:rsidRDefault="008C2933" w:rsidP="008C2933">
            <w:pPr>
              <w:pStyle w:val="acctfourfigures"/>
              <w:tabs>
                <w:tab w:val="clear" w:pos="765"/>
                <w:tab w:val="decimal" w:pos="821"/>
              </w:tabs>
              <w:spacing w:line="240" w:lineRule="auto"/>
              <w:ind w:right="11"/>
            </w:pPr>
          </w:p>
          <w:p w14:paraId="548591F3" w14:textId="701075FC" w:rsidR="008C2933" w:rsidRPr="006E4533" w:rsidRDefault="008C2933" w:rsidP="008C2933">
            <w:pPr>
              <w:pStyle w:val="acctfourfigures"/>
              <w:tabs>
                <w:tab w:val="clear" w:pos="765"/>
                <w:tab w:val="decimal" w:pos="822"/>
              </w:tabs>
              <w:spacing w:line="240" w:lineRule="auto"/>
              <w:ind w:right="-72"/>
              <w:rPr>
                <w:szCs w:val="22"/>
              </w:rPr>
            </w:pPr>
            <w:r w:rsidRPr="006E4533">
              <w:t>(5,140)</w:t>
            </w:r>
          </w:p>
        </w:tc>
        <w:tc>
          <w:tcPr>
            <w:tcW w:w="180" w:type="dxa"/>
          </w:tcPr>
          <w:p w14:paraId="233CFAB6" w14:textId="77777777" w:rsidR="008C2933" w:rsidRPr="006E4533" w:rsidRDefault="008C2933" w:rsidP="008C2933">
            <w:pPr>
              <w:pStyle w:val="acctfourfigures"/>
              <w:spacing w:line="240" w:lineRule="auto"/>
              <w:rPr>
                <w:szCs w:val="22"/>
              </w:rPr>
            </w:pPr>
          </w:p>
        </w:tc>
        <w:tc>
          <w:tcPr>
            <w:tcW w:w="990" w:type="dxa"/>
            <w:tcBorders>
              <w:bottom w:val="single" w:sz="4" w:space="0" w:color="auto"/>
            </w:tcBorders>
          </w:tcPr>
          <w:p w14:paraId="748EF0AD" w14:textId="77777777" w:rsidR="00506008" w:rsidRDefault="00506008" w:rsidP="008C2933">
            <w:pPr>
              <w:pStyle w:val="acctfourfigures"/>
              <w:tabs>
                <w:tab w:val="clear" w:pos="765"/>
                <w:tab w:val="decimal" w:pos="461"/>
              </w:tabs>
              <w:spacing w:line="240" w:lineRule="auto"/>
              <w:ind w:left="-79" w:right="-72"/>
            </w:pPr>
          </w:p>
          <w:p w14:paraId="1D47F570" w14:textId="1D5F8571" w:rsidR="008C2933" w:rsidRPr="006E4533" w:rsidRDefault="00506008" w:rsidP="008C2933">
            <w:pPr>
              <w:pStyle w:val="acctfourfigures"/>
              <w:tabs>
                <w:tab w:val="clear" w:pos="765"/>
                <w:tab w:val="decimal" w:pos="461"/>
              </w:tabs>
              <w:spacing w:line="240" w:lineRule="auto"/>
              <w:ind w:left="-79" w:right="-72"/>
            </w:pPr>
            <w:r>
              <w:t>-</w:t>
            </w:r>
          </w:p>
        </w:tc>
        <w:tc>
          <w:tcPr>
            <w:tcW w:w="183" w:type="dxa"/>
          </w:tcPr>
          <w:p w14:paraId="6C9F7B36" w14:textId="77777777" w:rsidR="008C2933" w:rsidRPr="006E4533" w:rsidRDefault="008C2933" w:rsidP="008C2933">
            <w:pPr>
              <w:pStyle w:val="acctfourfigures"/>
              <w:spacing w:line="240" w:lineRule="auto"/>
              <w:rPr>
                <w:szCs w:val="22"/>
              </w:rPr>
            </w:pPr>
          </w:p>
        </w:tc>
        <w:tc>
          <w:tcPr>
            <w:tcW w:w="987" w:type="dxa"/>
            <w:tcBorders>
              <w:bottom w:val="single" w:sz="4" w:space="0" w:color="auto"/>
            </w:tcBorders>
          </w:tcPr>
          <w:p w14:paraId="5FA513B1" w14:textId="4F2C5A16" w:rsidR="008C2933" w:rsidRPr="006E4533" w:rsidRDefault="008C2933" w:rsidP="008C2933">
            <w:pPr>
              <w:pStyle w:val="acctfourfigures"/>
              <w:tabs>
                <w:tab w:val="clear" w:pos="765"/>
                <w:tab w:val="decimal" w:pos="731"/>
              </w:tabs>
              <w:spacing w:line="240" w:lineRule="auto"/>
              <w:ind w:right="11"/>
              <w:rPr>
                <w:szCs w:val="22"/>
              </w:rPr>
            </w:pPr>
            <w:r w:rsidRPr="006E4533">
              <w:rPr>
                <w:szCs w:val="22"/>
              </w:rPr>
              <w:br/>
              <w:t>250</w:t>
            </w:r>
          </w:p>
        </w:tc>
        <w:tc>
          <w:tcPr>
            <w:tcW w:w="179" w:type="dxa"/>
          </w:tcPr>
          <w:p w14:paraId="5AF15826" w14:textId="77777777" w:rsidR="008C2933" w:rsidRPr="006E4533" w:rsidRDefault="008C2933" w:rsidP="008C2933">
            <w:pPr>
              <w:pStyle w:val="acctfourfigures"/>
              <w:spacing w:line="240" w:lineRule="auto"/>
              <w:rPr>
                <w:szCs w:val="22"/>
              </w:rPr>
            </w:pPr>
          </w:p>
        </w:tc>
        <w:tc>
          <w:tcPr>
            <w:tcW w:w="811" w:type="dxa"/>
            <w:tcBorders>
              <w:bottom w:val="single" w:sz="4" w:space="0" w:color="auto"/>
            </w:tcBorders>
          </w:tcPr>
          <w:p w14:paraId="6F16E151" w14:textId="04837D18" w:rsidR="008C2933" w:rsidRPr="005B5693" w:rsidRDefault="001639AC" w:rsidP="005B5693">
            <w:pPr>
              <w:pStyle w:val="acctfourfigures"/>
              <w:tabs>
                <w:tab w:val="clear" w:pos="765"/>
                <w:tab w:val="decimal" w:pos="822"/>
              </w:tabs>
              <w:spacing w:line="240" w:lineRule="auto"/>
              <w:ind w:right="-72"/>
            </w:pPr>
            <w:r w:rsidRPr="006E4533">
              <w:t xml:space="preserve">   </w:t>
            </w:r>
            <w:r w:rsidR="005B5693">
              <w:t>(</w:t>
            </w:r>
            <w:r w:rsidRPr="005B5693">
              <w:t>4,890</w:t>
            </w:r>
            <w:r w:rsidR="005B5693" w:rsidRPr="005B5693">
              <w:t>)</w:t>
            </w:r>
          </w:p>
        </w:tc>
      </w:tr>
      <w:tr w:rsidR="00422AFC" w:rsidRPr="00EC3B95" w14:paraId="26404EF3" w14:textId="77777777" w:rsidTr="0005570A">
        <w:trPr>
          <w:cantSplit/>
        </w:trPr>
        <w:tc>
          <w:tcPr>
            <w:tcW w:w="2970" w:type="dxa"/>
          </w:tcPr>
          <w:p w14:paraId="2A0DD7ED" w14:textId="77777777" w:rsidR="00422AFC" w:rsidRPr="006E4533" w:rsidRDefault="00422AFC" w:rsidP="00422AFC">
            <w:pPr>
              <w:spacing w:line="240" w:lineRule="auto"/>
              <w:rPr>
                <w:rFonts w:ascii="Times New Roman" w:hAnsi="Times New Roman" w:cs="Times New Roman"/>
                <w:b/>
                <w:bCs/>
                <w:sz w:val="22"/>
                <w:szCs w:val="22"/>
              </w:rPr>
            </w:pPr>
            <w:r w:rsidRPr="006E4533">
              <w:rPr>
                <w:rFonts w:ascii="Times New Roman" w:hAnsi="Times New Roman" w:cs="Times New Roman"/>
                <w:b/>
                <w:bCs/>
                <w:sz w:val="22"/>
                <w:szCs w:val="22"/>
              </w:rPr>
              <w:t>Net</w:t>
            </w:r>
          </w:p>
        </w:tc>
        <w:tc>
          <w:tcPr>
            <w:tcW w:w="990" w:type="dxa"/>
          </w:tcPr>
          <w:p w14:paraId="702174F6" w14:textId="77777777" w:rsidR="00422AFC" w:rsidRPr="006E4533" w:rsidRDefault="00422AFC" w:rsidP="00422AFC">
            <w:pPr>
              <w:pStyle w:val="acctfourfigures"/>
              <w:tabs>
                <w:tab w:val="clear" w:pos="765"/>
                <w:tab w:val="decimal" w:pos="731"/>
              </w:tabs>
              <w:spacing w:line="240" w:lineRule="auto"/>
              <w:ind w:left="-83" w:right="11" w:firstLine="4"/>
              <w:rPr>
                <w:b/>
                <w:bCs/>
                <w:szCs w:val="22"/>
              </w:rPr>
            </w:pPr>
          </w:p>
        </w:tc>
        <w:tc>
          <w:tcPr>
            <w:tcW w:w="180" w:type="dxa"/>
          </w:tcPr>
          <w:p w14:paraId="4E9107B7" w14:textId="77777777" w:rsidR="00422AFC" w:rsidRPr="006E4533" w:rsidRDefault="00422AFC" w:rsidP="00422AFC">
            <w:pPr>
              <w:pStyle w:val="acctfourfigures"/>
              <w:tabs>
                <w:tab w:val="clear" w:pos="765"/>
                <w:tab w:val="decimal" w:pos="731"/>
              </w:tabs>
              <w:spacing w:line="240" w:lineRule="auto"/>
              <w:ind w:left="-83" w:right="11" w:firstLine="4"/>
              <w:rPr>
                <w:b/>
                <w:bCs/>
                <w:szCs w:val="22"/>
              </w:rPr>
            </w:pPr>
          </w:p>
        </w:tc>
        <w:tc>
          <w:tcPr>
            <w:tcW w:w="810" w:type="dxa"/>
          </w:tcPr>
          <w:p w14:paraId="2CE1C52F" w14:textId="77777777" w:rsidR="00422AFC" w:rsidRPr="006E4533" w:rsidRDefault="00422AFC" w:rsidP="00422AFC">
            <w:pPr>
              <w:pStyle w:val="acctfourfigures"/>
              <w:tabs>
                <w:tab w:val="clear" w:pos="765"/>
                <w:tab w:val="decimal" w:pos="731"/>
              </w:tabs>
              <w:spacing w:line="240" w:lineRule="auto"/>
              <w:ind w:left="-83" w:right="11" w:firstLine="4"/>
              <w:rPr>
                <w:b/>
                <w:bCs/>
                <w:szCs w:val="22"/>
              </w:rPr>
            </w:pPr>
          </w:p>
        </w:tc>
        <w:tc>
          <w:tcPr>
            <w:tcW w:w="178" w:type="dxa"/>
          </w:tcPr>
          <w:p w14:paraId="6C565D69" w14:textId="77777777" w:rsidR="00422AFC" w:rsidRPr="006E4533" w:rsidRDefault="00422AFC" w:rsidP="00422AFC">
            <w:pPr>
              <w:pStyle w:val="acctfourfigures"/>
              <w:tabs>
                <w:tab w:val="clear" w:pos="765"/>
                <w:tab w:val="decimal" w:pos="731"/>
              </w:tabs>
              <w:spacing w:line="240" w:lineRule="auto"/>
              <w:ind w:left="-79" w:right="-72"/>
              <w:rPr>
                <w:b/>
                <w:bCs/>
                <w:szCs w:val="22"/>
              </w:rPr>
            </w:pPr>
          </w:p>
        </w:tc>
        <w:tc>
          <w:tcPr>
            <w:tcW w:w="992" w:type="dxa"/>
            <w:tcBorders>
              <w:top w:val="single" w:sz="4" w:space="0" w:color="auto"/>
              <w:bottom w:val="double" w:sz="4" w:space="0" w:color="auto"/>
            </w:tcBorders>
          </w:tcPr>
          <w:p w14:paraId="484A6DF8" w14:textId="72F91595" w:rsidR="00422AFC" w:rsidRPr="006E4533" w:rsidRDefault="00422AFC" w:rsidP="00422AFC">
            <w:pPr>
              <w:pStyle w:val="acctfourfigures"/>
              <w:tabs>
                <w:tab w:val="clear" w:pos="765"/>
                <w:tab w:val="decimal" w:pos="461"/>
              </w:tabs>
              <w:spacing w:line="240" w:lineRule="auto"/>
              <w:ind w:left="-79" w:right="-72"/>
              <w:rPr>
                <w:b/>
                <w:bCs/>
                <w:szCs w:val="22"/>
              </w:rPr>
            </w:pPr>
            <w:r w:rsidRPr="006E4533">
              <w:rPr>
                <w:b/>
                <w:bCs/>
                <w:szCs w:val="22"/>
              </w:rPr>
              <w:t>-</w:t>
            </w:r>
          </w:p>
        </w:tc>
        <w:tc>
          <w:tcPr>
            <w:tcW w:w="180" w:type="dxa"/>
          </w:tcPr>
          <w:p w14:paraId="6A69A16D" w14:textId="77777777" w:rsidR="00422AFC" w:rsidRPr="006E4533" w:rsidRDefault="00422AFC" w:rsidP="00422AFC">
            <w:pPr>
              <w:pStyle w:val="acctfourfigures"/>
              <w:spacing w:line="240" w:lineRule="auto"/>
              <w:rPr>
                <w:b/>
                <w:bCs/>
                <w:szCs w:val="22"/>
              </w:rPr>
            </w:pPr>
          </w:p>
        </w:tc>
        <w:tc>
          <w:tcPr>
            <w:tcW w:w="990" w:type="dxa"/>
            <w:tcBorders>
              <w:top w:val="single" w:sz="4" w:space="0" w:color="auto"/>
              <w:bottom w:val="double" w:sz="4" w:space="0" w:color="auto"/>
            </w:tcBorders>
          </w:tcPr>
          <w:p w14:paraId="7162C6BC" w14:textId="41F3E319" w:rsidR="00422AFC" w:rsidRPr="006E4533" w:rsidRDefault="00506008" w:rsidP="00422AFC">
            <w:pPr>
              <w:pStyle w:val="acctfourfigures"/>
              <w:tabs>
                <w:tab w:val="clear" w:pos="765"/>
                <w:tab w:val="decimal" w:pos="461"/>
              </w:tabs>
              <w:spacing w:line="240" w:lineRule="auto"/>
              <w:ind w:left="-79" w:right="-72"/>
              <w:rPr>
                <w:b/>
                <w:bCs/>
              </w:rPr>
            </w:pPr>
            <w:r>
              <w:rPr>
                <w:b/>
                <w:bCs/>
              </w:rPr>
              <w:t>-</w:t>
            </w:r>
          </w:p>
        </w:tc>
        <w:tc>
          <w:tcPr>
            <w:tcW w:w="183" w:type="dxa"/>
          </w:tcPr>
          <w:p w14:paraId="756F08F7" w14:textId="77777777" w:rsidR="00422AFC" w:rsidRPr="006E4533" w:rsidRDefault="00422AFC" w:rsidP="00422AFC">
            <w:pPr>
              <w:pStyle w:val="acctfourfigures"/>
              <w:spacing w:line="240" w:lineRule="auto"/>
              <w:rPr>
                <w:b/>
                <w:bCs/>
                <w:szCs w:val="22"/>
              </w:rPr>
            </w:pPr>
          </w:p>
        </w:tc>
        <w:tc>
          <w:tcPr>
            <w:tcW w:w="987" w:type="dxa"/>
            <w:tcBorders>
              <w:top w:val="single" w:sz="4" w:space="0" w:color="auto"/>
              <w:bottom w:val="double" w:sz="4" w:space="0" w:color="auto"/>
            </w:tcBorders>
          </w:tcPr>
          <w:p w14:paraId="3FB7D082" w14:textId="46BF9359" w:rsidR="00422AFC" w:rsidRPr="006E4533" w:rsidRDefault="008E54C5" w:rsidP="00422AFC">
            <w:pPr>
              <w:pStyle w:val="acctfourfigures"/>
              <w:tabs>
                <w:tab w:val="clear" w:pos="765"/>
                <w:tab w:val="decimal" w:pos="461"/>
              </w:tabs>
              <w:spacing w:line="240" w:lineRule="auto"/>
              <w:ind w:left="-79" w:right="-72"/>
              <w:rPr>
                <w:b/>
                <w:bCs/>
                <w:szCs w:val="22"/>
              </w:rPr>
            </w:pPr>
            <w:r w:rsidRPr="006E4533">
              <w:rPr>
                <w:b/>
                <w:bCs/>
                <w:szCs w:val="22"/>
              </w:rPr>
              <w:t>-</w:t>
            </w:r>
          </w:p>
        </w:tc>
        <w:tc>
          <w:tcPr>
            <w:tcW w:w="179" w:type="dxa"/>
          </w:tcPr>
          <w:p w14:paraId="09C6F0E8" w14:textId="77777777" w:rsidR="00422AFC" w:rsidRPr="006E4533" w:rsidRDefault="00422AFC" w:rsidP="00422AFC">
            <w:pPr>
              <w:pStyle w:val="acctfourfigures"/>
              <w:tabs>
                <w:tab w:val="decimal" w:pos="461"/>
              </w:tabs>
              <w:spacing w:line="240" w:lineRule="auto"/>
              <w:ind w:left="-79" w:right="-72"/>
              <w:rPr>
                <w:b/>
                <w:bCs/>
                <w:szCs w:val="22"/>
              </w:rPr>
            </w:pPr>
          </w:p>
        </w:tc>
        <w:tc>
          <w:tcPr>
            <w:tcW w:w="811" w:type="dxa"/>
            <w:tcBorders>
              <w:top w:val="single" w:sz="4" w:space="0" w:color="auto"/>
              <w:bottom w:val="double" w:sz="4" w:space="0" w:color="auto"/>
            </w:tcBorders>
          </w:tcPr>
          <w:p w14:paraId="3014BA6A" w14:textId="605071A6" w:rsidR="00422AFC" w:rsidRPr="00761CA0" w:rsidRDefault="00E9054D" w:rsidP="00422AFC">
            <w:pPr>
              <w:pStyle w:val="acctfourfigures"/>
              <w:tabs>
                <w:tab w:val="clear" w:pos="765"/>
                <w:tab w:val="decimal" w:pos="369"/>
              </w:tabs>
              <w:spacing w:line="240" w:lineRule="auto"/>
              <w:ind w:right="-72"/>
              <w:rPr>
                <w:szCs w:val="22"/>
              </w:rPr>
            </w:pPr>
            <w:r w:rsidRPr="006E4533">
              <w:rPr>
                <w:szCs w:val="22"/>
              </w:rPr>
              <w:t>-</w:t>
            </w:r>
          </w:p>
        </w:tc>
      </w:tr>
    </w:tbl>
    <w:p w14:paraId="7F82BC81" w14:textId="77777777" w:rsidR="000D2EEB" w:rsidRDefault="000D2EEB" w:rsidP="00C23017">
      <w:pPr>
        <w:rPr>
          <w:rFonts w:ascii="Times New Roman" w:hAnsi="Times New Roman" w:cs="Times New Roman"/>
          <w:sz w:val="22"/>
          <w:szCs w:val="22"/>
        </w:rPr>
      </w:pPr>
    </w:p>
    <w:p w14:paraId="28C9BBC1" w14:textId="04460FBF" w:rsidR="000D2EEB" w:rsidRDefault="003A4808" w:rsidP="003A4808">
      <w:pPr>
        <w:ind w:left="540"/>
        <w:rPr>
          <w:rFonts w:ascii="Times New Roman" w:hAnsi="Times New Roman" w:cs="Times New Roman"/>
          <w:sz w:val="22"/>
          <w:szCs w:val="22"/>
        </w:rPr>
      </w:pPr>
      <w:r>
        <w:rPr>
          <w:rFonts w:ascii="Times New Roman" w:hAnsi="Times New Roman" w:cs="Times New Roman"/>
          <w:sz w:val="22"/>
          <w:szCs w:val="22"/>
        </w:rPr>
        <w:t xml:space="preserve">Short-term loans to related </w:t>
      </w:r>
      <w:proofErr w:type="gramStart"/>
      <w:r>
        <w:rPr>
          <w:rFonts w:ascii="Times New Roman" w:hAnsi="Times New Roman" w:cs="Times New Roman"/>
          <w:sz w:val="22"/>
          <w:szCs w:val="22"/>
        </w:rPr>
        <w:t>party</w:t>
      </w:r>
      <w:proofErr w:type="gramEnd"/>
      <w:r>
        <w:rPr>
          <w:rFonts w:ascii="Times New Roman" w:hAnsi="Times New Roman" w:cs="Times New Roman"/>
          <w:sz w:val="22"/>
          <w:szCs w:val="22"/>
        </w:rPr>
        <w:t xml:space="preserve"> bearing no interest.</w:t>
      </w:r>
    </w:p>
    <w:p w14:paraId="022712A0" w14:textId="77777777" w:rsidR="00CF7002" w:rsidRPr="00082C78" w:rsidRDefault="00CF7002" w:rsidP="00C23017">
      <w:pPr>
        <w:rPr>
          <w:rFonts w:ascii="Times New Roman" w:hAnsi="Times New Roman" w:cs="Times New Roman"/>
          <w:sz w:val="22"/>
          <w:szCs w:val="22"/>
        </w:rPr>
      </w:pPr>
    </w:p>
    <w:p w14:paraId="5CAED2C4" w14:textId="77777777" w:rsidR="00E71794" w:rsidRPr="008C18F7" w:rsidRDefault="00E71794">
      <w:pPr>
        <w:rPr>
          <w:sz w:val="16"/>
          <w:szCs w:val="16"/>
          <w:cs/>
        </w:rPr>
      </w:pPr>
    </w:p>
    <w:p w14:paraId="4A940E99" w14:textId="77777777" w:rsidR="00BC74C3" w:rsidRDefault="00BC74C3">
      <w:r>
        <w:br w:type="page"/>
      </w:r>
    </w:p>
    <w:tbl>
      <w:tblPr>
        <w:tblW w:w="9500" w:type="dxa"/>
        <w:tblInd w:w="450" w:type="dxa"/>
        <w:tblLayout w:type="fixed"/>
        <w:tblLook w:val="0000" w:firstRow="0" w:lastRow="0" w:firstColumn="0" w:lastColumn="0" w:noHBand="0" w:noVBand="0"/>
      </w:tblPr>
      <w:tblGrid>
        <w:gridCol w:w="3960"/>
        <w:gridCol w:w="1161"/>
        <w:gridCol w:w="9"/>
        <w:gridCol w:w="243"/>
        <w:gridCol w:w="1167"/>
        <w:gridCol w:w="300"/>
        <w:gridCol w:w="1215"/>
        <w:gridCol w:w="9"/>
        <w:gridCol w:w="227"/>
        <w:gridCol w:w="16"/>
        <w:gridCol w:w="1193"/>
      </w:tblGrid>
      <w:tr w:rsidR="00845AFE" w:rsidRPr="00D433AA" w14:paraId="5E240C83" w14:textId="77777777">
        <w:tc>
          <w:tcPr>
            <w:tcW w:w="3960" w:type="dxa"/>
          </w:tcPr>
          <w:p w14:paraId="00530EB8"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heme="minorBidi"/>
                <w:b/>
                <w:bCs/>
                <w:i/>
                <w:iCs/>
                <w:sz w:val="22"/>
                <w:szCs w:val="22"/>
              </w:rPr>
            </w:pPr>
            <w:r w:rsidRPr="00D433AA">
              <w:rPr>
                <w:rFonts w:ascii="Times New Roman" w:hAnsi="Times New Roman"/>
                <w:sz w:val="22"/>
                <w:szCs w:val="22"/>
              </w:rPr>
              <w:lastRenderedPageBreak/>
              <w:br w:type="page"/>
            </w:r>
          </w:p>
        </w:tc>
        <w:tc>
          <w:tcPr>
            <w:tcW w:w="2580" w:type="dxa"/>
            <w:gridSpan w:val="4"/>
          </w:tcPr>
          <w:p w14:paraId="0D6869A9"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300" w:type="dxa"/>
          </w:tcPr>
          <w:p w14:paraId="79AA3070"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5"/>
          </w:tcPr>
          <w:p w14:paraId="1111422A"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845AFE" w:rsidRPr="00D433AA" w14:paraId="64904A5A" w14:textId="77777777">
        <w:trPr>
          <w:trHeight w:val="245"/>
        </w:trPr>
        <w:tc>
          <w:tcPr>
            <w:tcW w:w="3960" w:type="dxa"/>
            <w:vAlign w:val="bottom"/>
          </w:tcPr>
          <w:p w14:paraId="2800F3D4"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6E30B0">
              <w:rPr>
                <w:rFonts w:ascii="Times New Roman" w:hAnsi="Times New Roman" w:cs="Times New Roman"/>
                <w:b/>
                <w:bCs/>
                <w:i/>
                <w:iCs/>
                <w:sz w:val="22"/>
                <w:szCs w:val="22"/>
              </w:rPr>
              <w:t xml:space="preserve">Balances with related parties </w:t>
            </w:r>
          </w:p>
        </w:tc>
        <w:tc>
          <w:tcPr>
            <w:tcW w:w="2580" w:type="dxa"/>
            <w:gridSpan w:val="4"/>
          </w:tcPr>
          <w:p w14:paraId="4796D79E"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300" w:type="dxa"/>
          </w:tcPr>
          <w:p w14:paraId="00DAACCE"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60" w:type="dxa"/>
            <w:gridSpan w:val="5"/>
          </w:tcPr>
          <w:p w14:paraId="60241D98" w14:textId="77777777" w:rsidR="00845AFE" w:rsidRPr="00D433AA" w:rsidRDefault="00845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355435" w14:paraId="5C3A8155" w14:textId="77777777">
        <w:tc>
          <w:tcPr>
            <w:tcW w:w="3960" w:type="dxa"/>
          </w:tcPr>
          <w:p w14:paraId="0E8146D9" w14:textId="77777777" w:rsidR="00355435" w:rsidRPr="006E30B0"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b/>
                <w:bCs/>
                <w:i/>
                <w:iCs/>
                <w:sz w:val="22"/>
                <w:szCs w:val="22"/>
              </w:rPr>
            </w:pPr>
          </w:p>
        </w:tc>
        <w:tc>
          <w:tcPr>
            <w:tcW w:w="1161" w:type="dxa"/>
          </w:tcPr>
          <w:p w14:paraId="63E95640" w14:textId="77777777" w:rsidR="00355435" w:rsidRPr="00471669"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471669">
              <w:rPr>
                <w:rFonts w:ascii="Times New Roman" w:hAnsi="Times New Roman" w:cstheme="minorBidi"/>
                <w:sz w:val="22"/>
                <w:szCs w:val="22"/>
              </w:rPr>
              <w:t>3</w:t>
            </w:r>
            <w:r>
              <w:rPr>
                <w:rFonts w:ascii="Times New Roman" w:hAnsi="Times New Roman" w:cstheme="minorBidi"/>
                <w:sz w:val="22"/>
                <w:szCs w:val="22"/>
              </w:rPr>
              <w:t>1</w:t>
            </w:r>
          </w:p>
          <w:p w14:paraId="41C7168F" w14:textId="099ECB61" w:rsidR="00355435" w:rsidRPr="00355435" w:rsidRDefault="00355435" w:rsidP="00355435">
            <w:pPr>
              <w:pStyle w:val="acctmergecolhdg"/>
              <w:spacing w:line="240" w:lineRule="auto"/>
              <w:ind w:left="-83" w:right="-79" w:firstLine="4"/>
              <w:rPr>
                <w:b w:val="0"/>
                <w:bCs/>
                <w:szCs w:val="22"/>
              </w:rPr>
            </w:pPr>
            <w:r w:rsidRPr="00355435">
              <w:rPr>
                <w:rFonts w:cstheme="minorBidi"/>
                <w:b w:val="0"/>
                <w:bCs/>
                <w:szCs w:val="22"/>
              </w:rPr>
              <w:t>March</w:t>
            </w:r>
          </w:p>
        </w:tc>
        <w:tc>
          <w:tcPr>
            <w:tcW w:w="252" w:type="dxa"/>
            <w:gridSpan w:val="2"/>
          </w:tcPr>
          <w:p w14:paraId="0DB93502"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167" w:type="dxa"/>
          </w:tcPr>
          <w:p w14:paraId="6AEBD2F7" w14:textId="7AB32BFA" w:rsidR="00355435"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 xml:space="preserve">31 </w:t>
            </w:r>
            <w:r>
              <w:rPr>
                <w:rFonts w:ascii="Times New Roman" w:hAnsi="Times New Roman" w:cs="Times New Roman"/>
                <w:sz w:val="22"/>
                <w:szCs w:val="22"/>
              </w:rPr>
              <w:br/>
              <w:t>December</w:t>
            </w:r>
          </w:p>
        </w:tc>
        <w:tc>
          <w:tcPr>
            <w:tcW w:w="300" w:type="dxa"/>
          </w:tcPr>
          <w:p w14:paraId="74093B1F"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15" w:type="dxa"/>
          </w:tcPr>
          <w:p w14:paraId="61417488" w14:textId="77777777" w:rsidR="00355435" w:rsidRPr="00471669"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471669">
              <w:rPr>
                <w:rFonts w:ascii="Times New Roman" w:hAnsi="Times New Roman" w:cstheme="minorBidi"/>
                <w:sz w:val="22"/>
                <w:szCs w:val="22"/>
              </w:rPr>
              <w:t>3</w:t>
            </w:r>
            <w:r>
              <w:rPr>
                <w:rFonts w:ascii="Times New Roman" w:hAnsi="Times New Roman" w:cstheme="minorBidi"/>
                <w:sz w:val="22"/>
                <w:szCs w:val="22"/>
              </w:rPr>
              <w:t>1</w:t>
            </w:r>
          </w:p>
          <w:p w14:paraId="00F35E0C" w14:textId="27207739" w:rsidR="00355435" w:rsidRPr="00355435" w:rsidRDefault="00355435" w:rsidP="00355435">
            <w:pPr>
              <w:pStyle w:val="acctmergecolhdg"/>
              <w:spacing w:line="240" w:lineRule="auto"/>
              <w:ind w:left="-83" w:right="-79" w:firstLine="4"/>
              <w:rPr>
                <w:b w:val="0"/>
                <w:bCs/>
                <w:szCs w:val="22"/>
              </w:rPr>
            </w:pPr>
            <w:r w:rsidRPr="00355435">
              <w:rPr>
                <w:rFonts w:cstheme="minorBidi"/>
                <w:b w:val="0"/>
                <w:bCs/>
                <w:szCs w:val="22"/>
              </w:rPr>
              <w:t>March</w:t>
            </w:r>
          </w:p>
        </w:tc>
        <w:tc>
          <w:tcPr>
            <w:tcW w:w="236" w:type="dxa"/>
            <w:gridSpan w:val="2"/>
          </w:tcPr>
          <w:p w14:paraId="136BB63F" w14:textId="77777777" w:rsidR="00355435" w:rsidRPr="00D433AA"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09" w:type="dxa"/>
            <w:gridSpan w:val="2"/>
          </w:tcPr>
          <w:p w14:paraId="4DAF6174" w14:textId="46AB0431" w:rsidR="00355435" w:rsidRDefault="00355435" w:rsidP="0035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 xml:space="preserve">31 </w:t>
            </w:r>
            <w:r>
              <w:rPr>
                <w:rFonts w:ascii="Times New Roman" w:hAnsi="Times New Roman" w:cs="Times New Roman"/>
                <w:sz w:val="22"/>
                <w:szCs w:val="22"/>
              </w:rPr>
              <w:br/>
              <w:t>December</w:t>
            </w:r>
          </w:p>
        </w:tc>
      </w:tr>
      <w:tr w:rsidR="00976C1F" w:rsidRPr="00D433AA" w14:paraId="2AF37125" w14:textId="77777777">
        <w:tc>
          <w:tcPr>
            <w:tcW w:w="3960" w:type="dxa"/>
          </w:tcPr>
          <w:p w14:paraId="4B808879" w14:textId="77777777" w:rsidR="00976C1F" w:rsidRPr="00D433AA"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p>
        </w:tc>
        <w:tc>
          <w:tcPr>
            <w:tcW w:w="1161" w:type="dxa"/>
          </w:tcPr>
          <w:p w14:paraId="1D0067B2" w14:textId="55C85E2B" w:rsidR="00976C1F" w:rsidRPr="00D433AA"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2026</w:t>
            </w:r>
          </w:p>
        </w:tc>
        <w:tc>
          <w:tcPr>
            <w:tcW w:w="252" w:type="dxa"/>
            <w:gridSpan w:val="2"/>
          </w:tcPr>
          <w:p w14:paraId="3396D40F" w14:textId="77777777" w:rsidR="00976C1F" w:rsidRPr="00D433AA"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167" w:type="dxa"/>
          </w:tcPr>
          <w:p w14:paraId="3C52065C" w14:textId="3B30A88D" w:rsidR="00976C1F" w:rsidRPr="00D433AA"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2025</w:t>
            </w:r>
          </w:p>
        </w:tc>
        <w:tc>
          <w:tcPr>
            <w:tcW w:w="300" w:type="dxa"/>
          </w:tcPr>
          <w:p w14:paraId="31CAD921" w14:textId="77777777" w:rsidR="00976C1F" w:rsidRPr="00D433AA"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15" w:type="dxa"/>
          </w:tcPr>
          <w:p w14:paraId="4DF89B6F" w14:textId="406C53E6" w:rsidR="00976C1F" w:rsidRPr="00D433AA"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2026</w:t>
            </w:r>
          </w:p>
        </w:tc>
        <w:tc>
          <w:tcPr>
            <w:tcW w:w="236" w:type="dxa"/>
            <w:gridSpan w:val="2"/>
          </w:tcPr>
          <w:p w14:paraId="556FBFFF" w14:textId="77777777" w:rsidR="00976C1F" w:rsidRPr="00D433AA"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09" w:type="dxa"/>
            <w:gridSpan w:val="2"/>
          </w:tcPr>
          <w:p w14:paraId="3B258F33" w14:textId="7D7862EB" w:rsidR="00976C1F" w:rsidRPr="00D433AA"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2025</w:t>
            </w:r>
          </w:p>
        </w:tc>
      </w:tr>
      <w:tr w:rsidR="000B6E60" w:rsidRPr="00D433AA" w14:paraId="2C14F1D4" w14:textId="77777777">
        <w:tc>
          <w:tcPr>
            <w:tcW w:w="3960" w:type="dxa"/>
          </w:tcPr>
          <w:p w14:paraId="58485535" w14:textId="77777777" w:rsidR="000B6E60" w:rsidRPr="00D433AA" w:rsidRDefault="000B6E60" w:rsidP="000B6E60">
            <w:pPr>
              <w:pStyle w:val="3"/>
              <w:tabs>
                <w:tab w:val="clear" w:pos="360"/>
                <w:tab w:val="clear" w:pos="720"/>
              </w:tabs>
              <w:spacing w:line="240" w:lineRule="atLeast"/>
              <w:rPr>
                <w:rFonts w:ascii="Times New Roman" w:hAnsi="Times New Roman" w:cs="Times New Roman"/>
                <w:b/>
                <w:bCs/>
                <w:lang w:val="en-US"/>
              </w:rPr>
            </w:pPr>
          </w:p>
        </w:tc>
        <w:tc>
          <w:tcPr>
            <w:tcW w:w="5540" w:type="dxa"/>
            <w:gridSpan w:val="10"/>
          </w:tcPr>
          <w:p w14:paraId="69F9B801" w14:textId="77777777" w:rsidR="000B6E60" w:rsidRPr="00D433AA" w:rsidRDefault="000B6E60" w:rsidP="000B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0B6E60" w:rsidRPr="00D433AA" w14:paraId="064D39F7" w14:textId="77777777">
        <w:tc>
          <w:tcPr>
            <w:tcW w:w="3960" w:type="dxa"/>
          </w:tcPr>
          <w:p w14:paraId="3A8E2855" w14:textId="36D2F0E8" w:rsidR="000B6E60" w:rsidRPr="00D433AA" w:rsidRDefault="000B6E60" w:rsidP="000B6E60">
            <w:pPr>
              <w:pStyle w:val="3"/>
              <w:tabs>
                <w:tab w:val="clear" w:pos="360"/>
                <w:tab w:val="clear" w:pos="720"/>
              </w:tabs>
              <w:spacing w:line="240" w:lineRule="atLeast"/>
              <w:rPr>
                <w:rFonts w:ascii="Times New Roman" w:hAnsi="Times New Roman" w:cs="Times New Roman"/>
                <w:b/>
                <w:bCs/>
                <w:lang w:val="en-US"/>
              </w:rPr>
            </w:pPr>
            <w:r w:rsidRPr="00A25022">
              <w:rPr>
                <w:rFonts w:ascii="Times New Roman" w:hAnsi="Times New Roman" w:cs="Times New Roman"/>
                <w:b/>
                <w:bCs/>
                <w:i/>
                <w:iCs/>
              </w:rPr>
              <w:t>Trade payable</w:t>
            </w:r>
          </w:p>
        </w:tc>
        <w:tc>
          <w:tcPr>
            <w:tcW w:w="5540" w:type="dxa"/>
            <w:gridSpan w:val="10"/>
          </w:tcPr>
          <w:p w14:paraId="7AAE284E" w14:textId="77777777" w:rsidR="000B6E60" w:rsidRPr="00D433AA" w:rsidRDefault="000B6E60" w:rsidP="000B6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r>
      <w:tr w:rsidR="007004C8" w:rsidRPr="006E4533" w14:paraId="04DCD8B1" w14:textId="77777777">
        <w:tc>
          <w:tcPr>
            <w:tcW w:w="3960" w:type="dxa"/>
          </w:tcPr>
          <w:p w14:paraId="5BB5757F" w14:textId="77777777" w:rsidR="007004C8" w:rsidRPr="006E4533" w:rsidRDefault="007004C8" w:rsidP="0070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imes New Roman"/>
                <w:b/>
                <w:bCs/>
                <w:sz w:val="22"/>
                <w:szCs w:val="22"/>
              </w:rPr>
            </w:pPr>
            <w:r w:rsidRPr="006E4533">
              <w:rPr>
                <w:rFonts w:ascii="Times New Roman" w:hAnsi="Times New Roman" w:cs="Times New Roman"/>
                <w:sz w:val="22"/>
                <w:szCs w:val="22"/>
              </w:rPr>
              <w:t>Other related parties</w:t>
            </w:r>
          </w:p>
        </w:tc>
        <w:tc>
          <w:tcPr>
            <w:tcW w:w="1161" w:type="dxa"/>
            <w:tcBorders>
              <w:bottom w:val="double" w:sz="4" w:space="0" w:color="auto"/>
            </w:tcBorders>
          </w:tcPr>
          <w:p w14:paraId="5B696EE3" w14:textId="5AD78B3A" w:rsidR="007004C8" w:rsidRPr="006E4533" w:rsidRDefault="00C71D65" w:rsidP="0070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6E4533">
              <w:rPr>
                <w:rFonts w:ascii="Times New Roman" w:hAnsi="Times New Roman" w:cs="Times New Roman"/>
                <w:b/>
                <w:bCs/>
                <w:sz w:val="22"/>
                <w:szCs w:val="22"/>
              </w:rPr>
              <w:t>34,273</w:t>
            </w:r>
          </w:p>
        </w:tc>
        <w:tc>
          <w:tcPr>
            <w:tcW w:w="252" w:type="dxa"/>
            <w:gridSpan w:val="2"/>
          </w:tcPr>
          <w:p w14:paraId="76CFEDED" w14:textId="77777777" w:rsidR="007004C8" w:rsidRPr="006E4533" w:rsidRDefault="007004C8" w:rsidP="0070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b/>
                <w:bCs/>
                <w:sz w:val="22"/>
                <w:szCs w:val="22"/>
              </w:rPr>
            </w:pPr>
          </w:p>
        </w:tc>
        <w:tc>
          <w:tcPr>
            <w:tcW w:w="1167" w:type="dxa"/>
            <w:tcBorders>
              <w:bottom w:val="double" w:sz="4" w:space="0" w:color="auto"/>
            </w:tcBorders>
          </w:tcPr>
          <w:p w14:paraId="21E799C8" w14:textId="2A66B1D3" w:rsidR="007004C8" w:rsidRPr="006E4533" w:rsidRDefault="007004C8" w:rsidP="0070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6E4533">
              <w:rPr>
                <w:rFonts w:ascii="Times New Roman" w:hAnsi="Times New Roman" w:cs="Times New Roman"/>
                <w:b/>
                <w:bCs/>
                <w:sz w:val="22"/>
                <w:szCs w:val="22"/>
              </w:rPr>
              <w:t>17,011</w:t>
            </w:r>
          </w:p>
        </w:tc>
        <w:tc>
          <w:tcPr>
            <w:tcW w:w="300" w:type="dxa"/>
          </w:tcPr>
          <w:p w14:paraId="4D034AB9" w14:textId="77777777" w:rsidR="007004C8" w:rsidRPr="006E4533" w:rsidRDefault="007004C8" w:rsidP="0070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b/>
                <w:bCs/>
                <w:sz w:val="22"/>
                <w:szCs w:val="22"/>
              </w:rPr>
            </w:pPr>
          </w:p>
        </w:tc>
        <w:tc>
          <w:tcPr>
            <w:tcW w:w="1215" w:type="dxa"/>
            <w:tcBorders>
              <w:bottom w:val="double" w:sz="4" w:space="0" w:color="auto"/>
            </w:tcBorders>
          </w:tcPr>
          <w:p w14:paraId="12567679" w14:textId="2F735CFB" w:rsidR="007004C8" w:rsidRPr="006E4533" w:rsidRDefault="00C71D65" w:rsidP="0070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6E4533">
              <w:rPr>
                <w:rFonts w:ascii="Times New Roman" w:hAnsi="Times New Roman" w:cs="Times New Roman"/>
                <w:b/>
                <w:bCs/>
                <w:sz w:val="22"/>
                <w:szCs w:val="22"/>
              </w:rPr>
              <w:t>34,273</w:t>
            </w:r>
          </w:p>
        </w:tc>
        <w:tc>
          <w:tcPr>
            <w:tcW w:w="236" w:type="dxa"/>
            <w:gridSpan w:val="2"/>
          </w:tcPr>
          <w:p w14:paraId="1A0BBC94" w14:textId="77777777" w:rsidR="007004C8" w:rsidRPr="006E4533" w:rsidRDefault="007004C8" w:rsidP="0070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98"/>
              <w:rPr>
                <w:rFonts w:ascii="Times New Roman" w:hAnsi="Times New Roman" w:cs="Times New Roman"/>
                <w:b/>
                <w:bCs/>
                <w:sz w:val="22"/>
                <w:szCs w:val="22"/>
              </w:rPr>
            </w:pPr>
          </w:p>
        </w:tc>
        <w:tc>
          <w:tcPr>
            <w:tcW w:w="1209" w:type="dxa"/>
            <w:gridSpan w:val="2"/>
            <w:tcBorders>
              <w:bottom w:val="double" w:sz="4" w:space="0" w:color="auto"/>
            </w:tcBorders>
          </w:tcPr>
          <w:p w14:paraId="4F4E2B38" w14:textId="01431FC5" w:rsidR="007004C8" w:rsidRPr="006E4533" w:rsidRDefault="007004C8" w:rsidP="0070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6E4533">
              <w:rPr>
                <w:rFonts w:ascii="Times New Roman" w:hAnsi="Times New Roman" w:cs="Times New Roman"/>
                <w:b/>
                <w:bCs/>
                <w:sz w:val="22"/>
                <w:szCs w:val="22"/>
              </w:rPr>
              <w:t>17,011</w:t>
            </w:r>
          </w:p>
        </w:tc>
      </w:tr>
      <w:tr w:rsidR="008700F5" w:rsidRPr="006E4533" w14:paraId="61CDA043" w14:textId="77777777">
        <w:tc>
          <w:tcPr>
            <w:tcW w:w="3960" w:type="dxa"/>
          </w:tcPr>
          <w:p w14:paraId="40FFAB83" w14:textId="638EB4F9" w:rsidR="008700F5" w:rsidRPr="006E4533" w:rsidRDefault="008700F5" w:rsidP="008700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p>
        </w:tc>
        <w:tc>
          <w:tcPr>
            <w:tcW w:w="1170" w:type="dxa"/>
            <w:gridSpan w:val="2"/>
          </w:tcPr>
          <w:p w14:paraId="2B639509" w14:textId="628D39C3" w:rsidR="008700F5" w:rsidRPr="006E4533"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243" w:type="dxa"/>
          </w:tcPr>
          <w:p w14:paraId="265948F2" w14:textId="77777777" w:rsidR="008700F5" w:rsidRPr="006E4533"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4A503B1D" w14:textId="477AB936" w:rsidR="008700F5" w:rsidRPr="006E4533"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300" w:type="dxa"/>
          </w:tcPr>
          <w:p w14:paraId="02F8A127" w14:textId="77777777" w:rsidR="008700F5" w:rsidRPr="006E4533"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174B11F0" w14:textId="7F3CE0E5" w:rsidR="008700F5" w:rsidRPr="006E4533"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p>
        </w:tc>
        <w:tc>
          <w:tcPr>
            <w:tcW w:w="243" w:type="dxa"/>
            <w:gridSpan w:val="2"/>
          </w:tcPr>
          <w:p w14:paraId="35FBE395" w14:textId="77777777" w:rsidR="008700F5" w:rsidRPr="006E4533"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1B5688DF" w14:textId="393AC6B3" w:rsidR="008700F5" w:rsidRPr="006E4533"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p>
        </w:tc>
      </w:tr>
      <w:tr w:rsidR="008700F5" w:rsidRPr="006E4533" w14:paraId="2453448E" w14:textId="77777777">
        <w:tc>
          <w:tcPr>
            <w:tcW w:w="3960" w:type="dxa"/>
          </w:tcPr>
          <w:p w14:paraId="5F804147" w14:textId="0E085D83" w:rsidR="008700F5" w:rsidRPr="006E4533" w:rsidRDefault="008700F5" w:rsidP="008700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sz w:val="22"/>
                <w:szCs w:val="22"/>
              </w:rPr>
            </w:pPr>
            <w:r w:rsidRPr="006E4533">
              <w:br w:type="page"/>
            </w:r>
            <w:r w:rsidRPr="006E4533">
              <w:br w:type="page"/>
            </w:r>
            <w:r w:rsidRPr="006E4533">
              <w:rPr>
                <w:rFonts w:ascii="Times New Roman" w:hAnsi="Times New Roman"/>
                <w:b/>
                <w:bCs/>
                <w:i/>
                <w:iCs/>
                <w:sz w:val="22"/>
                <w:szCs w:val="22"/>
              </w:rPr>
              <w:t xml:space="preserve">Other </w:t>
            </w:r>
            <w:r w:rsidR="00B042F7" w:rsidRPr="00AA3DD2">
              <w:rPr>
                <w:rFonts w:ascii="Times New Roman" w:hAnsi="Times New Roman" w:cs="Times New Roman"/>
                <w:b/>
                <w:bCs/>
                <w:i/>
                <w:iCs/>
                <w:sz w:val="22"/>
                <w:szCs w:val="22"/>
              </w:rPr>
              <w:t>current</w:t>
            </w:r>
            <w:r w:rsidR="00B042F7" w:rsidRPr="006E4533">
              <w:rPr>
                <w:rFonts w:ascii="Times New Roman" w:hAnsi="Times New Roman"/>
                <w:b/>
                <w:bCs/>
                <w:i/>
                <w:iCs/>
                <w:sz w:val="22"/>
                <w:szCs w:val="22"/>
              </w:rPr>
              <w:t xml:space="preserve"> </w:t>
            </w:r>
            <w:r w:rsidRPr="006E4533">
              <w:rPr>
                <w:rFonts w:ascii="Times New Roman" w:hAnsi="Times New Roman"/>
                <w:b/>
                <w:bCs/>
                <w:i/>
                <w:iCs/>
                <w:sz w:val="22"/>
                <w:szCs w:val="22"/>
              </w:rPr>
              <w:t>payables</w:t>
            </w:r>
          </w:p>
        </w:tc>
        <w:tc>
          <w:tcPr>
            <w:tcW w:w="1170" w:type="dxa"/>
            <w:gridSpan w:val="2"/>
          </w:tcPr>
          <w:p w14:paraId="56553BE6" w14:textId="77777777" w:rsidR="008700F5" w:rsidRPr="006E4533"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243" w:type="dxa"/>
          </w:tcPr>
          <w:p w14:paraId="1EE7D11B" w14:textId="77777777" w:rsidR="008700F5" w:rsidRPr="006E4533"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3E4DB786" w14:textId="77777777" w:rsidR="008700F5" w:rsidRPr="006E4533"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300" w:type="dxa"/>
          </w:tcPr>
          <w:p w14:paraId="46866ACB" w14:textId="77777777" w:rsidR="008700F5" w:rsidRPr="006E4533"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2DBBC2CB" w14:textId="77777777" w:rsidR="008700F5" w:rsidRPr="006E4533"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p>
        </w:tc>
        <w:tc>
          <w:tcPr>
            <w:tcW w:w="243" w:type="dxa"/>
            <w:gridSpan w:val="2"/>
          </w:tcPr>
          <w:p w14:paraId="172C9F72" w14:textId="77777777" w:rsidR="008700F5" w:rsidRPr="006E4533"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25ED86A6" w14:textId="77777777" w:rsidR="008700F5" w:rsidRPr="006E4533" w:rsidRDefault="008700F5" w:rsidP="0087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215D4F" w:rsidRPr="006E4533" w14:paraId="26AEB55C" w14:textId="77777777">
        <w:tc>
          <w:tcPr>
            <w:tcW w:w="3960" w:type="dxa"/>
          </w:tcPr>
          <w:p w14:paraId="424261C9" w14:textId="59354903" w:rsidR="00215D4F" w:rsidRPr="006E4533" w:rsidRDefault="00215D4F" w:rsidP="00215D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sz w:val="22"/>
                <w:szCs w:val="22"/>
              </w:rPr>
            </w:pPr>
            <w:r w:rsidRPr="006E4533">
              <w:rPr>
                <w:rFonts w:ascii="Times New Roman" w:hAnsi="Times New Roman"/>
                <w:sz w:val="22"/>
                <w:szCs w:val="22"/>
              </w:rPr>
              <w:t>Subsidiary</w:t>
            </w:r>
          </w:p>
        </w:tc>
        <w:tc>
          <w:tcPr>
            <w:tcW w:w="1170" w:type="dxa"/>
            <w:gridSpan w:val="2"/>
          </w:tcPr>
          <w:p w14:paraId="07AE22C1" w14:textId="69C2CE2F" w:rsidR="00215D4F" w:rsidRPr="006E4533" w:rsidRDefault="00C71D65" w:rsidP="0021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08" w:right="-198"/>
              <w:rPr>
                <w:szCs w:val="22"/>
              </w:rPr>
            </w:pPr>
            <w:r w:rsidRPr="006E4533">
              <w:rPr>
                <w:szCs w:val="22"/>
              </w:rPr>
              <w:t>-</w:t>
            </w:r>
          </w:p>
        </w:tc>
        <w:tc>
          <w:tcPr>
            <w:tcW w:w="243" w:type="dxa"/>
          </w:tcPr>
          <w:p w14:paraId="3E780B92" w14:textId="77777777" w:rsidR="00215D4F" w:rsidRPr="006E4533" w:rsidRDefault="00215D4F" w:rsidP="0021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08" w:right="-198"/>
              <w:rPr>
                <w:szCs w:val="22"/>
              </w:rPr>
            </w:pPr>
          </w:p>
        </w:tc>
        <w:tc>
          <w:tcPr>
            <w:tcW w:w="1167" w:type="dxa"/>
          </w:tcPr>
          <w:p w14:paraId="1E60C87E" w14:textId="6D150378" w:rsidR="00215D4F" w:rsidRPr="006E4533" w:rsidRDefault="00215D4F" w:rsidP="0021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08" w:right="-198"/>
              <w:rPr>
                <w:rFonts w:ascii="Times New Roman" w:hAnsi="Times New Roman" w:cs="Times New Roman"/>
                <w:sz w:val="22"/>
                <w:szCs w:val="22"/>
              </w:rPr>
            </w:pPr>
            <w:r w:rsidRPr="006E4533">
              <w:rPr>
                <w:szCs w:val="22"/>
              </w:rPr>
              <w:t>-</w:t>
            </w:r>
          </w:p>
        </w:tc>
        <w:tc>
          <w:tcPr>
            <w:tcW w:w="300" w:type="dxa"/>
          </w:tcPr>
          <w:p w14:paraId="01F84532" w14:textId="77777777" w:rsidR="00215D4F" w:rsidRPr="006E4533" w:rsidRDefault="00215D4F" w:rsidP="0021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2C834437" w14:textId="7E6DA39A" w:rsidR="00215D4F" w:rsidRPr="006E4533" w:rsidRDefault="001B1253" w:rsidP="0021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6E4533">
              <w:rPr>
                <w:rFonts w:ascii="Times New Roman" w:hAnsi="Times New Roman" w:cs="Times New Roman"/>
                <w:sz w:val="22"/>
                <w:szCs w:val="22"/>
              </w:rPr>
              <w:t>436</w:t>
            </w:r>
          </w:p>
        </w:tc>
        <w:tc>
          <w:tcPr>
            <w:tcW w:w="243" w:type="dxa"/>
            <w:gridSpan w:val="2"/>
          </w:tcPr>
          <w:p w14:paraId="42DCBC89" w14:textId="77777777" w:rsidR="00215D4F" w:rsidRPr="006E4533" w:rsidRDefault="00215D4F" w:rsidP="0021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2939BA59" w14:textId="35FE5633" w:rsidR="00215D4F" w:rsidRPr="006E4533" w:rsidRDefault="00215D4F" w:rsidP="0021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6E4533">
              <w:rPr>
                <w:rFonts w:ascii="Times New Roman" w:hAnsi="Times New Roman" w:cs="Times New Roman"/>
                <w:sz w:val="22"/>
                <w:szCs w:val="22"/>
              </w:rPr>
              <w:t>484</w:t>
            </w:r>
          </w:p>
        </w:tc>
      </w:tr>
      <w:tr w:rsidR="00215D4F" w:rsidRPr="006E4533" w14:paraId="276DD29F" w14:textId="77777777">
        <w:trPr>
          <w:trHeight w:val="80"/>
        </w:trPr>
        <w:tc>
          <w:tcPr>
            <w:tcW w:w="3960" w:type="dxa"/>
          </w:tcPr>
          <w:p w14:paraId="288A0E98" w14:textId="77777777" w:rsidR="00215D4F" w:rsidRPr="006E4533" w:rsidRDefault="00215D4F" w:rsidP="00215D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6E4533">
              <w:rPr>
                <w:rFonts w:ascii="Times New Roman" w:hAnsi="Times New Roman"/>
                <w:sz w:val="22"/>
                <w:szCs w:val="22"/>
              </w:rPr>
              <w:t>Other related parties</w:t>
            </w:r>
          </w:p>
        </w:tc>
        <w:tc>
          <w:tcPr>
            <w:tcW w:w="1170" w:type="dxa"/>
            <w:gridSpan w:val="2"/>
          </w:tcPr>
          <w:p w14:paraId="535EB868" w14:textId="1507DD55" w:rsidR="00215D4F" w:rsidRPr="006E4533" w:rsidRDefault="00C71D65" w:rsidP="0021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6E4533">
              <w:rPr>
                <w:rFonts w:ascii="Times New Roman" w:hAnsi="Times New Roman" w:cs="Times New Roman"/>
                <w:sz w:val="22"/>
                <w:szCs w:val="22"/>
              </w:rPr>
              <w:t>15,092</w:t>
            </w:r>
          </w:p>
        </w:tc>
        <w:tc>
          <w:tcPr>
            <w:tcW w:w="243" w:type="dxa"/>
          </w:tcPr>
          <w:p w14:paraId="73D549CA" w14:textId="77777777" w:rsidR="00215D4F" w:rsidRPr="006E4533" w:rsidRDefault="00215D4F" w:rsidP="0021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587CCCAF" w14:textId="74CC6933" w:rsidR="00215D4F" w:rsidRPr="006E4533" w:rsidRDefault="00215D4F" w:rsidP="0021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6E4533">
              <w:rPr>
                <w:rFonts w:ascii="Times New Roman" w:hAnsi="Times New Roman" w:cs="Times New Roman"/>
                <w:sz w:val="22"/>
                <w:szCs w:val="22"/>
              </w:rPr>
              <w:t>16,526</w:t>
            </w:r>
          </w:p>
        </w:tc>
        <w:tc>
          <w:tcPr>
            <w:tcW w:w="300" w:type="dxa"/>
          </w:tcPr>
          <w:p w14:paraId="46C52A9E" w14:textId="77777777" w:rsidR="00215D4F" w:rsidRPr="006E4533" w:rsidRDefault="00215D4F" w:rsidP="0021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1500CF76" w14:textId="42183DEE" w:rsidR="00215D4F" w:rsidRPr="006E4533" w:rsidRDefault="00C71D65" w:rsidP="0021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6E4533">
              <w:rPr>
                <w:rFonts w:ascii="Times New Roman" w:hAnsi="Times New Roman" w:cs="Times New Roman"/>
                <w:sz w:val="22"/>
                <w:szCs w:val="22"/>
              </w:rPr>
              <w:t>15,092</w:t>
            </w:r>
          </w:p>
        </w:tc>
        <w:tc>
          <w:tcPr>
            <w:tcW w:w="243" w:type="dxa"/>
            <w:gridSpan w:val="2"/>
          </w:tcPr>
          <w:p w14:paraId="5B239019" w14:textId="77777777" w:rsidR="00215D4F" w:rsidRPr="006E4533" w:rsidRDefault="00215D4F" w:rsidP="0021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7E5BEBB1" w14:textId="51870746" w:rsidR="00215D4F" w:rsidRPr="006E4533" w:rsidRDefault="00215D4F" w:rsidP="0021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6E4533">
              <w:rPr>
                <w:rFonts w:ascii="Times New Roman" w:hAnsi="Times New Roman" w:cs="Times New Roman"/>
                <w:sz w:val="22"/>
                <w:szCs w:val="22"/>
              </w:rPr>
              <w:t>16,526</w:t>
            </w:r>
          </w:p>
        </w:tc>
      </w:tr>
      <w:tr w:rsidR="00215D4F" w:rsidRPr="006E4533" w14:paraId="31597A88" w14:textId="77777777">
        <w:tc>
          <w:tcPr>
            <w:tcW w:w="3960" w:type="dxa"/>
          </w:tcPr>
          <w:p w14:paraId="3B35F833" w14:textId="77777777" w:rsidR="00215D4F" w:rsidRPr="006E4533" w:rsidRDefault="00215D4F" w:rsidP="00215D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b/>
                <w:bCs/>
                <w:sz w:val="22"/>
                <w:szCs w:val="22"/>
              </w:rPr>
            </w:pPr>
            <w:r w:rsidRPr="006E4533">
              <w:rPr>
                <w:rFonts w:ascii="Times New Roman" w:hAnsi="Times New Roman" w:cs="Times New Roman"/>
                <w:b/>
                <w:bCs/>
                <w:sz w:val="22"/>
                <w:szCs w:val="22"/>
              </w:rPr>
              <w:t>Total</w:t>
            </w:r>
          </w:p>
        </w:tc>
        <w:tc>
          <w:tcPr>
            <w:tcW w:w="1170" w:type="dxa"/>
            <w:gridSpan w:val="2"/>
            <w:tcBorders>
              <w:top w:val="single" w:sz="4" w:space="0" w:color="auto"/>
              <w:bottom w:val="double" w:sz="4" w:space="0" w:color="auto"/>
            </w:tcBorders>
          </w:tcPr>
          <w:p w14:paraId="207F9F96" w14:textId="529ABECC" w:rsidR="00215D4F" w:rsidRPr="006E4533" w:rsidRDefault="001B1253" w:rsidP="0021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6E4533">
              <w:rPr>
                <w:rFonts w:ascii="Times New Roman" w:hAnsi="Times New Roman" w:cs="Times New Roman"/>
                <w:b/>
                <w:bCs/>
                <w:sz w:val="22"/>
                <w:szCs w:val="22"/>
              </w:rPr>
              <w:t>15,092</w:t>
            </w:r>
          </w:p>
        </w:tc>
        <w:tc>
          <w:tcPr>
            <w:tcW w:w="243" w:type="dxa"/>
          </w:tcPr>
          <w:p w14:paraId="5B19F5E9" w14:textId="77777777" w:rsidR="00215D4F" w:rsidRPr="006E4533" w:rsidRDefault="00215D4F" w:rsidP="0021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67" w:type="dxa"/>
            <w:tcBorders>
              <w:top w:val="single" w:sz="4" w:space="0" w:color="auto"/>
              <w:bottom w:val="double" w:sz="4" w:space="0" w:color="auto"/>
            </w:tcBorders>
          </w:tcPr>
          <w:p w14:paraId="0DFBE33C" w14:textId="7301AAEC" w:rsidR="00215D4F" w:rsidRPr="006E4533" w:rsidRDefault="00215D4F" w:rsidP="0021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6E4533">
              <w:rPr>
                <w:rFonts w:ascii="Times New Roman" w:hAnsi="Times New Roman" w:cs="Times New Roman"/>
                <w:b/>
                <w:bCs/>
                <w:sz w:val="22"/>
                <w:szCs w:val="22"/>
              </w:rPr>
              <w:t>16,526</w:t>
            </w:r>
          </w:p>
        </w:tc>
        <w:tc>
          <w:tcPr>
            <w:tcW w:w="300" w:type="dxa"/>
          </w:tcPr>
          <w:p w14:paraId="13492461" w14:textId="77777777" w:rsidR="00215D4F" w:rsidRPr="006E4533" w:rsidRDefault="00215D4F" w:rsidP="0021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4" w:type="dxa"/>
            <w:gridSpan w:val="2"/>
            <w:tcBorders>
              <w:top w:val="single" w:sz="4" w:space="0" w:color="auto"/>
              <w:bottom w:val="double" w:sz="4" w:space="0" w:color="auto"/>
            </w:tcBorders>
          </w:tcPr>
          <w:p w14:paraId="78055DD3" w14:textId="08F5299F" w:rsidR="00215D4F" w:rsidRPr="006E4533" w:rsidRDefault="001B1253" w:rsidP="0021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6E4533">
              <w:rPr>
                <w:rFonts w:ascii="Times New Roman" w:hAnsi="Times New Roman" w:cs="Times New Roman"/>
                <w:b/>
                <w:bCs/>
                <w:sz w:val="22"/>
                <w:szCs w:val="22"/>
              </w:rPr>
              <w:t>15,528</w:t>
            </w:r>
          </w:p>
        </w:tc>
        <w:tc>
          <w:tcPr>
            <w:tcW w:w="243" w:type="dxa"/>
            <w:gridSpan w:val="2"/>
          </w:tcPr>
          <w:p w14:paraId="00ED5786" w14:textId="77777777" w:rsidR="00215D4F" w:rsidRPr="006E4533" w:rsidRDefault="00215D4F" w:rsidP="0021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93" w:type="dxa"/>
            <w:tcBorders>
              <w:top w:val="single" w:sz="4" w:space="0" w:color="auto"/>
              <w:bottom w:val="double" w:sz="4" w:space="0" w:color="auto"/>
            </w:tcBorders>
          </w:tcPr>
          <w:p w14:paraId="2C436A80" w14:textId="58F29CF9" w:rsidR="00215D4F" w:rsidRPr="006E4533" w:rsidRDefault="00215D4F" w:rsidP="0021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6E4533">
              <w:rPr>
                <w:rFonts w:ascii="Times New Roman" w:hAnsi="Times New Roman" w:cs="Times New Roman"/>
                <w:b/>
                <w:bCs/>
                <w:sz w:val="22"/>
                <w:szCs w:val="22"/>
              </w:rPr>
              <w:t>17,010</w:t>
            </w:r>
          </w:p>
        </w:tc>
      </w:tr>
    </w:tbl>
    <w:p w14:paraId="1855D42D" w14:textId="77777777" w:rsidR="004A7C71" w:rsidRPr="006E4533" w:rsidRDefault="004A7C71" w:rsidP="00841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3CF9DE4D" w14:textId="28C13D35" w:rsidR="004977C0" w:rsidRPr="00BC74C3" w:rsidRDefault="00D05278" w:rsidP="001B4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6E4533">
        <w:rPr>
          <w:rFonts w:ascii="Times New Roman" w:hAnsi="Times New Roman" w:cs="Times New Roman"/>
          <w:b/>
          <w:bCs/>
          <w:i/>
          <w:iCs/>
          <w:sz w:val="22"/>
          <w:szCs w:val="22"/>
        </w:rPr>
        <w:t>Significant agreement</w:t>
      </w:r>
      <w:r w:rsidR="00520F09" w:rsidRPr="006E4533">
        <w:rPr>
          <w:rFonts w:ascii="Times New Roman" w:hAnsi="Times New Roman" w:cs="Times New Roman"/>
          <w:b/>
          <w:bCs/>
          <w:i/>
          <w:iCs/>
          <w:sz w:val="22"/>
          <w:szCs w:val="22"/>
        </w:rPr>
        <w:t>s</w:t>
      </w:r>
      <w:r w:rsidRPr="006E4533">
        <w:rPr>
          <w:rFonts w:ascii="Times New Roman" w:hAnsi="Times New Roman" w:cs="Times New Roman"/>
          <w:b/>
          <w:bCs/>
          <w:i/>
          <w:iCs/>
          <w:sz w:val="22"/>
          <w:szCs w:val="22"/>
        </w:rPr>
        <w:t xml:space="preserve"> </w:t>
      </w:r>
      <w:r w:rsidR="00520F09" w:rsidRPr="006E4533">
        <w:rPr>
          <w:rFonts w:ascii="Times New Roman" w:hAnsi="Times New Roman" w:cs="Times New Roman"/>
          <w:b/>
          <w:bCs/>
          <w:i/>
          <w:iCs/>
          <w:sz w:val="22"/>
          <w:szCs w:val="22"/>
        </w:rPr>
        <w:t>with related parties</w:t>
      </w:r>
    </w:p>
    <w:p w14:paraId="58D20C6F" w14:textId="77777777" w:rsidR="003455A6" w:rsidRPr="00BC74C3" w:rsidRDefault="003455A6" w:rsidP="001B4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D33DDB6" w14:textId="77777777" w:rsidR="00587DBE" w:rsidRPr="00BC74C3" w:rsidRDefault="00587DBE" w:rsidP="001B4FBD">
      <w:pPr>
        <w:pStyle w:val="TOC2"/>
        <w:tabs>
          <w:tab w:val="clear" w:pos="227"/>
          <w:tab w:val="clear" w:pos="454"/>
          <w:tab w:val="clear" w:pos="680"/>
          <w:tab w:val="clear" w:pos="907"/>
        </w:tabs>
        <w:spacing w:before="0"/>
        <w:ind w:left="540"/>
        <w:jc w:val="both"/>
        <w:rPr>
          <w:rFonts w:ascii="Times New Roman" w:hAnsi="Times New Roman"/>
          <w:b w:val="0"/>
          <w:bCs w:val="0"/>
          <w:i/>
          <w:iCs/>
          <w:sz w:val="22"/>
          <w:szCs w:val="22"/>
        </w:rPr>
      </w:pPr>
      <w:proofErr w:type="gramStart"/>
      <w:r w:rsidRPr="00BC74C3">
        <w:rPr>
          <w:rFonts w:ascii="Times New Roman" w:hAnsi="Times New Roman"/>
          <w:i/>
          <w:iCs/>
          <w:sz w:val="22"/>
          <w:szCs w:val="22"/>
        </w:rPr>
        <w:t>Sale</w:t>
      </w:r>
      <w:proofErr w:type="gramEnd"/>
      <w:r w:rsidRPr="00BC74C3">
        <w:rPr>
          <w:rFonts w:ascii="Times New Roman" w:hAnsi="Times New Roman"/>
          <w:i/>
          <w:iCs/>
          <w:sz w:val="22"/>
          <w:szCs w:val="22"/>
        </w:rPr>
        <w:t xml:space="preserve"> and purchase of products and marketing agreement</w:t>
      </w:r>
    </w:p>
    <w:p w14:paraId="19CD4B5D" w14:textId="77777777" w:rsidR="00587DBE" w:rsidRPr="00BC74C3" w:rsidRDefault="00587DBE" w:rsidP="001B4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E6BC18E" w14:textId="77777777" w:rsidR="00A66D7E" w:rsidRPr="005549A8" w:rsidRDefault="00A66D7E" w:rsidP="00A6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49A8">
        <w:rPr>
          <w:rFonts w:ascii="Times New Roman" w:hAnsi="Times New Roman" w:cs="Times New Roman"/>
          <w:sz w:val="22"/>
          <w:szCs w:val="22"/>
        </w:rPr>
        <w:t>On 1 July 2025, the Company entered into a sale and purchase of products and marketing agreement with Tropical Consolidated Corporation SDN. BHD.</w:t>
      </w:r>
      <w:r>
        <w:rPr>
          <w:rFonts w:ascii="Times New Roman" w:hAnsi="Times New Roman" w:cs="Times New Roman"/>
          <w:sz w:val="22"/>
          <w:szCs w:val="22"/>
        </w:rPr>
        <w:t xml:space="preserve"> Ltd.</w:t>
      </w:r>
      <w:r w:rsidRPr="005549A8">
        <w:rPr>
          <w:rFonts w:ascii="Times New Roman" w:hAnsi="Times New Roman" w:cs="Times New Roman"/>
          <w:sz w:val="22"/>
          <w:szCs w:val="22"/>
        </w:rPr>
        <w:t xml:space="preserve"> (TCC) whereby the Company agreed to appoint TCC to act as the Company’s marketing representative for dealing with the international market. This agreement has </w:t>
      </w:r>
      <w:proofErr w:type="gramStart"/>
      <w:r w:rsidRPr="005549A8">
        <w:rPr>
          <w:rFonts w:ascii="Times New Roman" w:hAnsi="Times New Roman" w:cs="Times New Roman"/>
          <w:sz w:val="22"/>
          <w:szCs w:val="22"/>
        </w:rPr>
        <w:t>a term for a</w:t>
      </w:r>
      <w:proofErr w:type="gramEnd"/>
      <w:r w:rsidRPr="005549A8">
        <w:rPr>
          <w:rFonts w:ascii="Times New Roman" w:hAnsi="Times New Roman" w:cs="Times New Roman"/>
          <w:sz w:val="22"/>
          <w:szCs w:val="22"/>
        </w:rPr>
        <w:t xml:space="preserve"> period of 3 years commencing from </w:t>
      </w:r>
      <w:proofErr w:type="gramStart"/>
      <w:r w:rsidRPr="005549A8">
        <w:rPr>
          <w:rFonts w:ascii="Times New Roman" w:hAnsi="Times New Roman" w:cs="Times New Roman"/>
          <w:sz w:val="22"/>
          <w:szCs w:val="22"/>
        </w:rPr>
        <w:t>July 2025, and</w:t>
      </w:r>
      <w:proofErr w:type="gramEnd"/>
      <w:r w:rsidRPr="005549A8">
        <w:rPr>
          <w:rFonts w:ascii="Times New Roman" w:hAnsi="Times New Roman" w:cs="Times New Roman"/>
          <w:sz w:val="22"/>
          <w:szCs w:val="22"/>
        </w:rPr>
        <w:t xml:space="preserve"> is automatically renewable for a further period of 1 year unless either party notifies the termination.</w:t>
      </w:r>
    </w:p>
    <w:p w14:paraId="2FBE736D" w14:textId="77777777" w:rsidR="00F63F64" w:rsidRPr="00BC74C3" w:rsidRDefault="00F63F64"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385EF071" w14:textId="77777777" w:rsidR="00587DBE" w:rsidRPr="00BC74C3"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BC74C3">
        <w:rPr>
          <w:rFonts w:ascii="Times New Roman" w:hAnsi="Times New Roman" w:cs="Times New Roman"/>
          <w:b/>
          <w:bCs/>
          <w:i/>
          <w:iCs/>
          <w:sz w:val="22"/>
          <w:szCs w:val="22"/>
        </w:rPr>
        <w:t>Letters of guarantee</w:t>
      </w:r>
    </w:p>
    <w:p w14:paraId="2D3B02B5" w14:textId="77777777" w:rsidR="00587DBE" w:rsidRPr="00BC74C3" w:rsidRDefault="00587DBE" w:rsidP="00587DBE">
      <w:pPr>
        <w:pStyle w:val="TOC2"/>
        <w:tabs>
          <w:tab w:val="clear" w:pos="227"/>
          <w:tab w:val="clear" w:pos="454"/>
          <w:tab w:val="clear" w:pos="680"/>
          <w:tab w:val="clear" w:pos="907"/>
          <w:tab w:val="left" w:pos="540"/>
        </w:tabs>
        <w:spacing w:before="0"/>
        <w:jc w:val="both"/>
        <w:rPr>
          <w:rFonts w:ascii="Times New Roman" w:hAnsi="Times New Roman"/>
          <w:b w:val="0"/>
          <w:bCs w:val="0"/>
          <w:sz w:val="22"/>
          <w:szCs w:val="22"/>
        </w:rPr>
      </w:pPr>
    </w:p>
    <w:p w14:paraId="4BE3A38F" w14:textId="0E999F60" w:rsidR="00B30D5E" w:rsidRPr="00DA04CE" w:rsidRDefault="00587DBE" w:rsidP="00B82145">
      <w:pPr>
        <w:pStyle w:val="TOC2"/>
        <w:tabs>
          <w:tab w:val="clear" w:pos="227"/>
          <w:tab w:val="clear" w:pos="454"/>
          <w:tab w:val="clear" w:pos="680"/>
          <w:tab w:val="clear" w:pos="907"/>
          <w:tab w:val="left" w:pos="540"/>
        </w:tabs>
        <w:spacing w:before="0"/>
        <w:ind w:left="540" w:right="-25"/>
        <w:jc w:val="thaiDistribute"/>
        <w:rPr>
          <w:rFonts w:ascii="Times New Roman" w:hAnsi="Times New Roman" w:cstheme="minorBidi"/>
          <w:b w:val="0"/>
          <w:bCs w:val="0"/>
          <w:sz w:val="22"/>
          <w:szCs w:val="22"/>
          <w:cs/>
        </w:rPr>
      </w:pPr>
      <w:r w:rsidRPr="00BC74C3">
        <w:rPr>
          <w:rFonts w:ascii="Times New Roman" w:hAnsi="Times New Roman"/>
          <w:b w:val="0"/>
          <w:bCs w:val="0"/>
          <w:sz w:val="22"/>
          <w:szCs w:val="22"/>
        </w:rPr>
        <w:t xml:space="preserve">As </w:t>
      </w:r>
      <w:proofErr w:type="gramStart"/>
      <w:r w:rsidRPr="00BC74C3">
        <w:rPr>
          <w:rFonts w:ascii="Times New Roman" w:hAnsi="Times New Roman"/>
          <w:b w:val="0"/>
          <w:bCs w:val="0"/>
          <w:sz w:val="22"/>
          <w:szCs w:val="22"/>
        </w:rPr>
        <w:t>at</w:t>
      </w:r>
      <w:proofErr w:type="gramEnd"/>
      <w:r w:rsidRPr="00BC74C3">
        <w:rPr>
          <w:rFonts w:ascii="Times New Roman" w:hAnsi="Times New Roman"/>
          <w:b w:val="0"/>
          <w:bCs w:val="0"/>
          <w:sz w:val="22"/>
          <w:szCs w:val="22"/>
        </w:rPr>
        <w:t xml:space="preserve"> </w:t>
      </w:r>
      <w:r w:rsidR="00BB7746">
        <w:rPr>
          <w:rFonts w:ascii="Times New Roman" w:hAnsi="Times New Roman"/>
          <w:b w:val="0"/>
          <w:bCs w:val="0"/>
          <w:sz w:val="22"/>
          <w:szCs w:val="22"/>
        </w:rPr>
        <w:t>31 March 202</w:t>
      </w:r>
      <w:r w:rsidR="00976C1F">
        <w:rPr>
          <w:rFonts w:ascii="Times New Roman" w:hAnsi="Times New Roman"/>
          <w:b w:val="0"/>
          <w:bCs w:val="0"/>
          <w:sz w:val="22"/>
          <w:szCs w:val="22"/>
        </w:rPr>
        <w:t>6</w:t>
      </w:r>
      <w:r w:rsidRPr="00BC74C3">
        <w:rPr>
          <w:rFonts w:ascii="Times New Roman" w:hAnsi="Times New Roman"/>
          <w:b w:val="0"/>
          <w:bCs w:val="0"/>
          <w:sz w:val="22"/>
          <w:szCs w:val="22"/>
        </w:rPr>
        <w:t xml:space="preserve">, the Company was contingently liable </w:t>
      </w:r>
      <w:r w:rsidR="00DF56BB" w:rsidRPr="00BC74C3">
        <w:rPr>
          <w:rFonts w:ascii="Times New Roman" w:hAnsi="Times New Roman"/>
          <w:b w:val="0"/>
          <w:bCs w:val="0"/>
          <w:sz w:val="22"/>
          <w:szCs w:val="22"/>
        </w:rPr>
        <w:t>to a local financial institution</w:t>
      </w:r>
      <w:r w:rsidR="00DF56BB" w:rsidRPr="00BC74C3">
        <w:rPr>
          <w:rFonts w:ascii="Times New Roman" w:hAnsi="Times New Roman"/>
          <w:color w:val="000000"/>
          <w:sz w:val="22"/>
          <w:szCs w:val="22"/>
        </w:rPr>
        <w:t xml:space="preserve"> </w:t>
      </w:r>
      <w:r w:rsidRPr="00BC74C3">
        <w:rPr>
          <w:rFonts w:ascii="Times New Roman" w:hAnsi="Times New Roman"/>
          <w:b w:val="0"/>
          <w:bCs w:val="0"/>
          <w:sz w:val="22"/>
          <w:szCs w:val="22"/>
        </w:rPr>
        <w:t>for guarantee of credit lines of its s</w:t>
      </w:r>
      <w:r w:rsidR="008B10CC" w:rsidRPr="00BC74C3">
        <w:rPr>
          <w:rFonts w:ascii="Times New Roman" w:hAnsi="Times New Roman"/>
          <w:b w:val="0"/>
          <w:bCs w:val="0"/>
          <w:sz w:val="22"/>
          <w:szCs w:val="22"/>
        </w:rPr>
        <w:t>ubsidiary</w:t>
      </w:r>
      <w:r w:rsidR="00D01B18">
        <w:rPr>
          <w:rFonts w:ascii="Times New Roman" w:hAnsi="Times New Roman" w:cs="Angsana New" w:hint="cs"/>
          <w:b w:val="0"/>
          <w:bCs w:val="0"/>
          <w:sz w:val="22"/>
          <w:szCs w:val="28"/>
          <w:cs/>
        </w:rPr>
        <w:t xml:space="preserve"> </w:t>
      </w:r>
      <w:r w:rsidR="00D01B18" w:rsidRPr="00483EF1">
        <w:rPr>
          <w:rFonts w:ascii="Times New Roman" w:hAnsi="Times New Roman" w:cs="Angsana New"/>
          <w:b w:val="0"/>
          <w:bCs w:val="0"/>
          <w:color w:val="000000" w:themeColor="text1"/>
          <w:sz w:val="22"/>
          <w:szCs w:val="28"/>
        </w:rPr>
        <w:t>and related parties</w:t>
      </w:r>
      <w:r w:rsidR="004A3BA7">
        <w:rPr>
          <w:rFonts w:ascii="Times New Roman" w:hAnsi="Times New Roman" w:cs="Angsana New"/>
          <w:b w:val="0"/>
          <w:bCs w:val="0"/>
          <w:sz w:val="22"/>
          <w:szCs w:val="28"/>
        </w:rPr>
        <w:t>,</w:t>
      </w:r>
      <w:r w:rsidRPr="00BC74C3">
        <w:rPr>
          <w:rFonts w:ascii="Times New Roman" w:hAnsi="Times New Roman"/>
          <w:b w:val="0"/>
          <w:bCs w:val="0"/>
          <w:sz w:val="22"/>
          <w:szCs w:val="22"/>
        </w:rPr>
        <w:t xml:space="preserve"> totaling </w:t>
      </w:r>
      <w:r w:rsidR="00B862D1" w:rsidRPr="00EB478F">
        <w:rPr>
          <w:rFonts w:ascii="Times New Roman" w:hAnsi="Times New Roman"/>
          <w:b w:val="0"/>
          <w:bCs w:val="0"/>
          <w:sz w:val="22"/>
          <w:szCs w:val="22"/>
        </w:rPr>
        <w:t>Bah</w:t>
      </w:r>
      <w:r w:rsidR="002F15E4" w:rsidRPr="00EB478F">
        <w:rPr>
          <w:rFonts w:ascii="Times New Roman" w:hAnsi="Times New Roman"/>
          <w:b w:val="0"/>
          <w:bCs w:val="0"/>
          <w:sz w:val="22"/>
          <w:szCs w:val="22"/>
        </w:rPr>
        <w:t>t</w:t>
      </w:r>
      <w:r w:rsidR="00BD3B71" w:rsidRPr="00EB478F">
        <w:rPr>
          <w:rFonts w:ascii="Times New Roman" w:hAnsi="Times New Roman"/>
          <w:b w:val="0"/>
          <w:bCs w:val="0"/>
          <w:sz w:val="22"/>
          <w:szCs w:val="22"/>
        </w:rPr>
        <w:t xml:space="preserve"> </w:t>
      </w:r>
      <w:r w:rsidR="00A10AED" w:rsidRPr="00EB478F">
        <w:rPr>
          <w:rFonts w:ascii="Times New Roman" w:hAnsi="Times New Roman" w:cs="Angsana New"/>
          <w:b w:val="0"/>
          <w:bCs w:val="0"/>
          <w:sz w:val="22"/>
          <w:szCs w:val="28"/>
        </w:rPr>
        <w:t>18</w:t>
      </w:r>
      <w:r w:rsidR="00C151D3" w:rsidRPr="00BC74C3">
        <w:rPr>
          <w:rFonts w:ascii="Times New Roman" w:hAnsi="Times New Roman"/>
          <w:b w:val="0"/>
          <w:bCs w:val="0"/>
          <w:sz w:val="22"/>
          <w:szCs w:val="22"/>
        </w:rPr>
        <w:t xml:space="preserve"> </w:t>
      </w:r>
      <w:r w:rsidRPr="00581325">
        <w:rPr>
          <w:rFonts w:ascii="Times New Roman" w:hAnsi="Times New Roman"/>
          <w:b w:val="0"/>
          <w:bCs w:val="0"/>
          <w:sz w:val="22"/>
          <w:szCs w:val="22"/>
        </w:rPr>
        <w:t>million</w:t>
      </w:r>
      <w:r w:rsidR="0099246F" w:rsidRPr="00581325">
        <w:rPr>
          <w:rFonts w:ascii="Times New Roman" w:hAnsi="Times New Roman"/>
          <w:b w:val="0"/>
          <w:bCs w:val="0"/>
          <w:sz w:val="22"/>
          <w:szCs w:val="22"/>
        </w:rPr>
        <w:t xml:space="preserve"> </w:t>
      </w:r>
      <w:r w:rsidRPr="00581325">
        <w:rPr>
          <w:rFonts w:ascii="Times New Roman" w:hAnsi="Times New Roman"/>
          <w:b w:val="0"/>
          <w:bCs w:val="0"/>
          <w:i/>
          <w:iCs/>
          <w:sz w:val="22"/>
          <w:szCs w:val="22"/>
        </w:rPr>
        <w:t>(</w:t>
      </w:r>
      <w:r w:rsidR="00A46DBD" w:rsidRPr="00581325">
        <w:rPr>
          <w:rFonts w:ascii="Times New Roman" w:hAnsi="Times New Roman"/>
          <w:b w:val="0"/>
          <w:bCs w:val="0"/>
          <w:i/>
          <w:iCs/>
          <w:sz w:val="22"/>
          <w:szCs w:val="22"/>
        </w:rPr>
        <w:t>3</w:t>
      </w:r>
      <w:r w:rsidR="006B2925" w:rsidRPr="00581325">
        <w:rPr>
          <w:rFonts w:ascii="Times New Roman" w:hAnsi="Times New Roman"/>
          <w:b w:val="0"/>
          <w:bCs w:val="0"/>
          <w:i/>
          <w:iCs/>
          <w:sz w:val="22"/>
          <w:szCs w:val="22"/>
        </w:rPr>
        <w:t>1</w:t>
      </w:r>
      <w:r w:rsidR="00A46DBD" w:rsidRPr="00581325">
        <w:rPr>
          <w:rFonts w:ascii="Times New Roman" w:hAnsi="Times New Roman"/>
          <w:b w:val="0"/>
          <w:bCs w:val="0"/>
          <w:i/>
          <w:iCs/>
          <w:sz w:val="22"/>
          <w:szCs w:val="22"/>
        </w:rPr>
        <w:t xml:space="preserve"> December </w:t>
      </w:r>
      <w:r w:rsidRPr="00581325">
        <w:rPr>
          <w:rFonts w:ascii="Times New Roman" w:hAnsi="Times New Roman"/>
          <w:b w:val="0"/>
          <w:bCs w:val="0"/>
          <w:i/>
          <w:iCs/>
          <w:sz w:val="22"/>
          <w:szCs w:val="22"/>
        </w:rPr>
        <w:t>20</w:t>
      </w:r>
      <w:r w:rsidR="000D0638" w:rsidRPr="00581325">
        <w:rPr>
          <w:rFonts w:ascii="Times New Roman" w:hAnsi="Times New Roman"/>
          <w:b w:val="0"/>
          <w:bCs w:val="0"/>
          <w:i/>
          <w:iCs/>
          <w:sz w:val="22"/>
          <w:szCs w:val="22"/>
        </w:rPr>
        <w:t>2</w:t>
      </w:r>
      <w:r w:rsidR="00581325" w:rsidRPr="00581325">
        <w:rPr>
          <w:rFonts w:ascii="Times New Roman" w:hAnsi="Times New Roman"/>
          <w:b w:val="0"/>
          <w:bCs w:val="0"/>
          <w:i/>
          <w:iCs/>
          <w:sz w:val="22"/>
          <w:szCs w:val="22"/>
        </w:rPr>
        <w:t>5</w:t>
      </w:r>
      <w:r w:rsidR="004E4D71" w:rsidRPr="00581325">
        <w:rPr>
          <w:rFonts w:ascii="Times New Roman" w:hAnsi="Times New Roman"/>
          <w:b w:val="0"/>
          <w:bCs w:val="0"/>
          <w:i/>
          <w:iCs/>
          <w:sz w:val="22"/>
          <w:szCs w:val="22"/>
        </w:rPr>
        <w:t>: Baht</w:t>
      </w:r>
      <w:r w:rsidR="00DF6CEE" w:rsidRPr="00581325">
        <w:rPr>
          <w:rFonts w:ascii="Times New Roman" w:hAnsi="Times New Roman"/>
          <w:b w:val="0"/>
          <w:bCs w:val="0"/>
          <w:i/>
          <w:iCs/>
          <w:sz w:val="22"/>
          <w:szCs w:val="22"/>
        </w:rPr>
        <w:t xml:space="preserve"> 18 </w:t>
      </w:r>
      <w:r w:rsidRPr="00581325">
        <w:rPr>
          <w:rFonts w:ascii="Times New Roman" w:hAnsi="Times New Roman"/>
          <w:b w:val="0"/>
          <w:bCs w:val="0"/>
          <w:i/>
          <w:iCs/>
          <w:sz w:val="22"/>
          <w:szCs w:val="22"/>
        </w:rPr>
        <w:t>million)</w:t>
      </w:r>
      <w:r w:rsidRPr="00581325">
        <w:rPr>
          <w:rFonts w:ascii="Times New Roman" w:hAnsi="Times New Roman"/>
          <w:b w:val="0"/>
          <w:bCs w:val="0"/>
          <w:sz w:val="22"/>
          <w:szCs w:val="22"/>
        </w:rPr>
        <w:t>.</w:t>
      </w:r>
    </w:p>
    <w:p w14:paraId="26077104" w14:textId="77777777" w:rsidR="00672264" w:rsidRDefault="00672264" w:rsidP="00123A3D">
      <w:pPr>
        <w:rPr>
          <w:rFonts w:ascii="Times New Roman" w:hAnsi="Times New Roman" w:cs="Times New Roman"/>
          <w:sz w:val="22"/>
          <w:szCs w:val="22"/>
        </w:rPr>
      </w:pPr>
    </w:p>
    <w:p w14:paraId="5ABD126E" w14:textId="77777777" w:rsidR="009F6BF1" w:rsidRDefault="009F6BF1" w:rsidP="00123A3D">
      <w:pPr>
        <w:rPr>
          <w:rFonts w:ascii="Times New Roman" w:hAnsi="Times New Roman" w:cs="Times New Roman"/>
          <w:sz w:val="22"/>
          <w:szCs w:val="22"/>
        </w:rPr>
      </w:pPr>
    </w:p>
    <w:p w14:paraId="13342161" w14:textId="77777777" w:rsidR="009F6BF1" w:rsidRDefault="009F6BF1" w:rsidP="00123A3D">
      <w:pPr>
        <w:rPr>
          <w:rFonts w:ascii="Times New Roman" w:hAnsi="Times New Roman" w:cs="Times New Roman"/>
          <w:sz w:val="22"/>
          <w:szCs w:val="22"/>
        </w:rPr>
      </w:pPr>
    </w:p>
    <w:p w14:paraId="2F79450F" w14:textId="77777777" w:rsidR="009F6BF1" w:rsidRDefault="009F6BF1" w:rsidP="00123A3D">
      <w:pPr>
        <w:rPr>
          <w:rFonts w:ascii="Times New Roman" w:hAnsi="Times New Roman" w:cs="Times New Roman"/>
          <w:sz w:val="22"/>
          <w:szCs w:val="22"/>
        </w:rPr>
      </w:pPr>
    </w:p>
    <w:p w14:paraId="724D7A46" w14:textId="77777777" w:rsidR="009F6BF1" w:rsidRDefault="009F6BF1" w:rsidP="00123A3D">
      <w:pPr>
        <w:rPr>
          <w:rFonts w:ascii="Times New Roman" w:hAnsi="Times New Roman" w:cs="Times New Roman"/>
          <w:sz w:val="22"/>
          <w:szCs w:val="22"/>
        </w:rPr>
      </w:pPr>
    </w:p>
    <w:p w14:paraId="64FD4439" w14:textId="77777777" w:rsidR="009F6BF1" w:rsidRDefault="009F6BF1" w:rsidP="00123A3D">
      <w:pPr>
        <w:rPr>
          <w:rFonts w:ascii="Times New Roman" w:hAnsi="Times New Roman" w:cs="Times New Roman"/>
          <w:sz w:val="22"/>
          <w:szCs w:val="22"/>
        </w:rPr>
      </w:pPr>
    </w:p>
    <w:p w14:paraId="23B6030A" w14:textId="77777777" w:rsidR="009F6BF1" w:rsidRDefault="009F6BF1" w:rsidP="00123A3D">
      <w:pPr>
        <w:rPr>
          <w:rFonts w:ascii="Times New Roman" w:hAnsi="Times New Roman" w:cs="Times New Roman"/>
          <w:sz w:val="22"/>
          <w:szCs w:val="22"/>
        </w:rPr>
      </w:pPr>
    </w:p>
    <w:p w14:paraId="32DF3ADA" w14:textId="77777777" w:rsidR="009F6BF1" w:rsidRPr="008A31D4" w:rsidRDefault="009F6BF1" w:rsidP="00123A3D">
      <w:pPr>
        <w:rPr>
          <w:rFonts w:ascii="Times New Roman" w:hAnsi="Times New Roman" w:cstheme="minorBidi"/>
          <w:sz w:val="22"/>
          <w:szCs w:val="22"/>
          <w:cs/>
        </w:rPr>
      </w:pPr>
    </w:p>
    <w:p w14:paraId="409A2F62" w14:textId="77777777" w:rsidR="009F6BF1" w:rsidRDefault="009F6BF1" w:rsidP="00123A3D">
      <w:pPr>
        <w:rPr>
          <w:rFonts w:ascii="Times New Roman" w:hAnsi="Times New Roman" w:cs="Times New Roman"/>
          <w:sz w:val="22"/>
          <w:szCs w:val="22"/>
        </w:rPr>
      </w:pPr>
    </w:p>
    <w:p w14:paraId="283C57FA" w14:textId="77777777" w:rsidR="009F6BF1" w:rsidRDefault="009F6BF1" w:rsidP="00123A3D">
      <w:pPr>
        <w:rPr>
          <w:rFonts w:ascii="Times New Roman" w:hAnsi="Times New Roman" w:cs="Times New Roman"/>
          <w:sz w:val="22"/>
          <w:szCs w:val="22"/>
        </w:rPr>
      </w:pPr>
    </w:p>
    <w:p w14:paraId="7D173009" w14:textId="77777777" w:rsidR="009F6BF1" w:rsidRDefault="009F6BF1" w:rsidP="00123A3D">
      <w:pPr>
        <w:rPr>
          <w:rFonts w:ascii="Times New Roman" w:hAnsi="Times New Roman" w:cs="Times New Roman"/>
          <w:sz w:val="22"/>
          <w:szCs w:val="22"/>
        </w:rPr>
      </w:pPr>
    </w:p>
    <w:p w14:paraId="33615909" w14:textId="77777777" w:rsidR="009F6BF1" w:rsidRDefault="009F6BF1" w:rsidP="00123A3D">
      <w:pPr>
        <w:rPr>
          <w:rFonts w:ascii="Times New Roman" w:hAnsi="Times New Roman" w:cs="Times New Roman"/>
          <w:sz w:val="22"/>
          <w:szCs w:val="22"/>
        </w:rPr>
      </w:pPr>
    </w:p>
    <w:p w14:paraId="2817AA09" w14:textId="77777777" w:rsidR="009F6BF1" w:rsidRDefault="009F6BF1" w:rsidP="00123A3D">
      <w:pPr>
        <w:rPr>
          <w:rFonts w:ascii="Times New Roman" w:hAnsi="Times New Roman" w:cs="Times New Roman"/>
          <w:sz w:val="22"/>
          <w:szCs w:val="22"/>
        </w:rPr>
      </w:pPr>
    </w:p>
    <w:p w14:paraId="208A711D" w14:textId="77777777" w:rsidR="00A97618" w:rsidRDefault="00A97618" w:rsidP="00123A3D">
      <w:pPr>
        <w:rPr>
          <w:rFonts w:ascii="Times New Roman" w:hAnsi="Times New Roman" w:cs="Times New Roman"/>
          <w:sz w:val="22"/>
          <w:szCs w:val="22"/>
        </w:rPr>
      </w:pPr>
    </w:p>
    <w:p w14:paraId="09431879" w14:textId="77777777" w:rsidR="00A97618" w:rsidRDefault="00A97618" w:rsidP="00123A3D">
      <w:pPr>
        <w:rPr>
          <w:rFonts w:ascii="Times New Roman" w:hAnsi="Times New Roman" w:cs="Times New Roman"/>
          <w:sz w:val="22"/>
          <w:szCs w:val="22"/>
        </w:rPr>
      </w:pPr>
    </w:p>
    <w:p w14:paraId="50EB26FC" w14:textId="77777777" w:rsidR="009F6BF1" w:rsidRDefault="009F6BF1" w:rsidP="00123A3D">
      <w:pPr>
        <w:rPr>
          <w:rFonts w:ascii="Times New Roman" w:hAnsi="Times New Roman" w:cs="Times New Roman"/>
          <w:sz w:val="22"/>
          <w:szCs w:val="22"/>
        </w:rPr>
      </w:pPr>
    </w:p>
    <w:p w14:paraId="7F7B2F9D" w14:textId="77777777" w:rsidR="009F6BF1" w:rsidRDefault="009F6BF1" w:rsidP="00123A3D">
      <w:pPr>
        <w:rPr>
          <w:rFonts w:ascii="Times New Roman" w:hAnsi="Times New Roman" w:cs="Times New Roman"/>
          <w:sz w:val="22"/>
          <w:szCs w:val="22"/>
        </w:rPr>
      </w:pPr>
    </w:p>
    <w:p w14:paraId="7D0C70B3" w14:textId="77777777" w:rsidR="009F6BF1" w:rsidRDefault="009F6BF1" w:rsidP="00123A3D">
      <w:pPr>
        <w:rPr>
          <w:rFonts w:ascii="Times New Roman" w:hAnsi="Times New Roman" w:cs="Times New Roman"/>
          <w:sz w:val="22"/>
          <w:szCs w:val="22"/>
        </w:rPr>
      </w:pPr>
    </w:p>
    <w:p w14:paraId="4C4E030B" w14:textId="6290743E" w:rsidR="009F6BF1" w:rsidRDefault="009F6BF1" w:rsidP="00123A3D">
      <w:pPr>
        <w:rPr>
          <w:rFonts w:ascii="Times New Roman" w:hAnsi="Times New Roman" w:cstheme="minorBidi"/>
          <w:sz w:val="22"/>
          <w:szCs w:val="22"/>
        </w:rPr>
      </w:pPr>
    </w:p>
    <w:p w14:paraId="5AC85360" w14:textId="77777777" w:rsidR="00984CA4" w:rsidRPr="00984CA4" w:rsidRDefault="00984CA4" w:rsidP="00123A3D">
      <w:pPr>
        <w:rPr>
          <w:rFonts w:ascii="Times New Roman" w:hAnsi="Times New Roman" w:cstheme="minorBidi"/>
          <w:sz w:val="22"/>
          <w:szCs w:val="22"/>
        </w:rPr>
      </w:pPr>
    </w:p>
    <w:p w14:paraId="6A1359AC" w14:textId="77777777" w:rsidR="003015AD" w:rsidRDefault="003015AD" w:rsidP="00123A3D">
      <w:pPr>
        <w:rPr>
          <w:rFonts w:ascii="Times New Roman" w:hAnsi="Times New Roman" w:cstheme="minorBidi"/>
          <w:sz w:val="22"/>
          <w:szCs w:val="22"/>
        </w:rPr>
      </w:pPr>
    </w:p>
    <w:p w14:paraId="36F48045" w14:textId="77777777" w:rsidR="00E45959" w:rsidRPr="00984CA4" w:rsidRDefault="00E45959" w:rsidP="00123A3D">
      <w:pPr>
        <w:rPr>
          <w:rFonts w:ascii="Times New Roman" w:hAnsi="Times New Roman" w:cstheme="minorBidi"/>
          <w:sz w:val="22"/>
          <w:szCs w:val="22"/>
        </w:rPr>
      </w:pPr>
    </w:p>
    <w:p w14:paraId="562F70FD" w14:textId="77777777" w:rsidR="009F6BF1" w:rsidRDefault="009F6BF1" w:rsidP="00123A3D">
      <w:pPr>
        <w:rPr>
          <w:rFonts w:ascii="Times New Roman" w:hAnsi="Times New Roman" w:cs="Times New Roman"/>
          <w:sz w:val="22"/>
          <w:szCs w:val="22"/>
        </w:rPr>
      </w:pPr>
    </w:p>
    <w:p w14:paraId="332B131A" w14:textId="42D439FC" w:rsidR="00123A3D" w:rsidRPr="00C23017" w:rsidRDefault="00333BDA" w:rsidP="00E55222">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lastRenderedPageBreak/>
        <w:t>3</w:t>
      </w:r>
      <w:r w:rsidR="00123A3D" w:rsidRPr="00C23017">
        <w:rPr>
          <w:rFonts w:ascii="Times New Roman" w:hAnsi="Times New Roman"/>
          <w:sz w:val="24"/>
          <w:szCs w:val="24"/>
        </w:rPr>
        <w:t xml:space="preserve">     </w:t>
      </w:r>
      <w:r w:rsidR="0090349F" w:rsidRPr="00C23017">
        <w:rPr>
          <w:rFonts w:ascii="Times New Roman" w:hAnsi="Times New Roman"/>
          <w:sz w:val="24"/>
          <w:szCs w:val="24"/>
        </w:rPr>
        <w:t xml:space="preserve"> </w:t>
      </w:r>
      <w:r w:rsidR="00123A3D" w:rsidRPr="00C23017">
        <w:rPr>
          <w:rFonts w:ascii="Times New Roman" w:hAnsi="Times New Roman"/>
          <w:sz w:val="24"/>
          <w:szCs w:val="24"/>
        </w:rPr>
        <w:t>Trade</w:t>
      </w:r>
      <w:r w:rsidR="00123A3D" w:rsidRPr="00C23017">
        <w:rPr>
          <w:rFonts w:ascii="Times New Roman" w:hAnsi="Times New Roman"/>
          <w:sz w:val="24"/>
          <w:szCs w:val="30"/>
        </w:rPr>
        <w:t xml:space="preserve"> </w:t>
      </w:r>
      <w:r w:rsidR="00123A3D" w:rsidRPr="00C23017">
        <w:rPr>
          <w:rFonts w:ascii="Times New Roman" w:hAnsi="Times New Roman"/>
          <w:sz w:val="24"/>
          <w:szCs w:val="24"/>
        </w:rPr>
        <w:t>receivable</w:t>
      </w:r>
    </w:p>
    <w:p w14:paraId="1688A8D6" w14:textId="4A992900" w:rsidR="00123A3D" w:rsidRDefault="00123A3D"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386" w:type="dxa"/>
        <w:tblInd w:w="451" w:type="dxa"/>
        <w:tblLayout w:type="fixed"/>
        <w:tblCellMar>
          <w:left w:w="79" w:type="dxa"/>
          <w:right w:w="79" w:type="dxa"/>
        </w:tblCellMar>
        <w:tblLook w:val="0000" w:firstRow="0" w:lastRow="0" w:firstColumn="0" w:lastColumn="0" w:noHBand="0" w:noVBand="0"/>
      </w:tblPr>
      <w:tblGrid>
        <w:gridCol w:w="4049"/>
        <w:gridCol w:w="1170"/>
        <w:gridCol w:w="180"/>
        <w:gridCol w:w="1260"/>
        <w:gridCol w:w="178"/>
        <w:gridCol w:w="1137"/>
        <w:gridCol w:w="180"/>
        <w:gridCol w:w="1232"/>
      </w:tblGrid>
      <w:tr w:rsidR="00845AFE" w:rsidRPr="001B4FBD" w14:paraId="06DAD519" w14:textId="77777777" w:rsidTr="00864B7E">
        <w:trPr>
          <w:cantSplit/>
          <w:tblHeader/>
        </w:trPr>
        <w:tc>
          <w:tcPr>
            <w:tcW w:w="4049" w:type="dxa"/>
            <w:vAlign w:val="bottom"/>
          </w:tcPr>
          <w:p w14:paraId="7E9E698E" w14:textId="77777777" w:rsidR="00845AFE" w:rsidRPr="001B4FBD" w:rsidRDefault="00845AFE">
            <w:pPr>
              <w:pStyle w:val="acctfourfigures"/>
              <w:shd w:val="clear" w:color="auto" w:fill="FFFFFF"/>
              <w:tabs>
                <w:tab w:val="clear" w:pos="765"/>
              </w:tabs>
              <w:spacing w:line="240" w:lineRule="auto"/>
              <w:rPr>
                <w:b/>
                <w:bCs/>
                <w:i/>
                <w:iCs/>
                <w:szCs w:val="22"/>
              </w:rPr>
            </w:pPr>
          </w:p>
        </w:tc>
        <w:tc>
          <w:tcPr>
            <w:tcW w:w="2610" w:type="dxa"/>
            <w:gridSpan w:val="3"/>
            <w:vAlign w:val="bottom"/>
          </w:tcPr>
          <w:p w14:paraId="1E44763B" w14:textId="77777777" w:rsidR="00845AFE" w:rsidRPr="001B4FBD" w:rsidRDefault="00845AFE">
            <w:pPr>
              <w:pStyle w:val="acctmergecolhdg"/>
              <w:spacing w:line="240" w:lineRule="auto"/>
              <w:ind w:left="-83" w:firstLine="4"/>
              <w:rPr>
                <w:szCs w:val="22"/>
              </w:rPr>
            </w:pPr>
            <w:r w:rsidRPr="001B4FBD">
              <w:rPr>
                <w:szCs w:val="22"/>
              </w:rPr>
              <w:t xml:space="preserve">Consolidated </w:t>
            </w:r>
          </w:p>
          <w:p w14:paraId="437882D6" w14:textId="77777777" w:rsidR="00845AFE" w:rsidRPr="001B4FBD" w:rsidRDefault="00845AFE">
            <w:pPr>
              <w:pStyle w:val="acctmergecolhdg"/>
              <w:spacing w:line="240" w:lineRule="auto"/>
              <w:ind w:left="-83" w:firstLine="4"/>
              <w:rPr>
                <w:b w:val="0"/>
                <w:bCs/>
                <w:szCs w:val="22"/>
              </w:rPr>
            </w:pPr>
            <w:r w:rsidRPr="001B4FBD">
              <w:rPr>
                <w:szCs w:val="22"/>
              </w:rPr>
              <w:t xml:space="preserve">financial statements </w:t>
            </w:r>
          </w:p>
        </w:tc>
        <w:tc>
          <w:tcPr>
            <w:tcW w:w="178" w:type="dxa"/>
          </w:tcPr>
          <w:p w14:paraId="01401793" w14:textId="77777777" w:rsidR="00845AFE" w:rsidRPr="001B4FBD" w:rsidRDefault="00845AFE">
            <w:pPr>
              <w:pStyle w:val="acctmergecolhdg"/>
              <w:spacing w:line="240" w:lineRule="auto"/>
              <w:ind w:left="-83" w:right="-79" w:firstLine="4"/>
              <w:rPr>
                <w:b w:val="0"/>
                <w:bCs/>
                <w:szCs w:val="22"/>
              </w:rPr>
            </w:pPr>
          </w:p>
        </w:tc>
        <w:tc>
          <w:tcPr>
            <w:tcW w:w="2549" w:type="dxa"/>
            <w:gridSpan w:val="3"/>
            <w:vAlign w:val="bottom"/>
          </w:tcPr>
          <w:p w14:paraId="12D50EFD" w14:textId="77777777" w:rsidR="00845AFE" w:rsidRPr="001B4FBD" w:rsidRDefault="00845AFE">
            <w:pPr>
              <w:pStyle w:val="acctmergecolhdg"/>
              <w:spacing w:line="240" w:lineRule="auto"/>
              <w:ind w:left="-83" w:right="-79" w:firstLine="4"/>
              <w:rPr>
                <w:szCs w:val="22"/>
              </w:rPr>
            </w:pPr>
            <w:r w:rsidRPr="001B4FBD">
              <w:rPr>
                <w:szCs w:val="22"/>
              </w:rPr>
              <w:t xml:space="preserve">Separate </w:t>
            </w:r>
          </w:p>
          <w:p w14:paraId="12ACB650" w14:textId="77777777" w:rsidR="00845AFE" w:rsidRPr="001B4FBD" w:rsidRDefault="00845AFE">
            <w:pPr>
              <w:pStyle w:val="acctmergecolhdg"/>
              <w:spacing w:line="240" w:lineRule="auto"/>
              <w:ind w:left="-83" w:right="-79" w:firstLine="4"/>
              <w:rPr>
                <w:b w:val="0"/>
                <w:bCs/>
                <w:szCs w:val="22"/>
              </w:rPr>
            </w:pPr>
            <w:r w:rsidRPr="001B4FBD">
              <w:rPr>
                <w:szCs w:val="22"/>
              </w:rPr>
              <w:t>financial statements</w:t>
            </w:r>
          </w:p>
        </w:tc>
      </w:tr>
      <w:tr w:rsidR="00BB7746" w:rsidRPr="00F043FA" w14:paraId="10A998E6" w14:textId="77777777" w:rsidTr="00864B7E">
        <w:trPr>
          <w:cantSplit/>
          <w:tblHeader/>
        </w:trPr>
        <w:tc>
          <w:tcPr>
            <w:tcW w:w="4049" w:type="dxa"/>
            <w:vAlign w:val="bottom"/>
          </w:tcPr>
          <w:p w14:paraId="142DDA7E" w14:textId="77777777" w:rsidR="00BB7746" w:rsidRPr="007D5D48" w:rsidRDefault="00BB7746" w:rsidP="00BB7746">
            <w:pPr>
              <w:pStyle w:val="acctfourfigures"/>
              <w:tabs>
                <w:tab w:val="clear" w:pos="765"/>
              </w:tabs>
              <w:spacing w:line="240" w:lineRule="auto"/>
              <w:ind w:left="188" w:hanging="174"/>
              <w:rPr>
                <w:b/>
                <w:bCs/>
                <w:i/>
                <w:iCs/>
                <w:szCs w:val="22"/>
                <w:lang w:val="en-US" w:bidi="th-TH"/>
              </w:rPr>
            </w:pPr>
          </w:p>
        </w:tc>
        <w:tc>
          <w:tcPr>
            <w:tcW w:w="1170" w:type="dxa"/>
          </w:tcPr>
          <w:p w14:paraId="6726530D" w14:textId="38EBE7CC" w:rsidR="00BB7746" w:rsidRPr="00471669"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471669">
              <w:rPr>
                <w:rFonts w:ascii="Times New Roman" w:hAnsi="Times New Roman" w:cstheme="minorBidi"/>
                <w:sz w:val="22"/>
                <w:szCs w:val="22"/>
              </w:rPr>
              <w:t>3</w:t>
            </w:r>
            <w:r>
              <w:rPr>
                <w:rFonts w:ascii="Times New Roman" w:hAnsi="Times New Roman" w:cstheme="minorBidi"/>
                <w:sz w:val="22"/>
                <w:szCs w:val="22"/>
              </w:rPr>
              <w:t>1</w:t>
            </w:r>
          </w:p>
          <w:p w14:paraId="7E227E09" w14:textId="20FF33CA" w:rsidR="00BB7746" w:rsidRPr="00F043FA" w:rsidRDefault="00BB7746" w:rsidP="00BB7746">
            <w:pPr>
              <w:pStyle w:val="acctmergecolhdg"/>
              <w:spacing w:line="240" w:lineRule="auto"/>
              <w:ind w:left="-83" w:right="-79" w:firstLine="4"/>
              <w:rPr>
                <w:b w:val="0"/>
                <w:szCs w:val="22"/>
              </w:rPr>
            </w:pPr>
            <w:r>
              <w:rPr>
                <w:rFonts w:cstheme="minorBidi"/>
                <w:b w:val="0"/>
                <w:bCs/>
                <w:szCs w:val="22"/>
              </w:rPr>
              <w:t>March</w:t>
            </w:r>
          </w:p>
        </w:tc>
        <w:tc>
          <w:tcPr>
            <w:tcW w:w="180" w:type="dxa"/>
          </w:tcPr>
          <w:p w14:paraId="0C4A101D" w14:textId="77777777" w:rsidR="00BB7746" w:rsidRPr="00F043FA" w:rsidRDefault="00BB7746" w:rsidP="00BB7746">
            <w:pPr>
              <w:pStyle w:val="acctmergecolhdg"/>
              <w:spacing w:line="240" w:lineRule="auto"/>
              <w:ind w:left="-83" w:right="-79" w:firstLine="4"/>
              <w:rPr>
                <w:b w:val="0"/>
                <w:szCs w:val="22"/>
              </w:rPr>
            </w:pPr>
          </w:p>
        </w:tc>
        <w:tc>
          <w:tcPr>
            <w:tcW w:w="1260" w:type="dxa"/>
          </w:tcPr>
          <w:p w14:paraId="5ABCD3B4" w14:textId="77777777" w:rsidR="00BB7746" w:rsidRPr="00F043F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F043FA">
              <w:rPr>
                <w:rFonts w:ascii="Times New Roman" w:hAnsi="Times New Roman" w:cs="Times New Roman"/>
                <w:sz w:val="22"/>
                <w:szCs w:val="22"/>
              </w:rPr>
              <w:t>31</w:t>
            </w:r>
          </w:p>
          <w:p w14:paraId="3F2D8C09" w14:textId="1912937C" w:rsidR="00BB7746" w:rsidRPr="00F043FA" w:rsidRDefault="00BB7746" w:rsidP="00BB7746">
            <w:pPr>
              <w:pStyle w:val="acctmergecolhdg"/>
              <w:spacing w:line="240" w:lineRule="auto"/>
              <w:ind w:left="-83" w:right="-79" w:firstLine="4"/>
              <w:rPr>
                <w:b w:val="0"/>
                <w:szCs w:val="22"/>
              </w:rPr>
            </w:pPr>
            <w:r w:rsidRPr="00F043FA">
              <w:rPr>
                <w:b w:val="0"/>
                <w:szCs w:val="22"/>
              </w:rPr>
              <w:t>December</w:t>
            </w:r>
          </w:p>
        </w:tc>
        <w:tc>
          <w:tcPr>
            <w:tcW w:w="178" w:type="dxa"/>
          </w:tcPr>
          <w:p w14:paraId="5161FB2D" w14:textId="77777777" w:rsidR="00BB7746" w:rsidRPr="00F043FA" w:rsidRDefault="00BB7746" w:rsidP="00BB7746">
            <w:pPr>
              <w:pStyle w:val="acctmergecolhdg"/>
              <w:spacing w:line="240" w:lineRule="auto"/>
              <w:ind w:left="-83" w:right="-79" w:firstLine="4"/>
              <w:rPr>
                <w:b w:val="0"/>
                <w:szCs w:val="22"/>
              </w:rPr>
            </w:pPr>
          </w:p>
        </w:tc>
        <w:tc>
          <w:tcPr>
            <w:tcW w:w="1137" w:type="dxa"/>
          </w:tcPr>
          <w:p w14:paraId="42FEEA66" w14:textId="77777777" w:rsidR="00BB7746" w:rsidRPr="00471669"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471669">
              <w:rPr>
                <w:rFonts w:ascii="Times New Roman" w:hAnsi="Times New Roman" w:cstheme="minorBidi"/>
                <w:sz w:val="22"/>
                <w:szCs w:val="22"/>
              </w:rPr>
              <w:t>3</w:t>
            </w:r>
            <w:r>
              <w:rPr>
                <w:rFonts w:ascii="Times New Roman" w:hAnsi="Times New Roman" w:cstheme="minorBidi"/>
                <w:sz w:val="22"/>
                <w:szCs w:val="22"/>
              </w:rPr>
              <w:t>1</w:t>
            </w:r>
          </w:p>
          <w:p w14:paraId="5DB40EF1" w14:textId="487333F4" w:rsidR="00BB7746" w:rsidRPr="00F043FA" w:rsidRDefault="00BB7746" w:rsidP="00BB7746">
            <w:pPr>
              <w:pStyle w:val="acctmergecolhdg"/>
              <w:spacing w:line="240" w:lineRule="auto"/>
              <w:ind w:left="-83" w:right="-79" w:firstLine="4"/>
              <w:rPr>
                <w:b w:val="0"/>
                <w:szCs w:val="22"/>
              </w:rPr>
            </w:pPr>
            <w:r>
              <w:rPr>
                <w:rFonts w:cstheme="minorBidi"/>
                <w:b w:val="0"/>
                <w:bCs/>
                <w:szCs w:val="22"/>
              </w:rPr>
              <w:t>March</w:t>
            </w:r>
          </w:p>
        </w:tc>
        <w:tc>
          <w:tcPr>
            <w:tcW w:w="180" w:type="dxa"/>
          </w:tcPr>
          <w:p w14:paraId="5FAE1136" w14:textId="77777777" w:rsidR="00BB7746" w:rsidRPr="00F043FA" w:rsidRDefault="00BB7746" w:rsidP="00BB7746">
            <w:pPr>
              <w:pStyle w:val="acctmergecolhdg"/>
              <w:spacing w:line="240" w:lineRule="auto"/>
              <w:ind w:left="-83" w:right="-79" w:firstLine="4"/>
              <w:rPr>
                <w:b w:val="0"/>
                <w:szCs w:val="22"/>
              </w:rPr>
            </w:pPr>
          </w:p>
        </w:tc>
        <w:tc>
          <w:tcPr>
            <w:tcW w:w="1232" w:type="dxa"/>
          </w:tcPr>
          <w:p w14:paraId="4F9DB9B3" w14:textId="77777777" w:rsidR="00BB7746" w:rsidRPr="00F043F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F043FA">
              <w:rPr>
                <w:rFonts w:ascii="Times New Roman" w:hAnsi="Times New Roman" w:cs="Times New Roman"/>
                <w:sz w:val="22"/>
                <w:szCs w:val="22"/>
              </w:rPr>
              <w:t>31</w:t>
            </w:r>
          </w:p>
          <w:p w14:paraId="5F02FCD0" w14:textId="70E9D4D4" w:rsidR="00BB7746" w:rsidRPr="00F043FA" w:rsidRDefault="00BB7746" w:rsidP="00BB7746">
            <w:pPr>
              <w:pStyle w:val="acctmergecolhdg"/>
              <w:spacing w:line="240" w:lineRule="auto"/>
              <w:ind w:left="-83" w:right="-79" w:firstLine="4"/>
              <w:rPr>
                <w:b w:val="0"/>
                <w:szCs w:val="22"/>
              </w:rPr>
            </w:pPr>
            <w:r w:rsidRPr="00F043FA">
              <w:rPr>
                <w:b w:val="0"/>
                <w:szCs w:val="22"/>
              </w:rPr>
              <w:t>December</w:t>
            </w:r>
          </w:p>
        </w:tc>
      </w:tr>
      <w:tr w:rsidR="00BB7746" w:rsidRPr="00F043FA" w14:paraId="3CC85B83" w14:textId="77777777" w:rsidTr="00864B7E">
        <w:trPr>
          <w:cantSplit/>
          <w:tblHeader/>
        </w:trPr>
        <w:tc>
          <w:tcPr>
            <w:tcW w:w="4049" w:type="dxa"/>
            <w:vAlign w:val="bottom"/>
          </w:tcPr>
          <w:p w14:paraId="555B6128" w14:textId="77777777" w:rsidR="00BB7746" w:rsidRPr="007D5D48" w:rsidRDefault="00BB7746" w:rsidP="00BB7746">
            <w:pPr>
              <w:pStyle w:val="acctfourfigures"/>
              <w:tabs>
                <w:tab w:val="clear" w:pos="765"/>
              </w:tabs>
              <w:spacing w:line="240" w:lineRule="auto"/>
              <w:ind w:left="188" w:hanging="174"/>
              <w:rPr>
                <w:b/>
                <w:bCs/>
                <w:i/>
                <w:iCs/>
                <w:color w:val="0000FF"/>
                <w:szCs w:val="22"/>
                <w:lang w:val="en-US"/>
              </w:rPr>
            </w:pPr>
          </w:p>
        </w:tc>
        <w:tc>
          <w:tcPr>
            <w:tcW w:w="1170" w:type="dxa"/>
          </w:tcPr>
          <w:p w14:paraId="2DAB1ED0" w14:textId="5BEC2D05" w:rsidR="00BB7746" w:rsidRPr="00F043FA" w:rsidRDefault="00BB7746" w:rsidP="00BB7746">
            <w:pPr>
              <w:pStyle w:val="acctmergecolhdg"/>
              <w:spacing w:line="240" w:lineRule="auto"/>
              <w:ind w:left="-83" w:right="-79" w:firstLine="4"/>
              <w:rPr>
                <w:b w:val="0"/>
                <w:szCs w:val="22"/>
              </w:rPr>
            </w:pPr>
            <w:r w:rsidRPr="00F043FA">
              <w:rPr>
                <w:b w:val="0"/>
                <w:szCs w:val="22"/>
              </w:rPr>
              <w:t>202</w:t>
            </w:r>
            <w:r w:rsidR="00976C1F">
              <w:rPr>
                <w:b w:val="0"/>
                <w:szCs w:val="22"/>
              </w:rPr>
              <w:t>6</w:t>
            </w:r>
          </w:p>
        </w:tc>
        <w:tc>
          <w:tcPr>
            <w:tcW w:w="180" w:type="dxa"/>
          </w:tcPr>
          <w:p w14:paraId="18C9DEE4" w14:textId="77777777" w:rsidR="00BB7746" w:rsidRPr="00F043FA" w:rsidRDefault="00BB7746" w:rsidP="00BB7746">
            <w:pPr>
              <w:pStyle w:val="acctmergecolhdg"/>
              <w:spacing w:line="240" w:lineRule="auto"/>
              <w:ind w:left="-83" w:right="-79" w:firstLine="4"/>
              <w:rPr>
                <w:b w:val="0"/>
                <w:szCs w:val="22"/>
              </w:rPr>
            </w:pPr>
          </w:p>
        </w:tc>
        <w:tc>
          <w:tcPr>
            <w:tcW w:w="1260" w:type="dxa"/>
          </w:tcPr>
          <w:p w14:paraId="137895B1" w14:textId="12BF4E53" w:rsidR="00BB7746" w:rsidRPr="00F043FA" w:rsidRDefault="00BB7746" w:rsidP="00BB7746">
            <w:pPr>
              <w:pStyle w:val="acctmergecolhdg"/>
              <w:spacing w:line="240" w:lineRule="auto"/>
              <w:ind w:left="-83" w:right="-79" w:firstLine="4"/>
              <w:rPr>
                <w:b w:val="0"/>
                <w:szCs w:val="22"/>
              </w:rPr>
            </w:pPr>
            <w:r w:rsidRPr="00F043FA">
              <w:rPr>
                <w:b w:val="0"/>
                <w:szCs w:val="22"/>
              </w:rPr>
              <w:t>202</w:t>
            </w:r>
            <w:r w:rsidR="00976C1F">
              <w:rPr>
                <w:b w:val="0"/>
                <w:szCs w:val="22"/>
              </w:rPr>
              <w:t>5</w:t>
            </w:r>
          </w:p>
        </w:tc>
        <w:tc>
          <w:tcPr>
            <w:tcW w:w="178" w:type="dxa"/>
          </w:tcPr>
          <w:p w14:paraId="14135802" w14:textId="77777777" w:rsidR="00BB7746" w:rsidRPr="00F043FA" w:rsidRDefault="00BB7746" w:rsidP="00BB7746">
            <w:pPr>
              <w:pStyle w:val="acctmergecolhdg"/>
              <w:spacing w:line="240" w:lineRule="auto"/>
              <w:ind w:left="-83" w:right="-79" w:firstLine="4"/>
              <w:rPr>
                <w:b w:val="0"/>
                <w:szCs w:val="22"/>
              </w:rPr>
            </w:pPr>
          </w:p>
        </w:tc>
        <w:tc>
          <w:tcPr>
            <w:tcW w:w="1137" w:type="dxa"/>
          </w:tcPr>
          <w:p w14:paraId="4523FAC0" w14:textId="55B0223F" w:rsidR="00BB7746" w:rsidRPr="00F043FA" w:rsidRDefault="00BB7746" w:rsidP="00BB7746">
            <w:pPr>
              <w:pStyle w:val="acctmergecolhdg"/>
              <w:spacing w:line="240" w:lineRule="auto"/>
              <w:ind w:left="-83" w:right="-79" w:firstLine="4"/>
              <w:rPr>
                <w:b w:val="0"/>
                <w:szCs w:val="22"/>
              </w:rPr>
            </w:pPr>
            <w:r w:rsidRPr="00F043FA">
              <w:rPr>
                <w:b w:val="0"/>
                <w:szCs w:val="22"/>
              </w:rPr>
              <w:t>202</w:t>
            </w:r>
            <w:r w:rsidR="00976C1F">
              <w:rPr>
                <w:b w:val="0"/>
                <w:szCs w:val="22"/>
              </w:rPr>
              <w:t>6</w:t>
            </w:r>
          </w:p>
        </w:tc>
        <w:tc>
          <w:tcPr>
            <w:tcW w:w="180" w:type="dxa"/>
          </w:tcPr>
          <w:p w14:paraId="1057702B" w14:textId="77777777" w:rsidR="00BB7746" w:rsidRPr="00F043FA" w:rsidRDefault="00BB7746" w:rsidP="00BB7746">
            <w:pPr>
              <w:pStyle w:val="acctmergecolhdg"/>
              <w:spacing w:line="240" w:lineRule="auto"/>
              <w:ind w:left="-83" w:right="-79" w:firstLine="4"/>
              <w:rPr>
                <w:b w:val="0"/>
                <w:szCs w:val="22"/>
              </w:rPr>
            </w:pPr>
          </w:p>
        </w:tc>
        <w:tc>
          <w:tcPr>
            <w:tcW w:w="1232" w:type="dxa"/>
          </w:tcPr>
          <w:p w14:paraId="0576E1FD" w14:textId="6F184B72" w:rsidR="00BB7746" w:rsidRPr="00F043FA" w:rsidRDefault="00BB7746" w:rsidP="00BB7746">
            <w:pPr>
              <w:pStyle w:val="acctmergecolhdg"/>
              <w:spacing w:line="240" w:lineRule="auto"/>
              <w:ind w:left="-83" w:right="-79" w:firstLine="4"/>
              <w:rPr>
                <w:b w:val="0"/>
                <w:szCs w:val="22"/>
              </w:rPr>
            </w:pPr>
            <w:r w:rsidRPr="00F043FA">
              <w:rPr>
                <w:b w:val="0"/>
                <w:szCs w:val="22"/>
              </w:rPr>
              <w:t>202</w:t>
            </w:r>
            <w:r w:rsidR="00976C1F">
              <w:rPr>
                <w:b w:val="0"/>
                <w:szCs w:val="22"/>
              </w:rPr>
              <w:t>5</w:t>
            </w:r>
          </w:p>
        </w:tc>
      </w:tr>
      <w:tr w:rsidR="003A38DE" w:rsidRPr="001B4FBD" w14:paraId="61C60A93" w14:textId="77777777" w:rsidTr="00864B7E">
        <w:trPr>
          <w:cantSplit/>
          <w:tblHeader/>
        </w:trPr>
        <w:tc>
          <w:tcPr>
            <w:tcW w:w="4049" w:type="dxa"/>
            <w:vAlign w:val="bottom"/>
          </w:tcPr>
          <w:p w14:paraId="6D6B77B2" w14:textId="77777777" w:rsidR="003A38DE" w:rsidRPr="001B4FBD" w:rsidRDefault="003A38DE" w:rsidP="003A38DE">
            <w:pPr>
              <w:pStyle w:val="acctfourfigures"/>
              <w:tabs>
                <w:tab w:val="clear" w:pos="765"/>
              </w:tabs>
              <w:spacing w:line="240" w:lineRule="auto"/>
              <w:ind w:left="188" w:hanging="174"/>
              <w:rPr>
                <w:b/>
                <w:bCs/>
                <w:i/>
                <w:iCs/>
                <w:szCs w:val="22"/>
              </w:rPr>
            </w:pPr>
          </w:p>
        </w:tc>
        <w:tc>
          <w:tcPr>
            <w:tcW w:w="5337" w:type="dxa"/>
            <w:gridSpan w:val="7"/>
            <w:vAlign w:val="bottom"/>
          </w:tcPr>
          <w:p w14:paraId="4EDBCFF7" w14:textId="77777777" w:rsidR="003A38DE" w:rsidRPr="001B4FBD" w:rsidRDefault="003A38DE" w:rsidP="003A38DE">
            <w:pPr>
              <w:pStyle w:val="acctmergecolhdg"/>
              <w:spacing w:line="240" w:lineRule="auto"/>
              <w:ind w:left="-83" w:right="-79" w:firstLine="4"/>
              <w:rPr>
                <w:b w:val="0"/>
                <w:bCs/>
                <w:i/>
                <w:iCs/>
                <w:szCs w:val="22"/>
              </w:rPr>
            </w:pPr>
            <w:r w:rsidRPr="001B4FBD">
              <w:rPr>
                <w:b w:val="0"/>
                <w:bCs/>
                <w:i/>
                <w:iCs/>
                <w:szCs w:val="22"/>
              </w:rPr>
              <w:t>(in thousand Baht)</w:t>
            </w:r>
          </w:p>
        </w:tc>
      </w:tr>
      <w:tr w:rsidR="00F37D33" w:rsidRPr="001B4FBD" w14:paraId="7D620D4C" w14:textId="77777777" w:rsidTr="00864B7E">
        <w:trPr>
          <w:cantSplit/>
        </w:trPr>
        <w:tc>
          <w:tcPr>
            <w:tcW w:w="4049" w:type="dxa"/>
          </w:tcPr>
          <w:p w14:paraId="05908D10" w14:textId="77777777" w:rsidR="00F37D33" w:rsidRPr="001B4FBD" w:rsidRDefault="00F37D33" w:rsidP="00F37D33">
            <w:pPr>
              <w:spacing w:line="240" w:lineRule="exact"/>
              <w:rPr>
                <w:rFonts w:ascii="Times New Roman" w:hAnsi="Times New Roman" w:cs="Times New Roman"/>
                <w:sz w:val="22"/>
                <w:szCs w:val="22"/>
              </w:rPr>
            </w:pPr>
            <w:r w:rsidRPr="001B4FBD">
              <w:rPr>
                <w:rFonts w:ascii="Times New Roman" w:hAnsi="Times New Roman" w:cs="Times New Roman"/>
                <w:sz w:val="22"/>
                <w:szCs w:val="22"/>
              </w:rPr>
              <w:t>Within credit terms</w:t>
            </w:r>
          </w:p>
        </w:tc>
        <w:tc>
          <w:tcPr>
            <w:tcW w:w="1170" w:type="dxa"/>
          </w:tcPr>
          <w:p w14:paraId="15804242" w14:textId="6CBEA17C" w:rsidR="00F37D33" w:rsidRPr="006E4533" w:rsidRDefault="00F55E02" w:rsidP="00F37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6E4533">
              <w:rPr>
                <w:rFonts w:ascii="Times New Roman" w:hAnsi="Times New Roman" w:cs="Times New Roman"/>
                <w:sz w:val="22"/>
                <w:szCs w:val="22"/>
              </w:rPr>
              <w:t>1,024,066</w:t>
            </w:r>
          </w:p>
        </w:tc>
        <w:tc>
          <w:tcPr>
            <w:tcW w:w="180" w:type="dxa"/>
          </w:tcPr>
          <w:p w14:paraId="747A8E3A" w14:textId="77777777" w:rsidR="00F37D33" w:rsidRPr="006E4533" w:rsidRDefault="00F37D33" w:rsidP="00F37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1CAF4660" w14:textId="1431CFC7" w:rsidR="00F37D33" w:rsidRPr="006E4533" w:rsidRDefault="00F37D33" w:rsidP="00F37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6E4533">
              <w:rPr>
                <w:rFonts w:ascii="Times New Roman" w:hAnsi="Times New Roman" w:cs="Times New Roman"/>
                <w:sz w:val="22"/>
                <w:szCs w:val="22"/>
              </w:rPr>
              <w:t>1,097,726</w:t>
            </w:r>
          </w:p>
        </w:tc>
        <w:tc>
          <w:tcPr>
            <w:tcW w:w="178" w:type="dxa"/>
          </w:tcPr>
          <w:p w14:paraId="0B2B9BBB" w14:textId="77777777" w:rsidR="00F37D33" w:rsidRPr="006E4533" w:rsidRDefault="00F37D33" w:rsidP="00F37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23021A05" w14:textId="5D650A3E" w:rsidR="00F37D33" w:rsidRPr="006E4533" w:rsidRDefault="00C71D65" w:rsidP="00F37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6E4533">
              <w:rPr>
                <w:rFonts w:ascii="Times New Roman" w:hAnsi="Times New Roman" w:cs="Times New Roman"/>
                <w:sz w:val="22"/>
                <w:szCs w:val="22"/>
              </w:rPr>
              <w:t>1,041,095</w:t>
            </w:r>
          </w:p>
        </w:tc>
        <w:tc>
          <w:tcPr>
            <w:tcW w:w="180" w:type="dxa"/>
          </w:tcPr>
          <w:p w14:paraId="22ACF76D" w14:textId="77777777" w:rsidR="00F37D33" w:rsidRPr="001B4FBD" w:rsidRDefault="00F37D33" w:rsidP="00F37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609CE09F" w14:textId="47F1863F" w:rsidR="00F37D33" w:rsidRPr="00976C1F" w:rsidRDefault="00F37D33" w:rsidP="00F37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highlight w:val="yellow"/>
              </w:rPr>
            </w:pPr>
            <w:r w:rsidRPr="005549A8">
              <w:rPr>
                <w:rFonts w:ascii="Times New Roman" w:hAnsi="Times New Roman" w:cs="Times New Roman"/>
                <w:sz w:val="22"/>
                <w:szCs w:val="22"/>
              </w:rPr>
              <w:t>1,107,630</w:t>
            </w:r>
          </w:p>
        </w:tc>
      </w:tr>
      <w:tr w:rsidR="00F37D33" w:rsidRPr="001B4FBD" w14:paraId="38E6508F" w14:textId="77777777" w:rsidTr="00864B7E">
        <w:trPr>
          <w:cantSplit/>
        </w:trPr>
        <w:tc>
          <w:tcPr>
            <w:tcW w:w="4049" w:type="dxa"/>
          </w:tcPr>
          <w:p w14:paraId="35A51F23" w14:textId="77777777" w:rsidR="00F37D33" w:rsidRPr="001B4FBD" w:rsidRDefault="00F37D33" w:rsidP="00F37D33">
            <w:pPr>
              <w:spacing w:line="240" w:lineRule="exact"/>
              <w:rPr>
                <w:rFonts w:ascii="Times New Roman" w:hAnsi="Times New Roman" w:cs="Times New Roman"/>
                <w:sz w:val="22"/>
                <w:szCs w:val="22"/>
              </w:rPr>
            </w:pPr>
            <w:r w:rsidRPr="001B4FBD">
              <w:rPr>
                <w:rFonts w:ascii="Times New Roman" w:hAnsi="Times New Roman" w:cs="Times New Roman"/>
                <w:sz w:val="22"/>
                <w:szCs w:val="22"/>
              </w:rPr>
              <w:t>Overdue:</w:t>
            </w:r>
          </w:p>
        </w:tc>
        <w:tc>
          <w:tcPr>
            <w:tcW w:w="1170" w:type="dxa"/>
          </w:tcPr>
          <w:p w14:paraId="1AA84561" w14:textId="77777777" w:rsidR="00F37D33" w:rsidRPr="006E4533" w:rsidRDefault="00F37D33" w:rsidP="00F37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180" w:type="dxa"/>
          </w:tcPr>
          <w:p w14:paraId="447A4E8A" w14:textId="77777777" w:rsidR="00F37D33" w:rsidRPr="006E4533" w:rsidRDefault="00F37D33" w:rsidP="00F37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2323D5BB" w14:textId="77777777" w:rsidR="00F37D33" w:rsidRPr="006E4533" w:rsidRDefault="00F37D33" w:rsidP="00F37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178" w:type="dxa"/>
          </w:tcPr>
          <w:p w14:paraId="30CB395B" w14:textId="77777777" w:rsidR="00F37D33" w:rsidRPr="006E4533" w:rsidRDefault="00F37D33" w:rsidP="00F37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7F642A67" w14:textId="77777777" w:rsidR="00F37D33" w:rsidRPr="006E4533" w:rsidRDefault="00F37D33" w:rsidP="00F37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180" w:type="dxa"/>
          </w:tcPr>
          <w:p w14:paraId="40BBA329" w14:textId="77777777" w:rsidR="00F37D33" w:rsidRPr="001B4FBD" w:rsidRDefault="00F37D33" w:rsidP="00F37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796F2B8A" w14:textId="77777777" w:rsidR="00F37D33" w:rsidRPr="00976C1F" w:rsidRDefault="00F37D33" w:rsidP="00F37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highlight w:val="yellow"/>
              </w:rPr>
            </w:pPr>
          </w:p>
        </w:tc>
      </w:tr>
      <w:tr w:rsidR="00F37D33" w:rsidRPr="001B4FBD" w14:paraId="22E40EEC" w14:textId="77777777" w:rsidTr="00864B7E">
        <w:trPr>
          <w:cantSplit/>
        </w:trPr>
        <w:tc>
          <w:tcPr>
            <w:tcW w:w="4049" w:type="dxa"/>
          </w:tcPr>
          <w:p w14:paraId="76AD4880" w14:textId="77777777" w:rsidR="00F37D33" w:rsidRPr="001B4FBD" w:rsidRDefault="00F37D33" w:rsidP="00F37D33">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1-3 months</w:t>
            </w:r>
          </w:p>
        </w:tc>
        <w:tc>
          <w:tcPr>
            <w:tcW w:w="1170" w:type="dxa"/>
          </w:tcPr>
          <w:p w14:paraId="70C34C6F" w14:textId="46FDE7C7" w:rsidR="00F37D33" w:rsidRPr="006E4533" w:rsidRDefault="00C04922" w:rsidP="00F37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6E4533">
              <w:rPr>
                <w:rFonts w:ascii="Times New Roman" w:hAnsi="Times New Roman" w:cs="Times New Roman"/>
                <w:sz w:val="22"/>
                <w:szCs w:val="22"/>
              </w:rPr>
              <w:t>132,080</w:t>
            </w:r>
          </w:p>
        </w:tc>
        <w:tc>
          <w:tcPr>
            <w:tcW w:w="180" w:type="dxa"/>
          </w:tcPr>
          <w:p w14:paraId="0F583AEF" w14:textId="77777777" w:rsidR="00F37D33" w:rsidRPr="006E4533" w:rsidRDefault="00F37D33" w:rsidP="00F37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46D998FF" w14:textId="053BBA3C" w:rsidR="00F37D33" w:rsidRPr="006E4533" w:rsidRDefault="00F37D33" w:rsidP="00F37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6E4533">
              <w:rPr>
                <w:rFonts w:ascii="Times New Roman" w:hAnsi="Times New Roman" w:cs="Times New Roman"/>
                <w:sz w:val="22"/>
                <w:szCs w:val="22"/>
              </w:rPr>
              <w:t>110,091</w:t>
            </w:r>
          </w:p>
        </w:tc>
        <w:tc>
          <w:tcPr>
            <w:tcW w:w="178" w:type="dxa"/>
          </w:tcPr>
          <w:p w14:paraId="24CF54FE" w14:textId="77777777" w:rsidR="00F37D33" w:rsidRPr="006E4533" w:rsidRDefault="00F37D33" w:rsidP="00F37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40FC4C65" w14:textId="7D12E6C1" w:rsidR="00F37D33" w:rsidRPr="006E4533" w:rsidRDefault="00C71D65" w:rsidP="00F37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6E4533">
              <w:rPr>
                <w:rFonts w:ascii="Times New Roman" w:hAnsi="Times New Roman" w:cs="Times New Roman"/>
                <w:sz w:val="22"/>
                <w:szCs w:val="22"/>
              </w:rPr>
              <w:t>131,908</w:t>
            </w:r>
          </w:p>
        </w:tc>
        <w:tc>
          <w:tcPr>
            <w:tcW w:w="180" w:type="dxa"/>
          </w:tcPr>
          <w:p w14:paraId="2A0B9A68" w14:textId="77777777" w:rsidR="00F37D33" w:rsidRPr="001B4FBD" w:rsidRDefault="00F37D33" w:rsidP="00F37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1A2F47D9" w14:textId="09A53409" w:rsidR="00F37D33" w:rsidRPr="00976C1F" w:rsidRDefault="00F37D33" w:rsidP="00F37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highlight w:val="yellow"/>
              </w:rPr>
            </w:pPr>
            <w:r w:rsidRPr="005549A8">
              <w:rPr>
                <w:rFonts w:ascii="Times New Roman" w:hAnsi="Times New Roman" w:cs="Times New Roman"/>
                <w:sz w:val="22"/>
                <w:szCs w:val="22"/>
              </w:rPr>
              <w:t>109,979</w:t>
            </w:r>
          </w:p>
        </w:tc>
      </w:tr>
      <w:tr w:rsidR="00CF1334" w:rsidRPr="001B4FBD" w14:paraId="0624A7F1" w14:textId="77777777" w:rsidTr="00864B7E">
        <w:trPr>
          <w:cantSplit/>
          <w:trHeight w:val="272"/>
        </w:trPr>
        <w:tc>
          <w:tcPr>
            <w:tcW w:w="4049" w:type="dxa"/>
          </w:tcPr>
          <w:p w14:paraId="221D4B54" w14:textId="77777777" w:rsidR="00CF1334" w:rsidRPr="001B4FBD" w:rsidRDefault="00CF1334" w:rsidP="00CF1334">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3-6 months</w:t>
            </w:r>
          </w:p>
        </w:tc>
        <w:tc>
          <w:tcPr>
            <w:tcW w:w="1170" w:type="dxa"/>
          </w:tcPr>
          <w:p w14:paraId="58DF95F4" w14:textId="06DE01B1" w:rsidR="00CF1334" w:rsidRPr="006E4533" w:rsidRDefault="00CB4B71" w:rsidP="00CF1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6E4533">
              <w:rPr>
                <w:rFonts w:ascii="Times New Roman" w:hAnsi="Times New Roman" w:cs="Times New Roman"/>
                <w:sz w:val="22"/>
                <w:szCs w:val="22"/>
              </w:rPr>
              <w:t>65</w:t>
            </w:r>
          </w:p>
        </w:tc>
        <w:tc>
          <w:tcPr>
            <w:tcW w:w="180" w:type="dxa"/>
          </w:tcPr>
          <w:p w14:paraId="14889393" w14:textId="77777777" w:rsidR="00CF1334" w:rsidRPr="006E4533" w:rsidRDefault="00CF1334" w:rsidP="00CF1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56923163" w14:textId="271EE774" w:rsidR="00CF1334" w:rsidRPr="006E4533" w:rsidRDefault="00CF1334" w:rsidP="00CF1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sidRPr="006E4533">
              <w:rPr>
                <w:rFonts w:ascii="Times New Roman" w:hAnsi="Times New Roman" w:cs="Times New Roman"/>
                <w:sz w:val="22"/>
                <w:szCs w:val="22"/>
              </w:rPr>
              <w:t>53</w:t>
            </w:r>
          </w:p>
        </w:tc>
        <w:tc>
          <w:tcPr>
            <w:tcW w:w="178" w:type="dxa"/>
          </w:tcPr>
          <w:p w14:paraId="417D8BA4" w14:textId="77777777" w:rsidR="00CF1334" w:rsidRPr="006E4533" w:rsidRDefault="00CF1334" w:rsidP="00CF1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0862E2E8" w14:textId="592B7F56" w:rsidR="00CF1334" w:rsidRPr="006E4533" w:rsidRDefault="00C71D65" w:rsidP="00CF1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08" w:right="-198"/>
              <w:rPr>
                <w:rFonts w:ascii="Times New Roman" w:hAnsi="Times New Roman" w:cs="Times New Roman"/>
                <w:sz w:val="22"/>
                <w:szCs w:val="22"/>
              </w:rPr>
            </w:pPr>
            <w:r w:rsidRPr="006E4533">
              <w:rPr>
                <w:rFonts w:ascii="Times New Roman" w:hAnsi="Times New Roman" w:cs="Times New Roman"/>
                <w:sz w:val="22"/>
                <w:szCs w:val="22"/>
              </w:rPr>
              <w:t>-</w:t>
            </w:r>
          </w:p>
        </w:tc>
        <w:tc>
          <w:tcPr>
            <w:tcW w:w="180" w:type="dxa"/>
          </w:tcPr>
          <w:p w14:paraId="54A786F7" w14:textId="77777777" w:rsidR="00CF1334" w:rsidRPr="001B4FBD" w:rsidRDefault="00CF1334" w:rsidP="00CF1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32" w:type="dxa"/>
          </w:tcPr>
          <w:p w14:paraId="39F1A3C6" w14:textId="4310D147" w:rsidR="00CF1334" w:rsidRPr="00976C1F" w:rsidRDefault="00CF1334" w:rsidP="00CF1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198"/>
              <w:rPr>
                <w:rFonts w:ascii="Times New Roman" w:hAnsi="Times New Roman" w:cs="Times New Roman"/>
                <w:sz w:val="22"/>
                <w:szCs w:val="22"/>
                <w:highlight w:val="yellow"/>
              </w:rPr>
            </w:pPr>
            <w:r w:rsidRPr="00AE0B11">
              <w:rPr>
                <w:rFonts w:ascii="Times New Roman" w:hAnsi="Times New Roman" w:cs="Times New Roman"/>
                <w:sz w:val="22"/>
                <w:szCs w:val="22"/>
              </w:rPr>
              <w:t>-</w:t>
            </w:r>
          </w:p>
        </w:tc>
      </w:tr>
      <w:tr w:rsidR="00397B75" w:rsidRPr="001B4FBD" w14:paraId="7EC79067" w14:textId="77777777" w:rsidTr="00864B7E">
        <w:trPr>
          <w:cantSplit/>
        </w:trPr>
        <w:tc>
          <w:tcPr>
            <w:tcW w:w="4049" w:type="dxa"/>
          </w:tcPr>
          <w:p w14:paraId="3C309704" w14:textId="77777777" w:rsidR="00397B75" w:rsidRPr="001B4FBD" w:rsidRDefault="00397B75" w:rsidP="00397B75">
            <w:pPr>
              <w:spacing w:line="240" w:lineRule="exact"/>
              <w:rPr>
                <w:rFonts w:ascii="Times New Roman" w:hAnsi="Times New Roman" w:cs="Times New Roman"/>
                <w:b/>
                <w:bCs/>
                <w:sz w:val="22"/>
                <w:szCs w:val="22"/>
              </w:rPr>
            </w:pPr>
            <w:r w:rsidRPr="001B4FBD">
              <w:rPr>
                <w:rFonts w:ascii="Times New Roman" w:hAnsi="Times New Roman" w:cs="Times New Roman"/>
                <w:b/>
                <w:bCs/>
                <w:sz w:val="22"/>
                <w:szCs w:val="22"/>
              </w:rPr>
              <w:t>Total</w:t>
            </w:r>
          </w:p>
        </w:tc>
        <w:tc>
          <w:tcPr>
            <w:tcW w:w="1170" w:type="dxa"/>
            <w:tcBorders>
              <w:top w:val="single" w:sz="4" w:space="0" w:color="auto"/>
            </w:tcBorders>
          </w:tcPr>
          <w:p w14:paraId="2F1E5543" w14:textId="113FA24F" w:rsidR="00397B75" w:rsidRPr="006E4533" w:rsidRDefault="00740A4B" w:rsidP="0039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b/>
                <w:bCs/>
                <w:sz w:val="22"/>
                <w:szCs w:val="22"/>
              </w:rPr>
            </w:pPr>
            <w:r w:rsidRPr="006E4533">
              <w:rPr>
                <w:rFonts w:ascii="Times New Roman" w:hAnsi="Times New Roman" w:cs="Times New Roman"/>
                <w:b/>
                <w:bCs/>
                <w:sz w:val="22"/>
                <w:szCs w:val="22"/>
              </w:rPr>
              <w:t>1,156,211</w:t>
            </w:r>
          </w:p>
        </w:tc>
        <w:tc>
          <w:tcPr>
            <w:tcW w:w="180" w:type="dxa"/>
          </w:tcPr>
          <w:p w14:paraId="39B9B8E4" w14:textId="77777777" w:rsidR="00397B75" w:rsidRPr="006E4533" w:rsidRDefault="00397B75" w:rsidP="0039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14:paraId="24F6DC98" w14:textId="074CFA93" w:rsidR="00397B75" w:rsidRPr="006E4533" w:rsidRDefault="00397B75" w:rsidP="0039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6E4533">
              <w:rPr>
                <w:rFonts w:ascii="Times New Roman" w:hAnsi="Times New Roman" w:cs="Times New Roman"/>
                <w:b/>
                <w:bCs/>
                <w:sz w:val="22"/>
                <w:szCs w:val="22"/>
              </w:rPr>
              <w:t>1,207,870</w:t>
            </w:r>
          </w:p>
        </w:tc>
        <w:tc>
          <w:tcPr>
            <w:tcW w:w="178" w:type="dxa"/>
          </w:tcPr>
          <w:p w14:paraId="2D797DEC" w14:textId="77777777" w:rsidR="00397B75" w:rsidRPr="006E4533" w:rsidRDefault="00397B75" w:rsidP="0039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tcBorders>
          </w:tcPr>
          <w:p w14:paraId="28E0A43F" w14:textId="50F76FEF" w:rsidR="00397B75" w:rsidRPr="006E4533" w:rsidRDefault="00FD735A" w:rsidP="0039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b/>
                <w:bCs/>
                <w:sz w:val="22"/>
                <w:szCs w:val="22"/>
              </w:rPr>
            </w:pPr>
            <w:r w:rsidRPr="006E4533">
              <w:rPr>
                <w:rFonts w:ascii="Times New Roman" w:hAnsi="Times New Roman" w:cs="Times New Roman"/>
                <w:b/>
                <w:bCs/>
                <w:sz w:val="22"/>
                <w:szCs w:val="22"/>
              </w:rPr>
              <w:t>1,173,003</w:t>
            </w:r>
          </w:p>
        </w:tc>
        <w:tc>
          <w:tcPr>
            <w:tcW w:w="180" w:type="dxa"/>
          </w:tcPr>
          <w:p w14:paraId="4D09D2BD" w14:textId="77777777" w:rsidR="00397B75" w:rsidRPr="00A74911" w:rsidRDefault="00397B75" w:rsidP="0039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32" w:type="dxa"/>
            <w:tcBorders>
              <w:top w:val="single" w:sz="4" w:space="0" w:color="auto"/>
            </w:tcBorders>
          </w:tcPr>
          <w:p w14:paraId="0CE66BF0" w14:textId="628915E3" w:rsidR="00397B75" w:rsidRPr="00976C1F" w:rsidRDefault="00397B75" w:rsidP="0039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highlight w:val="yellow"/>
              </w:rPr>
            </w:pPr>
            <w:r w:rsidRPr="005549A8">
              <w:rPr>
                <w:rFonts w:ascii="Times New Roman" w:hAnsi="Times New Roman" w:cs="Times New Roman"/>
                <w:b/>
                <w:bCs/>
                <w:sz w:val="22"/>
                <w:szCs w:val="22"/>
              </w:rPr>
              <w:t>1,217,609</w:t>
            </w:r>
          </w:p>
        </w:tc>
      </w:tr>
      <w:tr w:rsidR="00397B75" w:rsidRPr="001B4FBD" w14:paraId="2D704F2D" w14:textId="77777777" w:rsidTr="00B96BC0">
        <w:trPr>
          <w:cantSplit/>
        </w:trPr>
        <w:tc>
          <w:tcPr>
            <w:tcW w:w="4049" w:type="dxa"/>
          </w:tcPr>
          <w:p w14:paraId="48FBC4CA" w14:textId="50DC7907" w:rsidR="00397B75" w:rsidRPr="001B4FBD" w:rsidRDefault="00397B75" w:rsidP="00397B75">
            <w:pPr>
              <w:spacing w:line="240" w:lineRule="exact"/>
              <w:rPr>
                <w:rFonts w:ascii="Times New Roman" w:hAnsi="Times New Roman" w:cs="Times New Roman"/>
                <w:sz w:val="22"/>
                <w:szCs w:val="22"/>
              </w:rPr>
            </w:pPr>
            <w:r w:rsidRPr="001B4FBD">
              <w:rPr>
                <w:rFonts w:ascii="Times New Roman" w:hAnsi="Times New Roman" w:cs="Times New Roman"/>
                <w:i/>
                <w:iCs/>
                <w:sz w:val="22"/>
                <w:szCs w:val="22"/>
              </w:rPr>
              <w:t>Less</w:t>
            </w:r>
            <w:r w:rsidRPr="001B4FBD">
              <w:rPr>
                <w:rFonts w:ascii="Times New Roman" w:hAnsi="Times New Roman" w:cs="Times New Roman"/>
                <w:sz w:val="22"/>
                <w:szCs w:val="22"/>
              </w:rPr>
              <w:t xml:space="preserve"> allowance for</w:t>
            </w:r>
            <w:r w:rsidRPr="001B4FBD">
              <w:rPr>
                <w:rFonts w:ascii="Times New Roman" w:hAnsi="Times New Roman" w:cs="Times New Roman"/>
                <w:sz w:val="22"/>
                <w:szCs w:val="22"/>
                <w:cs/>
              </w:rPr>
              <w:t xml:space="preserve"> </w:t>
            </w:r>
            <w:r w:rsidRPr="001B4FBD">
              <w:rPr>
                <w:rFonts w:ascii="Times New Roman" w:hAnsi="Times New Roman" w:cs="Times New Roman"/>
                <w:sz w:val="22"/>
                <w:szCs w:val="22"/>
              </w:rPr>
              <w:t>expected credit loss</w:t>
            </w:r>
          </w:p>
        </w:tc>
        <w:tc>
          <w:tcPr>
            <w:tcW w:w="1170" w:type="dxa"/>
            <w:tcBorders>
              <w:bottom w:val="single" w:sz="4" w:space="0" w:color="auto"/>
            </w:tcBorders>
            <w:vAlign w:val="bottom"/>
          </w:tcPr>
          <w:p w14:paraId="7DB95F82" w14:textId="794E22FD" w:rsidR="00397B75" w:rsidRPr="006E4533" w:rsidRDefault="008D34D8" w:rsidP="009D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08" w:right="-198"/>
              <w:rPr>
                <w:rFonts w:ascii="Times New Roman" w:hAnsi="Times New Roman" w:cs="Times New Roman"/>
                <w:sz w:val="22"/>
                <w:szCs w:val="22"/>
              </w:rPr>
            </w:pPr>
            <w:r w:rsidRPr="006E4533">
              <w:rPr>
                <w:rFonts w:ascii="Times New Roman" w:hAnsi="Times New Roman" w:cs="Times New Roman"/>
                <w:sz w:val="22"/>
                <w:szCs w:val="22"/>
              </w:rPr>
              <w:t>-</w:t>
            </w:r>
          </w:p>
        </w:tc>
        <w:tc>
          <w:tcPr>
            <w:tcW w:w="180" w:type="dxa"/>
            <w:vAlign w:val="bottom"/>
          </w:tcPr>
          <w:p w14:paraId="4B91EE2B" w14:textId="77777777" w:rsidR="00397B75" w:rsidRPr="006E4533" w:rsidRDefault="00397B75" w:rsidP="0039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1260" w:type="dxa"/>
            <w:tcBorders>
              <w:bottom w:val="single" w:sz="4" w:space="0" w:color="auto"/>
            </w:tcBorders>
            <w:vAlign w:val="bottom"/>
          </w:tcPr>
          <w:p w14:paraId="386ACFD9" w14:textId="343F475A" w:rsidR="00397B75" w:rsidRPr="006E4533" w:rsidRDefault="00397B75" w:rsidP="0039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08" w:right="-198"/>
              <w:rPr>
                <w:rFonts w:ascii="Times New Roman" w:hAnsi="Times New Roman" w:cs="Times New Roman"/>
                <w:sz w:val="22"/>
                <w:szCs w:val="22"/>
              </w:rPr>
            </w:pPr>
            <w:r w:rsidRPr="006E4533">
              <w:rPr>
                <w:rFonts w:ascii="Times New Roman" w:hAnsi="Times New Roman" w:cs="Times New Roman"/>
                <w:sz w:val="22"/>
                <w:szCs w:val="22"/>
              </w:rPr>
              <w:t>-</w:t>
            </w:r>
          </w:p>
        </w:tc>
        <w:tc>
          <w:tcPr>
            <w:tcW w:w="178" w:type="dxa"/>
            <w:vAlign w:val="bottom"/>
          </w:tcPr>
          <w:p w14:paraId="74B484B5" w14:textId="77777777" w:rsidR="00397B75" w:rsidRPr="006E4533" w:rsidRDefault="00397B75" w:rsidP="0039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Borders>
              <w:bottom w:val="single" w:sz="4" w:space="0" w:color="auto"/>
            </w:tcBorders>
          </w:tcPr>
          <w:p w14:paraId="4C53FB87" w14:textId="3F8E0A1A" w:rsidR="00397B75" w:rsidRPr="006E4533" w:rsidRDefault="00FD735A" w:rsidP="009D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08" w:right="-198"/>
              <w:rPr>
                <w:rFonts w:ascii="Times New Roman" w:hAnsi="Times New Roman" w:cs="Times New Roman"/>
                <w:sz w:val="22"/>
                <w:szCs w:val="22"/>
              </w:rPr>
            </w:pPr>
            <w:r w:rsidRPr="006E4533">
              <w:rPr>
                <w:rFonts w:ascii="Times New Roman" w:hAnsi="Times New Roman" w:cs="Times New Roman"/>
                <w:sz w:val="22"/>
                <w:szCs w:val="22"/>
              </w:rPr>
              <w:t>-</w:t>
            </w:r>
          </w:p>
        </w:tc>
        <w:tc>
          <w:tcPr>
            <w:tcW w:w="180" w:type="dxa"/>
            <w:vAlign w:val="bottom"/>
          </w:tcPr>
          <w:p w14:paraId="4CE559E9" w14:textId="77777777" w:rsidR="00397B75" w:rsidRPr="001B4FBD" w:rsidRDefault="00397B75" w:rsidP="0039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Borders>
              <w:bottom w:val="single" w:sz="4" w:space="0" w:color="auto"/>
            </w:tcBorders>
            <w:vAlign w:val="bottom"/>
          </w:tcPr>
          <w:p w14:paraId="15B720C1" w14:textId="30D8FB1C" w:rsidR="00397B75" w:rsidRPr="00397B75" w:rsidRDefault="00397B75" w:rsidP="0039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r>
      <w:tr w:rsidR="00397B75" w:rsidRPr="001B4FBD" w14:paraId="32022C4B" w14:textId="77777777" w:rsidTr="00864B7E">
        <w:trPr>
          <w:cantSplit/>
        </w:trPr>
        <w:tc>
          <w:tcPr>
            <w:tcW w:w="4049" w:type="dxa"/>
          </w:tcPr>
          <w:p w14:paraId="489A3AA1" w14:textId="77777777" w:rsidR="00397B75" w:rsidRPr="001B4FBD" w:rsidRDefault="00397B75" w:rsidP="00397B75">
            <w:pPr>
              <w:spacing w:line="240" w:lineRule="exact"/>
              <w:rPr>
                <w:rFonts w:ascii="Times New Roman" w:hAnsi="Times New Roman" w:cs="Times New Roman"/>
                <w:b/>
                <w:bCs/>
                <w:sz w:val="22"/>
                <w:szCs w:val="22"/>
              </w:rPr>
            </w:pPr>
            <w:r w:rsidRPr="001B4FBD">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5FC7FEB0" w14:textId="5D285864" w:rsidR="00397B75" w:rsidRPr="006E4533" w:rsidRDefault="00556020" w:rsidP="0039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b/>
                <w:bCs/>
                <w:sz w:val="22"/>
                <w:szCs w:val="22"/>
              </w:rPr>
            </w:pPr>
            <w:r w:rsidRPr="006E4533">
              <w:rPr>
                <w:rFonts w:ascii="Times New Roman" w:hAnsi="Times New Roman" w:cs="Times New Roman"/>
                <w:b/>
                <w:bCs/>
                <w:sz w:val="22"/>
                <w:szCs w:val="22"/>
              </w:rPr>
              <w:t>1,156,211</w:t>
            </w:r>
          </w:p>
        </w:tc>
        <w:tc>
          <w:tcPr>
            <w:tcW w:w="180" w:type="dxa"/>
          </w:tcPr>
          <w:p w14:paraId="16829BBA" w14:textId="77777777" w:rsidR="00397B75" w:rsidRPr="006E4533" w:rsidRDefault="00397B75" w:rsidP="0039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B9CF6BA" w14:textId="104310F5" w:rsidR="00397B75" w:rsidRPr="006E4533" w:rsidRDefault="00397B75" w:rsidP="0039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6E4533">
              <w:rPr>
                <w:rFonts w:ascii="Times New Roman" w:hAnsi="Times New Roman" w:cs="Times New Roman"/>
                <w:b/>
                <w:bCs/>
                <w:sz w:val="22"/>
                <w:szCs w:val="22"/>
              </w:rPr>
              <w:t>1,207,870</w:t>
            </w:r>
          </w:p>
        </w:tc>
        <w:tc>
          <w:tcPr>
            <w:tcW w:w="178" w:type="dxa"/>
          </w:tcPr>
          <w:p w14:paraId="3FB21456" w14:textId="77777777" w:rsidR="00397B75" w:rsidRPr="006E4533" w:rsidRDefault="00397B75" w:rsidP="0039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bottom w:val="double" w:sz="4" w:space="0" w:color="auto"/>
            </w:tcBorders>
          </w:tcPr>
          <w:p w14:paraId="2DC30E1F" w14:textId="1AC5CDF3" w:rsidR="00397B75" w:rsidRPr="006E4533" w:rsidRDefault="00FD735A" w:rsidP="0039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b/>
                <w:bCs/>
                <w:sz w:val="22"/>
                <w:szCs w:val="22"/>
              </w:rPr>
            </w:pPr>
            <w:r w:rsidRPr="006E4533">
              <w:rPr>
                <w:rFonts w:ascii="Times New Roman" w:hAnsi="Times New Roman" w:cs="Times New Roman"/>
                <w:b/>
                <w:bCs/>
                <w:sz w:val="22"/>
                <w:szCs w:val="22"/>
              </w:rPr>
              <w:t>1,173,003</w:t>
            </w:r>
          </w:p>
        </w:tc>
        <w:tc>
          <w:tcPr>
            <w:tcW w:w="180" w:type="dxa"/>
          </w:tcPr>
          <w:p w14:paraId="2F017DCD" w14:textId="77777777" w:rsidR="00397B75" w:rsidRPr="00A74911" w:rsidRDefault="00397B75" w:rsidP="0039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32" w:type="dxa"/>
            <w:tcBorders>
              <w:top w:val="single" w:sz="4" w:space="0" w:color="auto"/>
              <w:bottom w:val="double" w:sz="4" w:space="0" w:color="auto"/>
            </w:tcBorders>
          </w:tcPr>
          <w:p w14:paraId="6743E056" w14:textId="440129D2" w:rsidR="00397B75" w:rsidRPr="00976C1F" w:rsidRDefault="00397B75" w:rsidP="0039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highlight w:val="yellow"/>
              </w:rPr>
            </w:pPr>
            <w:r w:rsidRPr="005549A8">
              <w:rPr>
                <w:rFonts w:ascii="Times New Roman" w:hAnsi="Times New Roman" w:cs="Times New Roman"/>
                <w:b/>
                <w:bCs/>
                <w:sz w:val="22"/>
                <w:szCs w:val="22"/>
              </w:rPr>
              <w:t>1,217,609</w:t>
            </w:r>
          </w:p>
        </w:tc>
      </w:tr>
    </w:tbl>
    <w:p w14:paraId="3C547B41" w14:textId="3DA4E4AB" w:rsidR="00425E0C" w:rsidRPr="00082C78"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379" w:type="dxa"/>
        <w:tblInd w:w="451" w:type="dxa"/>
        <w:tblLayout w:type="fixed"/>
        <w:tblCellMar>
          <w:left w:w="79" w:type="dxa"/>
          <w:right w:w="79" w:type="dxa"/>
        </w:tblCellMar>
        <w:tblLook w:val="0000" w:firstRow="0" w:lastRow="0" w:firstColumn="0" w:lastColumn="0" w:noHBand="0" w:noVBand="0"/>
      </w:tblPr>
      <w:tblGrid>
        <w:gridCol w:w="4049"/>
        <w:gridCol w:w="1170"/>
        <w:gridCol w:w="180"/>
        <w:gridCol w:w="1260"/>
        <w:gridCol w:w="178"/>
        <w:gridCol w:w="1137"/>
        <w:gridCol w:w="180"/>
        <w:gridCol w:w="1225"/>
      </w:tblGrid>
      <w:tr w:rsidR="008477CB" w:rsidRPr="00B41465" w14:paraId="78D3374D" w14:textId="77777777" w:rsidTr="00CE1265">
        <w:trPr>
          <w:cantSplit/>
          <w:tblHeader/>
        </w:trPr>
        <w:tc>
          <w:tcPr>
            <w:tcW w:w="4049" w:type="dxa"/>
            <w:vAlign w:val="bottom"/>
          </w:tcPr>
          <w:p w14:paraId="6C1DB159" w14:textId="77777777" w:rsidR="008477CB" w:rsidRPr="00425E0C" w:rsidRDefault="008477CB">
            <w:pPr>
              <w:pStyle w:val="acctfourfigures"/>
              <w:shd w:val="clear" w:color="auto" w:fill="FFFFFF"/>
              <w:tabs>
                <w:tab w:val="clear" w:pos="765"/>
              </w:tabs>
              <w:spacing w:line="240" w:lineRule="auto"/>
              <w:rPr>
                <w:b/>
                <w:bCs/>
                <w:i/>
                <w:iCs/>
                <w:szCs w:val="22"/>
              </w:rPr>
            </w:pPr>
            <w:r w:rsidRPr="00425E0C">
              <w:rPr>
                <w:b/>
                <w:bCs/>
                <w:i/>
                <w:iCs/>
                <w:szCs w:val="22"/>
              </w:rPr>
              <w:t>Expected credit loss</w:t>
            </w:r>
            <w:r w:rsidRPr="00425E0C" w:rsidDel="00043D87">
              <w:rPr>
                <w:b/>
                <w:bCs/>
                <w:i/>
                <w:iCs/>
                <w:szCs w:val="22"/>
              </w:rPr>
              <w:t xml:space="preserve"> </w:t>
            </w:r>
          </w:p>
        </w:tc>
        <w:tc>
          <w:tcPr>
            <w:tcW w:w="2610" w:type="dxa"/>
            <w:gridSpan w:val="3"/>
            <w:vAlign w:val="bottom"/>
          </w:tcPr>
          <w:p w14:paraId="4A29990B" w14:textId="77777777" w:rsidR="008477CB" w:rsidRPr="00425E0C" w:rsidRDefault="008477CB">
            <w:pPr>
              <w:pStyle w:val="acctmergecolhdg"/>
              <w:spacing w:line="240" w:lineRule="auto"/>
              <w:ind w:left="105" w:firstLine="4"/>
              <w:rPr>
                <w:szCs w:val="22"/>
              </w:rPr>
            </w:pPr>
            <w:r w:rsidRPr="00425E0C">
              <w:rPr>
                <w:szCs w:val="22"/>
              </w:rPr>
              <w:t xml:space="preserve">Consolidated </w:t>
            </w:r>
          </w:p>
          <w:p w14:paraId="38E1229F" w14:textId="77777777" w:rsidR="008477CB" w:rsidRPr="00425E0C" w:rsidRDefault="008477CB">
            <w:pPr>
              <w:pStyle w:val="acctmergecolhdg"/>
              <w:spacing w:line="240" w:lineRule="auto"/>
              <w:ind w:left="105" w:firstLine="4"/>
              <w:rPr>
                <w:b w:val="0"/>
                <w:bCs/>
                <w:szCs w:val="22"/>
              </w:rPr>
            </w:pPr>
            <w:r w:rsidRPr="00425E0C">
              <w:rPr>
                <w:szCs w:val="22"/>
              </w:rPr>
              <w:t xml:space="preserve">financial statements </w:t>
            </w:r>
          </w:p>
        </w:tc>
        <w:tc>
          <w:tcPr>
            <w:tcW w:w="178" w:type="dxa"/>
          </w:tcPr>
          <w:p w14:paraId="2FFA0F9F" w14:textId="77777777" w:rsidR="008477CB" w:rsidRPr="00425E0C" w:rsidRDefault="008477CB">
            <w:pPr>
              <w:pStyle w:val="acctmergecolhdg"/>
              <w:spacing w:line="240" w:lineRule="auto"/>
              <w:ind w:left="105" w:right="-79" w:firstLine="4"/>
              <w:rPr>
                <w:b w:val="0"/>
                <w:bCs/>
                <w:szCs w:val="22"/>
              </w:rPr>
            </w:pPr>
          </w:p>
        </w:tc>
        <w:tc>
          <w:tcPr>
            <w:tcW w:w="2542" w:type="dxa"/>
            <w:gridSpan w:val="3"/>
            <w:vAlign w:val="bottom"/>
          </w:tcPr>
          <w:p w14:paraId="273602C8" w14:textId="77777777" w:rsidR="008477CB" w:rsidRPr="00425E0C" w:rsidRDefault="008477CB">
            <w:pPr>
              <w:pStyle w:val="acctmergecolhdg"/>
              <w:spacing w:line="240" w:lineRule="auto"/>
              <w:ind w:left="105" w:right="-79" w:firstLine="4"/>
              <w:rPr>
                <w:szCs w:val="22"/>
              </w:rPr>
            </w:pPr>
            <w:r w:rsidRPr="00425E0C">
              <w:rPr>
                <w:szCs w:val="22"/>
              </w:rPr>
              <w:t xml:space="preserve">Separate </w:t>
            </w:r>
          </w:p>
          <w:p w14:paraId="5E157916" w14:textId="77777777" w:rsidR="008477CB" w:rsidRPr="00425E0C" w:rsidRDefault="008477CB">
            <w:pPr>
              <w:pStyle w:val="acctmergecolhdg"/>
              <w:spacing w:line="240" w:lineRule="auto"/>
              <w:ind w:left="105" w:right="-79" w:firstLine="4"/>
              <w:rPr>
                <w:b w:val="0"/>
                <w:bCs/>
                <w:szCs w:val="22"/>
              </w:rPr>
            </w:pPr>
            <w:r w:rsidRPr="00425E0C">
              <w:rPr>
                <w:szCs w:val="22"/>
              </w:rPr>
              <w:t>financial statements</w:t>
            </w:r>
          </w:p>
        </w:tc>
      </w:tr>
      <w:tr w:rsidR="00976C1F" w:rsidRPr="00B41465" w14:paraId="1A374B13" w14:textId="77777777" w:rsidTr="00CE1265">
        <w:trPr>
          <w:cantSplit/>
          <w:tblHeader/>
        </w:trPr>
        <w:tc>
          <w:tcPr>
            <w:tcW w:w="4049" w:type="dxa"/>
            <w:vAlign w:val="bottom"/>
          </w:tcPr>
          <w:p w14:paraId="59FD7DE8" w14:textId="26E5BBBE" w:rsidR="00976C1F" w:rsidRPr="00425E0C" w:rsidRDefault="00976C1F" w:rsidP="00976C1F">
            <w:pPr>
              <w:pStyle w:val="acctfourfigures"/>
              <w:shd w:val="clear" w:color="auto" w:fill="FFFFFF"/>
              <w:tabs>
                <w:tab w:val="clear" w:pos="765"/>
              </w:tabs>
              <w:spacing w:line="240" w:lineRule="auto"/>
              <w:ind w:right="-78"/>
              <w:rPr>
                <w:b/>
                <w:bCs/>
                <w:color w:val="0000FF"/>
                <w:spacing w:val="-10"/>
                <w:szCs w:val="22"/>
                <w:lang w:val="en-US" w:bidi="th-TH"/>
              </w:rPr>
            </w:pPr>
            <w:r w:rsidRPr="00471669">
              <w:rPr>
                <w:b/>
                <w:bCs/>
                <w:i/>
                <w:iCs/>
                <w:spacing w:val="-10"/>
                <w:szCs w:val="22"/>
              </w:rPr>
              <w:t>For the</w:t>
            </w:r>
            <w:r w:rsidRPr="00471669">
              <w:rPr>
                <w:b/>
                <w:bCs/>
                <w:i/>
                <w:iCs/>
                <w:spacing w:val="-10"/>
                <w:szCs w:val="22"/>
                <w:lang w:val="en-US"/>
              </w:rPr>
              <w:t xml:space="preserve"> </w:t>
            </w:r>
            <w:r>
              <w:rPr>
                <w:b/>
                <w:bCs/>
                <w:i/>
                <w:iCs/>
                <w:spacing w:val="-10"/>
                <w:szCs w:val="22"/>
                <w:lang w:val="en-US"/>
              </w:rPr>
              <w:t>three</w:t>
            </w:r>
            <w:r w:rsidRPr="00471669">
              <w:rPr>
                <w:b/>
                <w:bCs/>
                <w:i/>
                <w:iCs/>
                <w:spacing w:val="-10"/>
                <w:szCs w:val="22"/>
              </w:rPr>
              <w:t>-month period ended 3</w:t>
            </w:r>
            <w:r>
              <w:rPr>
                <w:b/>
                <w:bCs/>
                <w:i/>
                <w:iCs/>
                <w:spacing w:val="-10"/>
                <w:szCs w:val="22"/>
              </w:rPr>
              <w:t>1 March</w:t>
            </w:r>
          </w:p>
        </w:tc>
        <w:tc>
          <w:tcPr>
            <w:tcW w:w="1170" w:type="dxa"/>
          </w:tcPr>
          <w:p w14:paraId="6CD40DB6" w14:textId="7DDB856E" w:rsidR="00976C1F" w:rsidRPr="00425E0C" w:rsidRDefault="00976C1F" w:rsidP="00976C1F">
            <w:pPr>
              <w:pStyle w:val="acctmergecolhdg"/>
              <w:spacing w:line="240" w:lineRule="auto"/>
              <w:ind w:left="-83" w:right="-79" w:firstLine="4"/>
              <w:rPr>
                <w:b w:val="0"/>
                <w:bCs/>
                <w:szCs w:val="22"/>
              </w:rPr>
            </w:pPr>
            <w:r w:rsidRPr="00F043FA">
              <w:rPr>
                <w:b w:val="0"/>
                <w:szCs w:val="22"/>
              </w:rPr>
              <w:t>202</w:t>
            </w:r>
            <w:r>
              <w:rPr>
                <w:b w:val="0"/>
                <w:szCs w:val="22"/>
              </w:rPr>
              <w:t>6</w:t>
            </w:r>
          </w:p>
        </w:tc>
        <w:tc>
          <w:tcPr>
            <w:tcW w:w="180" w:type="dxa"/>
          </w:tcPr>
          <w:p w14:paraId="1E1EF68E" w14:textId="77777777" w:rsidR="00976C1F" w:rsidRPr="00425E0C" w:rsidRDefault="00976C1F" w:rsidP="00976C1F">
            <w:pPr>
              <w:pStyle w:val="acctmergecolhdg"/>
              <w:spacing w:line="240" w:lineRule="auto"/>
              <w:ind w:left="-83" w:firstLine="4"/>
              <w:rPr>
                <w:b w:val="0"/>
                <w:bCs/>
                <w:szCs w:val="22"/>
              </w:rPr>
            </w:pPr>
          </w:p>
        </w:tc>
        <w:tc>
          <w:tcPr>
            <w:tcW w:w="1260" w:type="dxa"/>
          </w:tcPr>
          <w:p w14:paraId="24E56DBE" w14:textId="724D7AF8" w:rsidR="00976C1F" w:rsidRPr="00425E0C" w:rsidRDefault="00976C1F" w:rsidP="00976C1F">
            <w:pPr>
              <w:pStyle w:val="acctmergecolhdg"/>
              <w:spacing w:line="240" w:lineRule="auto"/>
              <w:ind w:left="-83" w:firstLine="4"/>
              <w:rPr>
                <w:b w:val="0"/>
                <w:bCs/>
                <w:szCs w:val="22"/>
              </w:rPr>
            </w:pPr>
            <w:r w:rsidRPr="00F043FA">
              <w:rPr>
                <w:b w:val="0"/>
                <w:szCs w:val="22"/>
              </w:rPr>
              <w:t>202</w:t>
            </w:r>
            <w:r>
              <w:rPr>
                <w:b w:val="0"/>
                <w:szCs w:val="22"/>
              </w:rPr>
              <w:t>5</w:t>
            </w:r>
          </w:p>
        </w:tc>
        <w:tc>
          <w:tcPr>
            <w:tcW w:w="178" w:type="dxa"/>
          </w:tcPr>
          <w:p w14:paraId="10AFE8CB" w14:textId="77777777" w:rsidR="00976C1F" w:rsidRPr="00425E0C" w:rsidRDefault="00976C1F" w:rsidP="00976C1F">
            <w:pPr>
              <w:pStyle w:val="acctmergecolhdg"/>
              <w:spacing w:line="240" w:lineRule="auto"/>
              <w:ind w:left="-83" w:right="-79" w:firstLine="4"/>
              <w:rPr>
                <w:b w:val="0"/>
                <w:bCs/>
                <w:szCs w:val="22"/>
              </w:rPr>
            </w:pPr>
          </w:p>
        </w:tc>
        <w:tc>
          <w:tcPr>
            <w:tcW w:w="1137" w:type="dxa"/>
          </w:tcPr>
          <w:p w14:paraId="47827442" w14:textId="6779D5A9" w:rsidR="00976C1F" w:rsidRPr="00425E0C" w:rsidRDefault="00976C1F" w:rsidP="00976C1F">
            <w:pPr>
              <w:pStyle w:val="acctmergecolhdg"/>
              <w:spacing w:line="240" w:lineRule="auto"/>
              <w:ind w:left="-83" w:right="-79" w:firstLine="4"/>
              <w:rPr>
                <w:b w:val="0"/>
                <w:bCs/>
                <w:szCs w:val="22"/>
              </w:rPr>
            </w:pPr>
            <w:r w:rsidRPr="00F043FA">
              <w:rPr>
                <w:b w:val="0"/>
                <w:szCs w:val="22"/>
              </w:rPr>
              <w:t>202</w:t>
            </w:r>
            <w:r>
              <w:rPr>
                <w:b w:val="0"/>
                <w:szCs w:val="22"/>
              </w:rPr>
              <w:t>6</w:t>
            </w:r>
          </w:p>
        </w:tc>
        <w:tc>
          <w:tcPr>
            <w:tcW w:w="180" w:type="dxa"/>
          </w:tcPr>
          <w:p w14:paraId="72B2F0E0" w14:textId="77777777" w:rsidR="00976C1F" w:rsidRPr="00425E0C" w:rsidRDefault="00976C1F" w:rsidP="00976C1F">
            <w:pPr>
              <w:pStyle w:val="acctmergecolhdg"/>
              <w:spacing w:line="240" w:lineRule="auto"/>
              <w:rPr>
                <w:b w:val="0"/>
                <w:bCs/>
                <w:szCs w:val="22"/>
              </w:rPr>
            </w:pPr>
          </w:p>
        </w:tc>
        <w:tc>
          <w:tcPr>
            <w:tcW w:w="1225" w:type="dxa"/>
          </w:tcPr>
          <w:p w14:paraId="55CFA69A" w14:textId="41DB5F51" w:rsidR="00976C1F" w:rsidRPr="00425E0C" w:rsidRDefault="00976C1F" w:rsidP="00976C1F">
            <w:pPr>
              <w:pStyle w:val="acctmergecolhdg"/>
              <w:spacing w:line="240" w:lineRule="auto"/>
              <w:ind w:left="-83" w:right="-79" w:firstLine="4"/>
              <w:rPr>
                <w:b w:val="0"/>
                <w:bCs/>
                <w:szCs w:val="22"/>
              </w:rPr>
            </w:pPr>
            <w:r w:rsidRPr="00F043FA">
              <w:rPr>
                <w:b w:val="0"/>
                <w:szCs w:val="22"/>
              </w:rPr>
              <w:t>202</w:t>
            </w:r>
            <w:r>
              <w:rPr>
                <w:b w:val="0"/>
                <w:szCs w:val="22"/>
              </w:rPr>
              <w:t>5</w:t>
            </w:r>
          </w:p>
        </w:tc>
      </w:tr>
      <w:tr w:rsidR="006E5F46" w:rsidRPr="00B41465" w14:paraId="537157E4" w14:textId="77777777" w:rsidTr="00CE1265">
        <w:trPr>
          <w:cantSplit/>
          <w:tblHeader/>
        </w:trPr>
        <w:tc>
          <w:tcPr>
            <w:tcW w:w="4049" w:type="dxa"/>
            <w:vAlign w:val="bottom"/>
          </w:tcPr>
          <w:p w14:paraId="5647C54F" w14:textId="77777777" w:rsidR="006E5F46" w:rsidRPr="00425E0C" w:rsidRDefault="006E5F46" w:rsidP="006E5F46">
            <w:pPr>
              <w:pStyle w:val="acctfourfigures"/>
              <w:tabs>
                <w:tab w:val="clear" w:pos="765"/>
              </w:tabs>
              <w:spacing w:line="240" w:lineRule="auto"/>
              <w:ind w:left="188" w:hanging="174"/>
              <w:rPr>
                <w:b/>
                <w:bCs/>
                <w:i/>
                <w:iCs/>
                <w:szCs w:val="22"/>
              </w:rPr>
            </w:pPr>
          </w:p>
        </w:tc>
        <w:tc>
          <w:tcPr>
            <w:tcW w:w="5330" w:type="dxa"/>
            <w:gridSpan w:val="7"/>
            <w:vAlign w:val="bottom"/>
          </w:tcPr>
          <w:p w14:paraId="1A694463" w14:textId="77777777" w:rsidR="006E5F46" w:rsidRPr="00425E0C" w:rsidRDefault="006E5F46" w:rsidP="006E5F46">
            <w:pPr>
              <w:pStyle w:val="acctmergecolhdg"/>
              <w:spacing w:line="240" w:lineRule="auto"/>
              <w:ind w:left="-83" w:right="-79" w:firstLine="4"/>
              <w:rPr>
                <w:b w:val="0"/>
                <w:bCs/>
                <w:i/>
                <w:iCs/>
                <w:szCs w:val="22"/>
              </w:rPr>
            </w:pPr>
            <w:r w:rsidRPr="00425E0C">
              <w:rPr>
                <w:b w:val="0"/>
                <w:bCs/>
                <w:i/>
                <w:iCs/>
                <w:szCs w:val="22"/>
              </w:rPr>
              <w:t>(in thousand Baht)</w:t>
            </w:r>
          </w:p>
        </w:tc>
      </w:tr>
      <w:tr w:rsidR="00CE1265" w:rsidRPr="00B41465" w14:paraId="3AE69F48" w14:textId="2B6C1C39" w:rsidTr="00CE1265">
        <w:trPr>
          <w:cantSplit/>
        </w:trPr>
        <w:tc>
          <w:tcPr>
            <w:tcW w:w="4049" w:type="dxa"/>
          </w:tcPr>
          <w:p w14:paraId="21DC645F" w14:textId="11D1F743" w:rsidR="00CE1265" w:rsidRPr="009D06B0" w:rsidRDefault="009D06B0" w:rsidP="009D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3D0083">
              <w:rPr>
                <w:rFonts w:ascii="Times New Roman" w:hAnsi="Times New Roman" w:cs="Times New Roman"/>
                <w:sz w:val="22"/>
                <w:szCs w:val="22"/>
              </w:rPr>
              <w:t xml:space="preserve">- </w:t>
            </w:r>
            <w:r w:rsidR="006F1B01" w:rsidRPr="003D0083">
              <w:rPr>
                <w:rFonts w:ascii="Times New Roman" w:hAnsi="Times New Roman" w:cs="Times New Roman"/>
                <w:sz w:val="22"/>
                <w:szCs w:val="22"/>
              </w:rPr>
              <w:t>Addition</w:t>
            </w:r>
            <w:r w:rsidR="00CA2130" w:rsidRPr="003D0083">
              <w:rPr>
                <w:rFonts w:ascii="Times New Roman" w:hAnsi="Times New Roman" w:cs="Times New Roman"/>
                <w:sz w:val="22"/>
                <w:szCs w:val="22"/>
              </w:rPr>
              <w:t>s</w:t>
            </w:r>
          </w:p>
        </w:tc>
        <w:tc>
          <w:tcPr>
            <w:tcW w:w="1170" w:type="dxa"/>
          </w:tcPr>
          <w:p w14:paraId="1F03608A" w14:textId="144C33A5" w:rsidR="00CE1265" w:rsidRPr="009D06B0" w:rsidRDefault="000315C0" w:rsidP="009D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08" w:right="-198"/>
              <w:rPr>
                <w:rFonts w:ascii="Times New Roman" w:hAnsi="Times New Roman" w:cs="Times New Roman"/>
                <w:sz w:val="22"/>
                <w:szCs w:val="22"/>
              </w:rPr>
            </w:pPr>
            <w:r w:rsidRPr="009D06B0">
              <w:rPr>
                <w:rFonts w:ascii="Times New Roman" w:hAnsi="Times New Roman" w:cs="Times New Roman"/>
                <w:sz w:val="22"/>
                <w:szCs w:val="22"/>
                <w:cs/>
              </w:rPr>
              <w:t>-</w:t>
            </w:r>
          </w:p>
        </w:tc>
        <w:tc>
          <w:tcPr>
            <w:tcW w:w="180" w:type="dxa"/>
          </w:tcPr>
          <w:p w14:paraId="5F9B584F" w14:textId="77777777" w:rsidR="00CE1265" w:rsidRPr="00425E0C" w:rsidRDefault="00CE1265" w:rsidP="009D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1260" w:type="dxa"/>
          </w:tcPr>
          <w:p w14:paraId="6597C828" w14:textId="6F405DF1" w:rsidR="00CE1265" w:rsidRDefault="00742D34" w:rsidP="009D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Pr>
                <w:rFonts w:ascii="Times New Roman" w:hAnsi="Times New Roman" w:cs="Times New Roman"/>
                <w:sz w:val="22"/>
                <w:szCs w:val="22"/>
              </w:rPr>
              <w:t>55</w:t>
            </w:r>
          </w:p>
        </w:tc>
        <w:tc>
          <w:tcPr>
            <w:tcW w:w="178" w:type="dxa"/>
          </w:tcPr>
          <w:p w14:paraId="0AE6913C" w14:textId="77777777" w:rsidR="00CE1265" w:rsidRPr="009D06B0" w:rsidRDefault="00CE1265" w:rsidP="009D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1137" w:type="dxa"/>
          </w:tcPr>
          <w:p w14:paraId="4A5E5116" w14:textId="5E64F9C5" w:rsidR="00CE1265" w:rsidRPr="00A64EBD" w:rsidRDefault="000315C0" w:rsidP="009D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left="-108" w:right="-198"/>
              <w:rPr>
                <w:rFonts w:ascii="Times New Roman" w:hAnsi="Times New Roman" w:cs="Times New Roman"/>
                <w:sz w:val="22"/>
                <w:szCs w:val="22"/>
              </w:rPr>
            </w:pPr>
            <w:r w:rsidRPr="009D06B0">
              <w:rPr>
                <w:rFonts w:ascii="Times New Roman" w:hAnsi="Times New Roman" w:cs="Times New Roman"/>
                <w:sz w:val="22"/>
                <w:szCs w:val="22"/>
                <w:cs/>
              </w:rPr>
              <w:t>-</w:t>
            </w:r>
          </w:p>
        </w:tc>
        <w:tc>
          <w:tcPr>
            <w:tcW w:w="180" w:type="dxa"/>
          </w:tcPr>
          <w:p w14:paraId="1F598BDD" w14:textId="77777777" w:rsidR="00CE1265" w:rsidRPr="00714D09" w:rsidRDefault="00CE1265" w:rsidP="009D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1225" w:type="dxa"/>
          </w:tcPr>
          <w:p w14:paraId="49577314" w14:textId="15677C4A" w:rsidR="00CE1265" w:rsidRDefault="00742D34" w:rsidP="009D0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Pr>
                <w:rFonts w:ascii="Times New Roman" w:hAnsi="Times New Roman" w:cs="Times New Roman"/>
                <w:sz w:val="22"/>
                <w:szCs w:val="22"/>
              </w:rPr>
              <w:t>55</w:t>
            </w:r>
          </w:p>
        </w:tc>
      </w:tr>
    </w:tbl>
    <w:p w14:paraId="79E54890" w14:textId="6D5B66EF" w:rsidR="008477CB" w:rsidRPr="008C3C97" w:rsidRDefault="008477CB"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3450841F" w14:textId="77777777" w:rsidR="008C3C97" w:rsidRPr="008477CB" w:rsidRDefault="008C3C97"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0"/>
          <w:szCs w:val="20"/>
        </w:rPr>
      </w:pPr>
    </w:p>
    <w:p w14:paraId="4EBF429D" w14:textId="04796CD0" w:rsidR="009275C2" w:rsidRPr="00C23017" w:rsidRDefault="009275C2" w:rsidP="009275C2">
      <w:pPr>
        <w:rPr>
          <w:rFonts w:ascii="Times New Roman" w:hAnsi="Times New Roman" w:cs="Times New Roman"/>
          <w:sz w:val="20"/>
          <w:szCs w:val="20"/>
        </w:rPr>
        <w:sectPr w:rsidR="009275C2" w:rsidRPr="00C23017" w:rsidSect="00A80A66">
          <w:headerReference w:type="default" r:id="rId11"/>
          <w:footerReference w:type="default" r:id="rId12"/>
          <w:pgSz w:w="11909" w:h="16834" w:code="9"/>
          <w:pgMar w:top="691" w:right="1152" w:bottom="576" w:left="1152" w:header="720" w:footer="720" w:gutter="0"/>
          <w:pgNumType w:start="12"/>
          <w:cols w:space="720"/>
        </w:sectPr>
      </w:pPr>
    </w:p>
    <w:p w14:paraId="69E2D96F" w14:textId="336B8CD5" w:rsidR="000967FA" w:rsidRPr="00C23017" w:rsidRDefault="00333BDA" w:rsidP="00F75ADD">
      <w:pPr>
        <w:pStyle w:val="Heading2"/>
        <w:tabs>
          <w:tab w:val="clear" w:pos="227"/>
          <w:tab w:val="clear" w:pos="454"/>
          <w:tab w:val="clear" w:pos="680"/>
          <w:tab w:val="clear" w:pos="907"/>
        </w:tabs>
        <w:ind w:left="540" w:right="108" w:hanging="540"/>
        <w:rPr>
          <w:rFonts w:ascii="Times New Roman" w:hAnsi="Times New Roman"/>
          <w:sz w:val="22"/>
          <w:szCs w:val="22"/>
        </w:rPr>
      </w:pPr>
      <w:r>
        <w:rPr>
          <w:rFonts w:ascii="Times New Roman" w:hAnsi="Times New Roman"/>
          <w:sz w:val="24"/>
          <w:szCs w:val="24"/>
        </w:rPr>
        <w:lastRenderedPageBreak/>
        <w:t>4</w:t>
      </w:r>
      <w:r w:rsidR="000967FA" w:rsidRPr="00C23017">
        <w:rPr>
          <w:rFonts w:ascii="Times New Roman" w:hAnsi="Times New Roman"/>
          <w:sz w:val="24"/>
          <w:szCs w:val="24"/>
        </w:rPr>
        <w:tab/>
        <w:t>Investment in subsidiary</w:t>
      </w:r>
    </w:p>
    <w:p w14:paraId="3EBC5CB4" w14:textId="37C48FC0" w:rsidR="000967FA" w:rsidRDefault="000967FA" w:rsidP="0009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5084" w:type="dxa"/>
        <w:tblInd w:w="-90" w:type="dxa"/>
        <w:tblLayout w:type="fixed"/>
        <w:tblLook w:val="01E0" w:firstRow="1" w:lastRow="1" w:firstColumn="1" w:lastColumn="1" w:noHBand="0" w:noVBand="0"/>
      </w:tblPr>
      <w:tblGrid>
        <w:gridCol w:w="1653"/>
        <w:gridCol w:w="779"/>
        <w:gridCol w:w="912"/>
        <w:gridCol w:w="789"/>
        <w:gridCol w:w="245"/>
        <w:gridCol w:w="33"/>
        <w:gridCol w:w="721"/>
        <w:gridCol w:w="236"/>
        <w:gridCol w:w="741"/>
        <w:gridCol w:w="236"/>
        <w:gridCol w:w="795"/>
        <w:gridCol w:w="236"/>
        <w:gridCol w:w="25"/>
        <w:gridCol w:w="725"/>
        <w:gridCol w:w="236"/>
        <w:gridCol w:w="715"/>
        <w:gridCol w:w="44"/>
        <w:gridCol w:w="208"/>
        <w:gridCol w:w="40"/>
        <w:gridCol w:w="693"/>
        <w:gridCol w:w="270"/>
        <w:gridCol w:w="719"/>
        <w:gridCol w:w="270"/>
        <w:gridCol w:w="719"/>
        <w:gridCol w:w="270"/>
        <w:gridCol w:w="719"/>
        <w:gridCol w:w="270"/>
        <w:gridCol w:w="788"/>
        <w:gridCol w:w="242"/>
        <w:gridCol w:w="755"/>
      </w:tblGrid>
      <w:tr w:rsidR="00795935" w:rsidRPr="00D433AA" w14:paraId="2D4AB29C" w14:textId="77777777" w:rsidTr="003A38DE">
        <w:trPr>
          <w:trHeight w:val="250"/>
        </w:trPr>
        <w:tc>
          <w:tcPr>
            <w:tcW w:w="1653" w:type="dxa"/>
          </w:tcPr>
          <w:p w14:paraId="1BC78B9C"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3431" w:type="dxa"/>
            <w:gridSpan w:val="29"/>
          </w:tcPr>
          <w:p w14:paraId="5143B384"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b/>
                <w:bCs/>
                <w:sz w:val="16"/>
                <w:szCs w:val="16"/>
              </w:rPr>
              <w:t>Separate financial statements</w:t>
            </w:r>
          </w:p>
        </w:tc>
      </w:tr>
      <w:tr w:rsidR="00996ACC" w:rsidRPr="00D433AA" w14:paraId="7B0DEC13" w14:textId="77777777" w:rsidTr="003A38DE">
        <w:trPr>
          <w:trHeight w:val="264"/>
        </w:trPr>
        <w:tc>
          <w:tcPr>
            <w:tcW w:w="1653" w:type="dxa"/>
          </w:tcPr>
          <w:p w14:paraId="776E2AD8"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779" w:type="dxa"/>
          </w:tcPr>
          <w:p w14:paraId="586E92BC"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2" w:type="dxa"/>
          </w:tcPr>
          <w:p w14:paraId="2500104A" w14:textId="77777777" w:rsidR="00996ACC" w:rsidRPr="00D433AA" w:rsidRDefault="00996ACC">
            <w:pPr>
              <w:tabs>
                <w:tab w:val="clear" w:pos="227"/>
                <w:tab w:val="clear" w:pos="454"/>
                <w:tab w:val="clear" w:pos="680"/>
                <w:tab w:val="left" w:pos="720"/>
              </w:tabs>
              <w:jc w:val="center"/>
              <w:rPr>
                <w:rFonts w:ascii="Times New Roman" w:hAnsi="Times New Roman" w:cs="Times New Roman"/>
                <w:sz w:val="16"/>
                <w:szCs w:val="16"/>
              </w:rPr>
            </w:pPr>
          </w:p>
        </w:tc>
        <w:tc>
          <w:tcPr>
            <w:tcW w:w="1788" w:type="dxa"/>
            <w:gridSpan w:val="4"/>
          </w:tcPr>
          <w:p w14:paraId="0E7DA022" w14:textId="77777777" w:rsidR="00996ACC"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0474E324"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72" w:type="dxa"/>
            <w:gridSpan w:val="3"/>
          </w:tcPr>
          <w:p w14:paraId="133A84B1" w14:textId="77777777" w:rsidR="00996ACC"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47013F03"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01" w:type="dxa"/>
            <w:gridSpan w:val="4"/>
          </w:tcPr>
          <w:p w14:paraId="15DB1F39" w14:textId="77777777" w:rsidR="00996ACC"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2" w:type="dxa"/>
            <w:gridSpan w:val="2"/>
          </w:tcPr>
          <w:p w14:paraId="12498BFA"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2" w:type="dxa"/>
            <w:gridSpan w:val="4"/>
          </w:tcPr>
          <w:p w14:paraId="2A8BA720" w14:textId="77777777" w:rsidR="00996ACC"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tcPr>
          <w:p w14:paraId="4A973E08"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08" w:type="dxa"/>
            <w:gridSpan w:val="3"/>
          </w:tcPr>
          <w:p w14:paraId="273396B8" w14:textId="77777777" w:rsidR="00996ACC"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tcPr>
          <w:p w14:paraId="0129D435" w14:textId="77777777" w:rsidR="00996ACC"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85" w:type="dxa"/>
            <w:gridSpan w:val="3"/>
          </w:tcPr>
          <w:p w14:paraId="3CBEB40B" w14:textId="2C5ACEBD" w:rsidR="00996ACC" w:rsidRPr="00996ACC" w:rsidRDefault="00996ACC" w:rsidP="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Dividend income</w:t>
            </w:r>
          </w:p>
        </w:tc>
      </w:tr>
      <w:tr w:rsidR="00795935" w:rsidRPr="00D433AA" w14:paraId="028546A7" w14:textId="77777777" w:rsidTr="003A38DE">
        <w:trPr>
          <w:trHeight w:val="264"/>
        </w:trPr>
        <w:tc>
          <w:tcPr>
            <w:tcW w:w="1653" w:type="dxa"/>
          </w:tcPr>
          <w:p w14:paraId="588E22F0" w14:textId="5A2D9ADD"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779" w:type="dxa"/>
          </w:tcPr>
          <w:p w14:paraId="0F5FFEC5" w14:textId="090E4E45"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2" w:type="dxa"/>
          </w:tcPr>
          <w:p w14:paraId="3257C84E" w14:textId="26F46689" w:rsidR="00795935" w:rsidRPr="00D433AA" w:rsidRDefault="00795935">
            <w:pPr>
              <w:tabs>
                <w:tab w:val="clear" w:pos="227"/>
                <w:tab w:val="clear" w:pos="454"/>
                <w:tab w:val="clear" w:pos="680"/>
                <w:tab w:val="left" w:pos="720"/>
              </w:tabs>
              <w:jc w:val="center"/>
              <w:rPr>
                <w:rFonts w:ascii="Times New Roman" w:hAnsi="Times New Roman" w:cs="Times New Roman"/>
                <w:sz w:val="16"/>
                <w:szCs w:val="16"/>
              </w:rPr>
            </w:pPr>
          </w:p>
        </w:tc>
        <w:tc>
          <w:tcPr>
            <w:tcW w:w="1788" w:type="dxa"/>
            <w:gridSpan w:val="4"/>
          </w:tcPr>
          <w:p w14:paraId="6CAC27FB" w14:textId="77777777" w:rsidR="00795935"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386CB9C"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Ownership interest</w:t>
            </w:r>
          </w:p>
        </w:tc>
        <w:tc>
          <w:tcPr>
            <w:tcW w:w="236" w:type="dxa"/>
          </w:tcPr>
          <w:p w14:paraId="053DEA3B"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72" w:type="dxa"/>
            <w:gridSpan w:val="3"/>
          </w:tcPr>
          <w:p w14:paraId="334F82A5" w14:textId="77777777" w:rsidR="00795935"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0C53CA0A"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Paid-up capital</w:t>
            </w:r>
          </w:p>
        </w:tc>
        <w:tc>
          <w:tcPr>
            <w:tcW w:w="236" w:type="dxa"/>
          </w:tcPr>
          <w:p w14:paraId="057A89CC"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01" w:type="dxa"/>
            <w:gridSpan w:val="4"/>
          </w:tcPr>
          <w:p w14:paraId="4905185F" w14:textId="77777777" w:rsidR="00795935"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6384D65E"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Cost</w:t>
            </w:r>
          </w:p>
        </w:tc>
        <w:tc>
          <w:tcPr>
            <w:tcW w:w="252" w:type="dxa"/>
            <w:gridSpan w:val="2"/>
          </w:tcPr>
          <w:p w14:paraId="7A20B687"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2" w:type="dxa"/>
            <w:gridSpan w:val="4"/>
          </w:tcPr>
          <w:p w14:paraId="540745D7" w14:textId="77777777" w:rsidR="00795935"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360F190E"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Impairment</w:t>
            </w:r>
          </w:p>
        </w:tc>
        <w:tc>
          <w:tcPr>
            <w:tcW w:w="270" w:type="dxa"/>
          </w:tcPr>
          <w:p w14:paraId="7C4100A7"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08" w:type="dxa"/>
            <w:gridSpan w:val="3"/>
          </w:tcPr>
          <w:p w14:paraId="64C30D50" w14:textId="77777777" w:rsidR="00795935"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9E29FA3"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At cost - net</w:t>
            </w:r>
          </w:p>
        </w:tc>
        <w:tc>
          <w:tcPr>
            <w:tcW w:w="270" w:type="dxa"/>
          </w:tcPr>
          <w:p w14:paraId="7613076E" w14:textId="77777777" w:rsidR="00795935" w:rsidRPr="00D433AA" w:rsidRDefault="0079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85" w:type="dxa"/>
            <w:gridSpan w:val="3"/>
          </w:tcPr>
          <w:p w14:paraId="10C54D46" w14:textId="4396BE6F" w:rsidR="003A38DE"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sz w:val="16"/>
                <w:szCs w:val="20"/>
              </w:rPr>
              <w:t>f</w:t>
            </w:r>
            <w:r w:rsidRPr="00996ACC">
              <w:rPr>
                <w:rFonts w:ascii="Times New Roman" w:hAnsi="Times New Roman" w:cs="Times New Roman"/>
                <w:sz w:val="16"/>
                <w:szCs w:val="16"/>
              </w:rPr>
              <w:t xml:space="preserve">or </w:t>
            </w:r>
            <w:proofErr w:type="gramStart"/>
            <w:r w:rsidRPr="00996ACC">
              <w:rPr>
                <w:rFonts w:ascii="Times New Roman" w:hAnsi="Times New Roman" w:cs="Times New Roman"/>
                <w:sz w:val="16"/>
                <w:szCs w:val="16"/>
              </w:rPr>
              <w:t xml:space="preserve">the </w:t>
            </w:r>
            <w:r w:rsidR="008D78CD">
              <w:rPr>
                <w:rFonts w:ascii="Times New Roman" w:hAnsi="Times New Roman"/>
                <w:sz w:val="16"/>
                <w:szCs w:val="20"/>
              </w:rPr>
              <w:t>three</w:t>
            </w:r>
            <w:r w:rsidRPr="00996ACC">
              <w:rPr>
                <w:rFonts w:ascii="Times New Roman" w:hAnsi="Times New Roman" w:cs="Times New Roman"/>
                <w:sz w:val="16"/>
                <w:szCs w:val="16"/>
              </w:rPr>
              <w:t>-month</w:t>
            </w:r>
            <w:proofErr w:type="gramEnd"/>
            <w:r w:rsidRPr="00996ACC">
              <w:rPr>
                <w:rFonts w:ascii="Times New Roman" w:hAnsi="Times New Roman" w:cs="Times New Roman"/>
                <w:sz w:val="16"/>
                <w:szCs w:val="16"/>
              </w:rPr>
              <w:t xml:space="preserve"> </w:t>
            </w:r>
          </w:p>
          <w:p w14:paraId="4C054DC4" w14:textId="04356DE3" w:rsidR="00795935" w:rsidRPr="00D433AA" w:rsidRDefault="0099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996ACC">
              <w:rPr>
                <w:rFonts w:ascii="Times New Roman" w:hAnsi="Times New Roman" w:cs="Times New Roman"/>
                <w:sz w:val="16"/>
                <w:szCs w:val="16"/>
              </w:rPr>
              <w:t>period ended</w:t>
            </w:r>
          </w:p>
        </w:tc>
      </w:tr>
      <w:tr w:rsidR="00BB7746" w14:paraId="5E3FE79D" w14:textId="77777777" w:rsidTr="003A38DE">
        <w:trPr>
          <w:trHeight w:val="97"/>
        </w:trPr>
        <w:tc>
          <w:tcPr>
            <w:tcW w:w="1653" w:type="dxa"/>
          </w:tcPr>
          <w:p w14:paraId="4DF41E1A" w14:textId="77777777" w:rsidR="00BB7746" w:rsidRPr="00D433A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779" w:type="dxa"/>
          </w:tcPr>
          <w:p w14:paraId="71681E49" w14:textId="77777777" w:rsidR="00BB7746"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933B672" w14:textId="425EBC92" w:rsidR="00BB7746" w:rsidRPr="00D433A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Type of</w:t>
            </w:r>
          </w:p>
        </w:tc>
        <w:tc>
          <w:tcPr>
            <w:tcW w:w="912" w:type="dxa"/>
          </w:tcPr>
          <w:p w14:paraId="4775162A" w14:textId="77777777" w:rsidR="00BB7746" w:rsidRDefault="00BB7746" w:rsidP="00BB7746">
            <w:pPr>
              <w:tabs>
                <w:tab w:val="clear" w:pos="227"/>
                <w:tab w:val="clear" w:pos="454"/>
                <w:tab w:val="clear" w:pos="680"/>
                <w:tab w:val="clear" w:pos="907"/>
              </w:tabs>
              <w:ind w:left="-120" w:right="-104"/>
              <w:jc w:val="center"/>
              <w:rPr>
                <w:rFonts w:ascii="Times New Roman" w:hAnsi="Times New Roman" w:cs="Times New Roman"/>
                <w:sz w:val="16"/>
                <w:szCs w:val="16"/>
              </w:rPr>
            </w:pPr>
          </w:p>
          <w:p w14:paraId="3FEB0C94" w14:textId="2BDDB83F" w:rsidR="00BB7746" w:rsidRPr="00D433AA" w:rsidRDefault="00BB7746" w:rsidP="00BB7746">
            <w:pPr>
              <w:tabs>
                <w:tab w:val="clear" w:pos="227"/>
                <w:tab w:val="clear" w:pos="454"/>
                <w:tab w:val="clear" w:pos="680"/>
                <w:tab w:val="clear" w:pos="907"/>
              </w:tabs>
              <w:ind w:left="-120" w:right="-104"/>
              <w:jc w:val="center"/>
              <w:rPr>
                <w:rFonts w:ascii="Times New Roman" w:hAnsi="Times New Roman" w:cs="Times New Roman"/>
                <w:sz w:val="16"/>
                <w:szCs w:val="16"/>
              </w:rPr>
            </w:pPr>
            <w:r w:rsidRPr="00D433AA">
              <w:rPr>
                <w:rFonts w:ascii="Times New Roman" w:hAnsi="Times New Roman" w:cs="Times New Roman"/>
                <w:sz w:val="16"/>
                <w:szCs w:val="16"/>
              </w:rPr>
              <w:t>Country</w:t>
            </w:r>
            <w:r>
              <w:rPr>
                <w:rFonts w:ascii="Times New Roman" w:hAnsi="Times New Roman" w:cs="Times New Roman"/>
                <w:sz w:val="16"/>
                <w:szCs w:val="16"/>
              </w:rPr>
              <w:t xml:space="preserve"> </w:t>
            </w:r>
            <w:r w:rsidRPr="00D433AA">
              <w:rPr>
                <w:rFonts w:ascii="Times New Roman" w:hAnsi="Times New Roman" w:cs="Times New Roman"/>
                <w:sz w:val="16"/>
                <w:szCs w:val="16"/>
              </w:rPr>
              <w:t>of</w:t>
            </w:r>
          </w:p>
        </w:tc>
        <w:tc>
          <w:tcPr>
            <w:tcW w:w="789" w:type="dxa"/>
          </w:tcPr>
          <w:p w14:paraId="7C8020D3" w14:textId="15D75AF2" w:rsidR="00BB7746" w:rsidRPr="00471669"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w:t>
            </w:r>
            <w:r>
              <w:rPr>
                <w:rFonts w:ascii="Times New Roman" w:hAnsi="Times New Roman" w:cs="Times New Roman"/>
                <w:sz w:val="16"/>
                <w:szCs w:val="16"/>
              </w:rPr>
              <w:t>1</w:t>
            </w:r>
          </w:p>
          <w:p w14:paraId="563038E4" w14:textId="726A07F0" w:rsidR="00BB7746"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45" w:type="dxa"/>
          </w:tcPr>
          <w:p w14:paraId="1303740C" w14:textId="77777777"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p>
        </w:tc>
        <w:tc>
          <w:tcPr>
            <w:tcW w:w="754" w:type="dxa"/>
            <w:gridSpan w:val="2"/>
          </w:tcPr>
          <w:p w14:paraId="0687B572" w14:textId="77777777" w:rsidR="00BB7746" w:rsidRDefault="00BB7746" w:rsidP="00BB77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1F489C06" w14:textId="77777777" w:rsidR="00BB7746" w:rsidRDefault="00BB7746" w:rsidP="00BB7746">
            <w:pPr>
              <w:tabs>
                <w:tab w:val="clear" w:pos="227"/>
                <w:tab w:val="clear" w:pos="454"/>
                <w:tab w:val="clear" w:pos="680"/>
                <w:tab w:val="left" w:pos="720"/>
              </w:tabs>
              <w:ind w:left="-73" w:right="-70"/>
              <w:jc w:val="center"/>
              <w:rPr>
                <w:rFonts w:ascii="Times New Roman" w:hAnsi="Times New Roman" w:cs="Times New Roman"/>
                <w:sz w:val="16"/>
                <w:szCs w:val="16"/>
              </w:rPr>
            </w:pPr>
            <w:r>
              <w:rPr>
                <w:rFonts w:ascii="Times New Roman" w:hAnsi="Times New Roman" w:cs="Times New Roman"/>
                <w:sz w:val="16"/>
                <w:szCs w:val="16"/>
              </w:rPr>
              <w:t>December</w:t>
            </w:r>
          </w:p>
        </w:tc>
        <w:tc>
          <w:tcPr>
            <w:tcW w:w="236" w:type="dxa"/>
          </w:tcPr>
          <w:p w14:paraId="3F966234" w14:textId="77777777" w:rsidR="00BB7746" w:rsidRPr="00D433A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41" w:type="dxa"/>
          </w:tcPr>
          <w:p w14:paraId="0B2D9361" w14:textId="77777777" w:rsidR="00BB7746" w:rsidRPr="00471669"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w:t>
            </w:r>
            <w:r>
              <w:rPr>
                <w:rFonts w:ascii="Times New Roman" w:hAnsi="Times New Roman" w:cs="Times New Roman"/>
                <w:sz w:val="16"/>
                <w:szCs w:val="16"/>
              </w:rPr>
              <w:t>1</w:t>
            </w:r>
          </w:p>
          <w:p w14:paraId="1361DE20" w14:textId="6E7B9853" w:rsidR="00BB7746"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2C933523" w14:textId="77777777"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p>
        </w:tc>
        <w:tc>
          <w:tcPr>
            <w:tcW w:w="795" w:type="dxa"/>
          </w:tcPr>
          <w:p w14:paraId="1B805354" w14:textId="77777777" w:rsidR="00BB7746" w:rsidRDefault="00BB7746" w:rsidP="00BB77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570364E4" w14:textId="25098719" w:rsidR="00BB7746" w:rsidRDefault="00BB7746" w:rsidP="00BB7746">
            <w:pPr>
              <w:tabs>
                <w:tab w:val="clear" w:pos="227"/>
                <w:tab w:val="clear" w:pos="454"/>
                <w:tab w:val="clear" w:pos="680"/>
                <w:tab w:val="left" w:pos="720"/>
              </w:tabs>
              <w:ind w:right="-108"/>
              <w:jc w:val="center"/>
              <w:rPr>
                <w:rFonts w:ascii="Times New Roman" w:hAnsi="Times New Roman" w:cs="Times New Roman"/>
                <w:sz w:val="16"/>
                <w:szCs w:val="16"/>
              </w:rPr>
            </w:pPr>
            <w:r>
              <w:rPr>
                <w:rFonts w:ascii="Times New Roman" w:hAnsi="Times New Roman" w:cs="Times New Roman"/>
                <w:sz w:val="16"/>
                <w:szCs w:val="16"/>
              </w:rPr>
              <w:t>December</w:t>
            </w:r>
          </w:p>
        </w:tc>
        <w:tc>
          <w:tcPr>
            <w:tcW w:w="236" w:type="dxa"/>
          </w:tcPr>
          <w:p w14:paraId="38425080" w14:textId="77777777" w:rsidR="00BB7746" w:rsidRPr="00D433A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0" w:type="dxa"/>
            <w:gridSpan w:val="2"/>
          </w:tcPr>
          <w:p w14:paraId="2041E2B3" w14:textId="77777777" w:rsidR="00BB7746" w:rsidRPr="00471669"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w:t>
            </w:r>
            <w:r>
              <w:rPr>
                <w:rFonts w:ascii="Times New Roman" w:hAnsi="Times New Roman" w:cs="Times New Roman"/>
                <w:sz w:val="16"/>
                <w:szCs w:val="16"/>
              </w:rPr>
              <w:t>1</w:t>
            </w:r>
          </w:p>
          <w:p w14:paraId="07FC540F" w14:textId="1AA2C1EC" w:rsidR="00BB7746"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763168D6" w14:textId="77777777"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p>
        </w:tc>
        <w:tc>
          <w:tcPr>
            <w:tcW w:w="715" w:type="dxa"/>
          </w:tcPr>
          <w:p w14:paraId="33EF4A65" w14:textId="77777777" w:rsidR="00BB7746" w:rsidRDefault="00BB7746" w:rsidP="00BB77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079522AA" w14:textId="7E05E0A0" w:rsidR="00BB7746" w:rsidRDefault="00BB7746" w:rsidP="00BB7746">
            <w:pPr>
              <w:tabs>
                <w:tab w:val="clear" w:pos="227"/>
                <w:tab w:val="clear" w:pos="454"/>
                <w:tab w:val="clear" w:pos="680"/>
                <w:tab w:val="left" w:pos="720"/>
              </w:tabs>
              <w:ind w:left="-163" w:right="-149"/>
              <w:jc w:val="center"/>
              <w:rPr>
                <w:rFonts w:ascii="Times New Roman" w:hAnsi="Times New Roman" w:cs="Times New Roman"/>
                <w:sz w:val="16"/>
                <w:szCs w:val="16"/>
              </w:rPr>
            </w:pPr>
            <w:r>
              <w:rPr>
                <w:rFonts w:ascii="Times New Roman" w:hAnsi="Times New Roman" w:cs="Times New Roman"/>
                <w:sz w:val="16"/>
                <w:szCs w:val="16"/>
              </w:rPr>
              <w:t>December</w:t>
            </w:r>
          </w:p>
        </w:tc>
        <w:tc>
          <w:tcPr>
            <w:tcW w:w="252" w:type="dxa"/>
            <w:gridSpan w:val="2"/>
          </w:tcPr>
          <w:p w14:paraId="7F5F8FD9" w14:textId="77777777" w:rsidR="00BB7746" w:rsidRPr="00D433A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33" w:type="dxa"/>
            <w:gridSpan w:val="2"/>
          </w:tcPr>
          <w:p w14:paraId="46DC24BA" w14:textId="77777777" w:rsidR="00BB7746" w:rsidRPr="00471669"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w:t>
            </w:r>
            <w:r>
              <w:rPr>
                <w:rFonts w:ascii="Times New Roman" w:hAnsi="Times New Roman" w:cs="Times New Roman"/>
                <w:sz w:val="16"/>
                <w:szCs w:val="16"/>
              </w:rPr>
              <w:t>1</w:t>
            </w:r>
          </w:p>
          <w:p w14:paraId="7A12987B" w14:textId="0679C1A6" w:rsidR="00BB7746"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0" w:type="dxa"/>
          </w:tcPr>
          <w:p w14:paraId="3670A6F6" w14:textId="77777777"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p>
        </w:tc>
        <w:tc>
          <w:tcPr>
            <w:tcW w:w="719" w:type="dxa"/>
          </w:tcPr>
          <w:p w14:paraId="0545687C" w14:textId="77777777" w:rsidR="00BB7746" w:rsidRDefault="00BB7746" w:rsidP="00BB77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202095FF" w14:textId="52C616D1" w:rsidR="00BB7746" w:rsidRDefault="00BB7746" w:rsidP="00BB7746">
            <w:pPr>
              <w:tabs>
                <w:tab w:val="clear" w:pos="227"/>
                <w:tab w:val="clear" w:pos="454"/>
                <w:tab w:val="clear" w:pos="680"/>
                <w:tab w:val="left" w:pos="720"/>
              </w:tabs>
              <w:ind w:left="-146" w:right="-154"/>
              <w:jc w:val="center"/>
              <w:rPr>
                <w:rFonts w:ascii="Times New Roman" w:hAnsi="Times New Roman" w:cs="Times New Roman"/>
                <w:sz w:val="16"/>
                <w:szCs w:val="16"/>
              </w:rPr>
            </w:pPr>
            <w:r>
              <w:rPr>
                <w:rFonts w:ascii="Times New Roman" w:hAnsi="Times New Roman" w:cs="Times New Roman"/>
                <w:sz w:val="16"/>
                <w:szCs w:val="16"/>
              </w:rPr>
              <w:t>December</w:t>
            </w:r>
          </w:p>
        </w:tc>
        <w:tc>
          <w:tcPr>
            <w:tcW w:w="270" w:type="dxa"/>
          </w:tcPr>
          <w:p w14:paraId="1D27263D" w14:textId="77777777" w:rsidR="00BB7746" w:rsidRPr="00D433A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9" w:type="dxa"/>
          </w:tcPr>
          <w:p w14:paraId="7FF1B945" w14:textId="77777777" w:rsidR="00BB7746" w:rsidRPr="00471669"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w:t>
            </w:r>
            <w:r>
              <w:rPr>
                <w:rFonts w:ascii="Times New Roman" w:hAnsi="Times New Roman" w:cs="Times New Roman"/>
                <w:sz w:val="16"/>
                <w:szCs w:val="16"/>
              </w:rPr>
              <w:t>1</w:t>
            </w:r>
          </w:p>
          <w:p w14:paraId="57E56C10" w14:textId="775D78DC" w:rsidR="00BB7746"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0" w:type="dxa"/>
          </w:tcPr>
          <w:p w14:paraId="176F8493" w14:textId="77777777"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p>
        </w:tc>
        <w:tc>
          <w:tcPr>
            <w:tcW w:w="719" w:type="dxa"/>
          </w:tcPr>
          <w:p w14:paraId="0E147E72" w14:textId="77777777" w:rsidR="00BB7746" w:rsidRDefault="00BB7746" w:rsidP="00BB77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556D9F48" w14:textId="43439C4D" w:rsidR="00BB7746" w:rsidRDefault="00BB7746" w:rsidP="00BB7746">
            <w:pPr>
              <w:tabs>
                <w:tab w:val="clear" w:pos="227"/>
                <w:tab w:val="clear" w:pos="454"/>
                <w:tab w:val="clear" w:pos="680"/>
                <w:tab w:val="left" w:pos="720"/>
              </w:tabs>
              <w:ind w:left="-151" w:right="-70"/>
              <w:jc w:val="center"/>
              <w:rPr>
                <w:rFonts w:ascii="Times New Roman" w:hAnsi="Times New Roman" w:cs="Times New Roman"/>
                <w:sz w:val="16"/>
                <w:szCs w:val="16"/>
              </w:rPr>
            </w:pPr>
            <w:r>
              <w:rPr>
                <w:rFonts w:ascii="Times New Roman" w:hAnsi="Times New Roman" w:cs="Times New Roman"/>
                <w:sz w:val="16"/>
                <w:szCs w:val="16"/>
              </w:rPr>
              <w:t>December</w:t>
            </w:r>
          </w:p>
        </w:tc>
        <w:tc>
          <w:tcPr>
            <w:tcW w:w="270" w:type="dxa"/>
          </w:tcPr>
          <w:p w14:paraId="6984626C" w14:textId="77777777" w:rsidR="00BB7746" w:rsidRPr="00D433AA" w:rsidRDefault="00BB7746" w:rsidP="00BB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88" w:type="dxa"/>
          </w:tcPr>
          <w:p w14:paraId="529ACBDA" w14:textId="77777777" w:rsidR="00BB7746" w:rsidRPr="00471669"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w:t>
            </w:r>
            <w:r>
              <w:rPr>
                <w:rFonts w:ascii="Times New Roman" w:hAnsi="Times New Roman" w:cs="Times New Roman"/>
                <w:sz w:val="16"/>
                <w:szCs w:val="16"/>
              </w:rPr>
              <w:t>1</w:t>
            </w:r>
          </w:p>
          <w:p w14:paraId="7B4D72C1" w14:textId="178B41B7" w:rsidR="00BB7746" w:rsidRDefault="00BB7746" w:rsidP="00BB77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42" w:type="dxa"/>
          </w:tcPr>
          <w:p w14:paraId="65385A36" w14:textId="77777777" w:rsidR="00BB7746" w:rsidRPr="00D433AA" w:rsidRDefault="00BB7746" w:rsidP="00BB7746">
            <w:pPr>
              <w:tabs>
                <w:tab w:val="clear" w:pos="227"/>
                <w:tab w:val="clear" w:pos="454"/>
                <w:tab w:val="clear" w:pos="680"/>
                <w:tab w:val="left" w:pos="720"/>
              </w:tabs>
              <w:jc w:val="center"/>
              <w:rPr>
                <w:rFonts w:ascii="Times New Roman" w:hAnsi="Times New Roman" w:cs="Times New Roman"/>
                <w:sz w:val="16"/>
                <w:szCs w:val="16"/>
              </w:rPr>
            </w:pPr>
          </w:p>
        </w:tc>
        <w:tc>
          <w:tcPr>
            <w:tcW w:w="755" w:type="dxa"/>
          </w:tcPr>
          <w:p w14:paraId="3897CA55" w14:textId="77777777" w:rsidR="00BB7746" w:rsidRDefault="00BB7746" w:rsidP="00BB77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31</w:t>
            </w:r>
          </w:p>
          <w:p w14:paraId="488981A8" w14:textId="61C837EB" w:rsidR="00BB7746" w:rsidRDefault="00FB440E" w:rsidP="00BB7746">
            <w:pPr>
              <w:tabs>
                <w:tab w:val="clear" w:pos="227"/>
                <w:tab w:val="clear" w:pos="454"/>
                <w:tab w:val="clear" w:pos="680"/>
                <w:tab w:val="left" w:pos="720"/>
              </w:tabs>
              <w:ind w:left="-93" w:right="-67"/>
              <w:jc w:val="center"/>
              <w:rPr>
                <w:rFonts w:ascii="Times New Roman" w:hAnsi="Times New Roman" w:cs="Times New Roman"/>
                <w:sz w:val="16"/>
                <w:szCs w:val="16"/>
              </w:rPr>
            </w:pPr>
            <w:r>
              <w:rPr>
                <w:rFonts w:ascii="Times New Roman" w:hAnsi="Times New Roman" w:cs="Times New Roman"/>
                <w:sz w:val="16"/>
                <w:szCs w:val="16"/>
              </w:rPr>
              <w:t>March</w:t>
            </w:r>
          </w:p>
        </w:tc>
      </w:tr>
      <w:tr w:rsidR="00976C1F" w:rsidRPr="00D433AA" w14:paraId="655281D9" w14:textId="77777777" w:rsidTr="003A38DE">
        <w:trPr>
          <w:trHeight w:val="97"/>
        </w:trPr>
        <w:tc>
          <w:tcPr>
            <w:tcW w:w="1653" w:type="dxa"/>
          </w:tcPr>
          <w:p w14:paraId="54A56D37" w14:textId="68ADCF74" w:rsidR="00976C1F" w:rsidRPr="00D433AA"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r w:rsidRPr="00D433AA">
              <w:rPr>
                <w:rFonts w:ascii="Times New Roman" w:hAnsi="Times New Roman" w:cs="Times New Roman"/>
                <w:sz w:val="16"/>
                <w:szCs w:val="16"/>
                <w:lang w:val="en-GB"/>
              </w:rPr>
              <w:t xml:space="preserve">Name of </w:t>
            </w:r>
            <w:r w:rsidRPr="00D433AA">
              <w:rPr>
                <w:rFonts w:ascii="Times New Roman" w:hAnsi="Times New Roman" w:cs="Times New Roman"/>
                <w:sz w:val="16"/>
                <w:szCs w:val="16"/>
              </w:rPr>
              <w:t>subsidiary</w:t>
            </w:r>
          </w:p>
        </w:tc>
        <w:tc>
          <w:tcPr>
            <w:tcW w:w="779" w:type="dxa"/>
          </w:tcPr>
          <w:p w14:paraId="695BC87F" w14:textId="77777777" w:rsidR="00976C1F" w:rsidRPr="00D433AA"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business</w:t>
            </w:r>
          </w:p>
        </w:tc>
        <w:tc>
          <w:tcPr>
            <w:tcW w:w="912" w:type="dxa"/>
          </w:tcPr>
          <w:p w14:paraId="01279119" w14:textId="77777777" w:rsidR="00976C1F" w:rsidRPr="00D433AA" w:rsidRDefault="00976C1F" w:rsidP="00976C1F">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operation</w:t>
            </w:r>
          </w:p>
        </w:tc>
        <w:tc>
          <w:tcPr>
            <w:tcW w:w="789" w:type="dxa"/>
          </w:tcPr>
          <w:p w14:paraId="65F62134" w14:textId="7802FAE2" w:rsidR="00976C1F" w:rsidRPr="00D433AA" w:rsidRDefault="00976C1F" w:rsidP="00976C1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2026</w:t>
            </w:r>
          </w:p>
        </w:tc>
        <w:tc>
          <w:tcPr>
            <w:tcW w:w="245" w:type="dxa"/>
          </w:tcPr>
          <w:p w14:paraId="2E64BFC7" w14:textId="77777777" w:rsidR="00976C1F" w:rsidRPr="00D433AA" w:rsidRDefault="00976C1F" w:rsidP="00976C1F">
            <w:pPr>
              <w:tabs>
                <w:tab w:val="clear" w:pos="227"/>
                <w:tab w:val="clear" w:pos="454"/>
                <w:tab w:val="clear" w:pos="680"/>
                <w:tab w:val="left" w:pos="720"/>
              </w:tabs>
              <w:jc w:val="center"/>
              <w:rPr>
                <w:rFonts w:ascii="Times New Roman" w:hAnsi="Times New Roman" w:cs="Times New Roman"/>
                <w:sz w:val="16"/>
                <w:szCs w:val="16"/>
              </w:rPr>
            </w:pPr>
          </w:p>
        </w:tc>
        <w:tc>
          <w:tcPr>
            <w:tcW w:w="754" w:type="dxa"/>
            <w:gridSpan w:val="2"/>
          </w:tcPr>
          <w:p w14:paraId="6A1E0C35" w14:textId="63DE87F0" w:rsidR="00976C1F" w:rsidRPr="00D433AA" w:rsidRDefault="00976C1F" w:rsidP="00976C1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2025</w:t>
            </w:r>
          </w:p>
        </w:tc>
        <w:tc>
          <w:tcPr>
            <w:tcW w:w="236" w:type="dxa"/>
          </w:tcPr>
          <w:p w14:paraId="1DC74212" w14:textId="77777777" w:rsidR="00976C1F" w:rsidRPr="00D433AA"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41" w:type="dxa"/>
          </w:tcPr>
          <w:p w14:paraId="003E66D6" w14:textId="27B25DEF" w:rsidR="00976C1F" w:rsidRPr="00D433AA" w:rsidRDefault="00976C1F" w:rsidP="00976C1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2026</w:t>
            </w:r>
          </w:p>
        </w:tc>
        <w:tc>
          <w:tcPr>
            <w:tcW w:w="236" w:type="dxa"/>
          </w:tcPr>
          <w:p w14:paraId="74FBDF5A" w14:textId="77777777" w:rsidR="00976C1F" w:rsidRPr="00D433AA" w:rsidRDefault="00976C1F" w:rsidP="00976C1F">
            <w:pPr>
              <w:tabs>
                <w:tab w:val="clear" w:pos="227"/>
                <w:tab w:val="clear" w:pos="454"/>
                <w:tab w:val="clear" w:pos="680"/>
                <w:tab w:val="left" w:pos="720"/>
              </w:tabs>
              <w:jc w:val="center"/>
              <w:rPr>
                <w:rFonts w:ascii="Times New Roman" w:hAnsi="Times New Roman" w:cs="Times New Roman"/>
                <w:sz w:val="16"/>
                <w:szCs w:val="16"/>
              </w:rPr>
            </w:pPr>
          </w:p>
        </w:tc>
        <w:tc>
          <w:tcPr>
            <w:tcW w:w="795" w:type="dxa"/>
          </w:tcPr>
          <w:p w14:paraId="7DB48810" w14:textId="70B01ED8" w:rsidR="00976C1F" w:rsidRPr="00D433AA" w:rsidRDefault="00976C1F" w:rsidP="00976C1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2025</w:t>
            </w:r>
          </w:p>
        </w:tc>
        <w:tc>
          <w:tcPr>
            <w:tcW w:w="236" w:type="dxa"/>
          </w:tcPr>
          <w:p w14:paraId="11D4CC85" w14:textId="77777777" w:rsidR="00976C1F" w:rsidRPr="00D433AA"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0" w:type="dxa"/>
            <w:gridSpan w:val="2"/>
          </w:tcPr>
          <w:p w14:paraId="2BB6C3CA" w14:textId="4A33C385" w:rsidR="00976C1F" w:rsidRPr="00D433AA" w:rsidRDefault="00976C1F" w:rsidP="00976C1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2026</w:t>
            </w:r>
          </w:p>
        </w:tc>
        <w:tc>
          <w:tcPr>
            <w:tcW w:w="236" w:type="dxa"/>
          </w:tcPr>
          <w:p w14:paraId="1D81DC13" w14:textId="77777777" w:rsidR="00976C1F" w:rsidRPr="00D433AA" w:rsidRDefault="00976C1F" w:rsidP="00976C1F">
            <w:pPr>
              <w:tabs>
                <w:tab w:val="clear" w:pos="227"/>
                <w:tab w:val="clear" w:pos="454"/>
                <w:tab w:val="clear" w:pos="680"/>
                <w:tab w:val="left" w:pos="720"/>
              </w:tabs>
              <w:jc w:val="center"/>
              <w:rPr>
                <w:rFonts w:ascii="Times New Roman" w:hAnsi="Times New Roman" w:cs="Times New Roman"/>
                <w:sz w:val="16"/>
                <w:szCs w:val="16"/>
              </w:rPr>
            </w:pPr>
          </w:p>
        </w:tc>
        <w:tc>
          <w:tcPr>
            <w:tcW w:w="715" w:type="dxa"/>
          </w:tcPr>
          <w:p w14:paraId="19E48784" w14:textId="4CD035FA" w:rsidR="00976C1F" w:rsidRPr="00D433AA" w:rsidRDefault="00976C1F" w:rsidP="00976C1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2025</w:t>
            </w:r>
          </w:p>
        </w:tc>
        <w:tc>
          <w:tcPr>
            <w:tcW w:w="252" w:type="dxa"/>
            <w:gridSpan w:val="2"/>
          </w:tcPr>
          <w:p w14:paraId="6F2F98C9" w14:textId="77777777" w:rsidR="00976C1F" w:rsidRPr="00D433AA"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33" w:type="dxa"/>
            <w:gridSpan w:val="2"/>
          </w:tcPr>
          <w:p w14:paraId="10053BF4" w14:textId="7E8BFA50" w:rsidR="00976C1F" w:rsidRPr="00D433AA" w:rsidRDefault="00976C1F" w:rsidP="00976C1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2026</w:t>
            </w:r>
          </w:p>
        </w:tc>
        <w:tc>
          <w:tcPr>
            <w:tcW w:w="270" w:type="dxa"/>
          </w:tcPr>
          <w:p w14:paraId="33D9A688" w14:textId="77777777" w:rsidR="00976C1F" w:rsidRPr="00D433AA" w:rsidRDefault="00976C1F" w:rsidP="00976C1F">
            <w:pPr>
              <w:tabs>
                <w:tab w:val="clear" w:pos="227"/>
                <w:tab w:val="clear" w:pos="454"/>
                <w:tab w:val="clear" w:pos="680"/>
                <w:tab w:val="left" w:pos="720"/>
              </w:tabs>
              <w:jc w:val="center"/>
              <w:rPr>
                <w:rFonts w:ascii="Times New Roman" w:hAnsi="Times New Roman" w:cs="Times New Roman"/>
                <w:sz w:val="16"/>
                <w:szCs w:val="16"/>
              </w:rPr>
            </w:pPr>
          </w:p>
        </w:tc>
        <w:tc>
          <w:tcPr>
            <w:tcW w:w="719" w:type="dxa"/>
          </w:tcPr>
          <w:p w14:paraId="3FD66D4C" w14:textId="6071C9A0" w:rsidR="00976C1F" w:rsidRPr="00D433AA" w:rsidRDefault="00976C1F" w:rsidP="00976C1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2025</w:t>
            </w:r>
          </w:p>
        </w:tc>
        <w:tc>
          <w:tcPr>
            <w:tcW w:w="270" w:type="dxa"/>
          </w:tcPr>
          <w:p w14:paraId="202BD7CD" w14:textId="77777777" w:rsidR="00976C1F" w:rsidRPr="00D433AA"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9" w:type="dxa"/>
          </w:tcPr>
          <w:p w14:paraId="4D02891F" w14:textId="4FC984CE" w:rsidR="00976C1F" w:rsidRPr="00D433AA" w:rsidRDefault="00976C1F" w:rsidP="00976C1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2026</w:t>
            </w:r>
          </w:p>
        </w:tc>
        <w:tc>
          <w:tcPr>
            <w:tcW w:w="270" w:type="dxa"/>
          </w:tcPr>
          <w:p w14:paraId="75534632" w14:textId="77777777" w:rsidR="00976C1F" w:rsidRPr="00D433AA" w:rsidRDefault="00976C1F" w:rsidP="00976C1F">
            <w:pPr>
              <w:tabs>
                <w:tab w:val="clear" w:pos="227"/>
                <w:tab w:val="clear" w:pos="454"/>
                <w:tab w:val="clear" w:pos="680"/>
                <w:tab w:val="left" w:pos="720"/>
              </w:tabs>
              <w:jc w:val="center"/>
              <w:rPr>
                <w:rFonts w:ascii="Times New Roman" w:hAnsi="Times New Roman" w:cs="Times New Roman"/>
                <w:sz w:val="16"/>
                <w:szCs w:val="16"/>
              </w:rPr>
            </w:pPr>
          </w:p>
        </w:tc>
        <w:tc>
          <w:tcPr>
            <w:tcW w:w="719" w:type="dxa"/>
          </w:tcPr>
          <w:p w14:paraId="16B8E780" w14:textId="5E13C562" w:rsidR="00976C1F" w:rsidRPr="00D433AA" w:rsidRDefault="00976C1F" w:rsidP="00976C1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2025</w:t>
            </w:r>
          </w:p>
        </w:tc>
        <w:tc>
          <w:tcPr>
            <w:tcW w:w="270" w:type="dxa"/>
          </w:tcPr>
          <w:p w14:paraId="4E95CC60" w14:textId="77777777" w:rsidR="00976C1F" w:rsidRPr="00D433AA"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88" w:type="dxa"/>
          </w:tcPr>
          <w:p w14:paraId="63CE6586" w14:textId="2533167D" w:rsidR="00976C1F" w:rsidRPr="00D433AA" w:rsidRDefault="00976C1F" w:rsidP="00976C1F">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2026</w:t>
            </w:r>
          </w:p>
        </w:tc>
        <w:tc>
          <w:tcPr>
            <w:tcW w:w="242" w:type="dxa"/>
          </w:tcPr>
          <w:p w14:paraId="0019C00B" w14:textId="77777777" w:rsidR="00976C1F" w:rsidRPr="00D433AA" w:rsidRDefault="00976C1F" w:rsidP="00976C1F">
            <w:pPr>
              <w:tabs>
                <w:tab w:val="clear" w:pos="227"/>
                <w:tab w:val="clear" w:pos="454"/>
                <w:tab w:val="clear" w:pos="680"/>
                <w:tab w:val="left" w:pos="720"/>
              </w:tabs>
              <w:jc w:val="center"/>
              <w:rPr>
                <w:rFonts w:ascii="Times New Roman" w:hAnsi="Times New Roman" w:cs="Times New Roman"/>
                <w:sz w:val="16"/>
                <w:szCs w:val="16"/>
              </w:rPr>
            </w:pPr>
          </w:p>
        </w:tc>
        <w:tc>
          <w:tcPr>
            <w:tcW w:w="755" w:type="dxa"/>
          </w:tcPr>
          <w:p w14:paraId="76E90ADC" w14:textId="784A9AFC" w:rsidR="00976C1F" w:rsidRPr="00D433AA" w:rsidRDefault="00976C1F" w:rsidP="00976C1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2025</w:t>
            </w:r>
          </w:p>
        </w:tc>
      </w:tr>
      <w:tr w:rsidR="00881D3B" w:rsidRPr="00D433AA" w14:paraId="5691836A" w14:textId="77777777" w:rsidTr="003A38DE">
        <w:trPr>
          <w:trHeight w:val="250"/>
        </w:trPr>
        <w:tc>
          <w:tcPr>
            <w:tcW w:w="1653" w:type="dxa"/>
          </w:tcPr>
          <w:p w14:paraId="294C46E9"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779" w:type="dxa"/>
          </w:tcPr>
          <w:p w14:paraId="6E4933C1"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12" w:type="dxa"/>
          </w:tcPr>
          <w:p w14:paraId="09536E86"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788" w:type="dxa"/>
            <w:gridSpan w:val="4"/>
          </w:tcPr>
          <w:p w14:paraId="60C3C473" w14:textId="60950721" w:rsidR="00881D3B" w:rsidRPr="00C3472C" w:rsidRDefault="00C3472C"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i/>
                <w:iCs/>
                <w:sz w:val="16"/>
                <w:szCs w:val="16"/>
              </w:rPr>
            </w:pPr>
            <w:r w:rsidRPr="00C3472C">
              <w:rPr>
                <w:rFonts w:ascii="Times New Roman" w:hAnsi="Times New Roman" w:cs="Times New Roman"/>
                <w:i/>
                <w:iCs/>
                <w:sz w:val="16"/>
                <w:szCs w:val="16"/>
              </w:rPr>
              <w:t>(</w:t>
            </w:r>
            <w:r w:rsidR="00881D3B" w:rsidRPr="00C3472C">
              <w:rPr>
                <w:rFonts w:ascii="Times New Roman" w:hAnsi="Times New Roman" w:cs="Times New Roman"/>
                <w:i/>
                <w:iCs/>
                <w:sz w:val="16"/>
                <w:szCs w:val="16"/>
              </w:rPr>
              <w:t>%</w:t>
            </w:r>
            <w:r w:rsidRPr="00C3472C">
              <w:rPr>
                <w:rFonts w:ascii="Times New Roman" w:hAnsi="Times New Roman" w:cs="Times New Roman"/>
                <w:i/>
                <w:iCs/>
                <w:sz w:val="16"/>
                <w:szCs w:val="16"/>
              </w:rPr>
              <w:t>)</w:t>
            </w:r>
          </w:p>
        </w:tc>
        <w:tc>
          <w:tcPr>
            <w:tcW w:w="236" w:type="dxa"/>
          </w:tcPr>
          <w:p w14:paraId="51544B57"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716" w:type="dxa"/>
            <w:gridSpan w:val="22"/>
          </w:tcPr>
          <w:p w14:paraId="29DB2119"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D433AA">
              <w:rPr>
                <w:rFonts w:ascii="Times New Roman" w:hAnsi="Times New Roman" w:cs="Times New Roman"/>
                <w:i/>
                <w:iCs/>
                <w:sz w:val="16"/>
                <w:szCs w:val="16"/>
              </w:rPr>
              <w:t>(in thousand Baht)</w:t>
            </w:r>
          </w:p>
        </w:tc>
      </w:tr>
      <w:tr w:rsidR="00881D3B" w:rsidRPr="00D433AA" w14:paraId="4EA33870" w14:textId="77777777" w:rsidTr="003A38DE">
        <w:trPr>
          <w:trHeight w:val="264"/>
        </w:trPr>
        <w:tc>
          <w:tcPr>
            <w:tcW w:w="1653" w:type="dxa"/>
          </w:tcPr>
          <w:p w14:paraId="276B505A"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r w:rsidRPr="00D433AA">
              <w:rPr>
                <w:rFonts w:ascii="Times New Roman" w:hAnsi="Times New Roman" w:cs="Times New Roman"/>
                <w:b/>
                <w:bCs/>
                <w:i/>
                <w:iCs/>
                <w:sz w:val="16"/>
                <w:szCs w:val="16"/>
              </w:rPr>
              <w:t>Direct subsidiary</w:t>
            </w:r>
          </w:p>
        </w:tc>
        <w:tc>
          <w:tcPr>
            <w:tcW w:w="779" w:type="dxa"/>
          </w:tcPr>
          <w:p w14:paraId="5AF6542D"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912" w:type="dxa"/>
          </w:tcPr>
          <w:p w14:paraId="37082721"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789" w:type="dxa"/>
          </w:tcPr>
          <w:p w14:paraId="4ED1DC3A"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78" w:type="dxa"/>
            <w:gridSpan w:val="2"/>
          </w:tcPr>
          <w:p w14:paraId="63FA8299"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21" w:type="dxa"/>
          </w:tcPr>
          <w:p w14:paraId="1C710625"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36" w:type="dxa"/>
          </w:tcPr>
          <w:p w14:paraId="370575C2"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41" w:type="dxa"/>
          </w:tcPr>
          <w:p w14:paraId="678375C8"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36" w:type="dxa"/>
          </w:tcPr>
          <w:p w14:paraId="394A5F7C"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5" w:type="dxa"/>
          </w:tcPr>
          <w:p w14:paraId="753DEC1D"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61" w:type="dxa"/>
            <w:gridSpan w:val="2"/>
          </w:tcPr>
          <w:p w14:paraId="63980D18"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5" w:type="dxa"/>
          </w:tcPr>
          <w:p w14:paraId="5B3B3599"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tcPr>
          <w:p w14:paraId="09840D4C"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59" w:type="dxa"/>
            <w:gridSpan w:val="2"/>
          </w:tcPr>
          <w:p w14:paraId="29FEC080"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48" w:type="dxa"/>
            <w:gridSpan w:val="2"/>
          </w:tcPr>
          <w:p w14:paraId="2D2BC891"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93" w:type="dxa"/>
          </w:tcPr>
          <w:p w14:paraId="03BA22E5"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8" w:right="-107"/>
              <w:rPr>
                <w:rFonts w:ascii="Times New Roman" w:hAnsi="Times New Roman" w:cs="Times New Roman"/>
                <w:sz w:val="16"/>
                <w:szCs w:val="16"/>
              </w:rPr>
            </w:pPr>
          </w:p>
        </w:tc>
        <w:tc>
          <w:tcPr>
            <w:tcW w:w="270" w:type="dxa"/>
          </w:tcPr>
          <w:p w14:paraId="16D951DB"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9" w:type="dxa"/>
          </w:tcPr>
          <w:p w14:paraId="2A260DE9"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07"/>
              <w:rPr>
                <w:rFonts w:ascii="Times New Roman" w:hAnsi="Times New Roman" w:cs="Times New Roman"/>
                <w:sz w:val="16"/>
                <w:szCs w:val="16"/>
              </w:rPr>
            </w:pPr>
          </w:p>
        </w:tc>
        <w:tc>
          <w:tcPr>
            <w:tcW w:w="270" w:type="dxa"/>
          </w:tcPr>
          <w:p w14:paraId="10F064D6"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9" w:type="dxa"/>
          </w:tcPr>
          <w:p w14:paraId="71591A44"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7"/>
              <w:rPr>
                <w:rFonts w:ascii="Times New Roman" w:hAnsi="Times New Roman" w:cs="Times New Roman"/>
                <w:sz w:val="16"/>
                <w:szCs w:val="16"/>
              </w:rPr>
            </w:pPr>
          </w:p>
        </w:tc>
        <w:tc>
          <w:tcPr>
            <w:tcW w:w="270" w:type="dxa"/>
          </w:tcPr>
          <w:p w14:paraId="02518936"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9" w:type="dxa"/>
          </w:tcPr>
          <w:p w14:paraId="0D097C51"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70" w:type="dxa"/>
          </w:tcPr>
          <w:p w14:paraId="3FF2DC89"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88" w:type="dxa"/>
          </w:tcPr>
          <w:p w14:paraId="63034B93"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16"/>
                <w:szCs w:val="16"/>
              </w:rPr>
            </w:pPr>
          </w:p>
        </w:tc>
        <w:tc>
          <w:tcPr>
            <w:tcW w:w="242" w:type="dxa"/>
          </w:tcPr>
          <w:p w14:paraId="107732D4"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tcPr>
          <w:p w14:paraId="47E59C1F" w14:textId="77777777" w:rsidR="00881D3B" w:rsidRPr="00D433AA" w:rsidRDefault="00881D3B" w:rsidP="008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16"/>
                <w:szCs w:val="16"/>
              </w:rPr>
            </w:pPr>
          </w:p>
        </w:tc>
      </w:tr>
      <w:tr w:rsidR="00335275" w:rsidRPr="00D433AA" w14:paraId="70626460" w14:textId="77777777" w:rsidTr="003A38DE">
        <w:trPr>
          <w:trHeight w:val="250"/>
        </w:trPr>
        <w:tc>
          <w:tcPr>
            <w:tcW w:w="1653" w:type="dxa"/>
          </w:tcPr>
          <w:p w14:paraId="66B8FF18"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roofErr w:type="spellStart"/>
            <w:r w:rsidRPr="00D433AA">
              <w:rPr>
                <w:rFonts w:ascii="Times New Roman" w:hAnsi="Times New Roman" w:cs="Times New Roman"/>
                <w:sz w:val="16"/>
                <w:szCs w:val="16"/>
              </w:rPr>
              <w:t>Elowfar</w:t>
            </w:r>
            <w:proofErr w:type="spellEnd"/>
            <w:r w:rsidRPr="00D433AA">
              <w:rPr>
                <w:rFonts w:ascii="Times New Roman" w:hAnsi="Times New Roman" w:cs="Times New Roman"/>
                <w:sz w:val="16"/>
                <w:szCs w:val="16"/>
              </w:rPr>
              <w:t xml:space="preserve"> Co., Ltd.</w:t>
            </w:r>
          </w:p>
        </w:tc>
        <w:tc>
          <w:tcPr>
            <w:tcW w:w="779" w:type="dxa"/>
          </w:tcPr>
          <w:p w14:paraId="621F36D3"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D433AA">
              <w:rPr>
                <w:rFonts w:ascii="Times New Roman" w:hAnsi="Times New Roman" w:cs="Times New Roman"/>
                <w:sz w:val="16"/>
                <w:szCs w:val="16"/>
              </w:rPr>
              <w:t>Trading</w:t>
            </w:r>
          </w:p>
        </w:tc>
        <w:tc>
          <w:tcPr>
            <w:tcW w:w="912" w:type="dxa"/>
          </w:tcPr>
          <w:p w14:paraId="62872733"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D433AA">
              <w:rPr>
                <w:rFonts w:ascii="Times New Roman" w:hAnsi="Times New Roman" w:cs="Times New Roman"/>
                <w:sz w:val="16"/>
                <w:szCs w:val="16"/>
              </w:rPr>
              <w:t>Thailand</w:t>
            </w:r>
          </w:p>
        </w:tc>
        <w:tc>
          <w:tcPr>
            <w:tcW w:w="789" w:type="dxa"/>
          </w:tcPr>
          <w:p w14:paraId="75F7B49A" w14:textId="6C1D49D0"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5D5D96">
              <w:rPr>
                <w:rFonts w:ascii="Times New Roman" w:hAnsi="Times New Roman" w:cs="Times New Roman"/>
                <w:sz w:val="16"/>
                <w:szCs w:val="16"/>
              </w:rPr>
              <w:t>99.99</w:t>
            </w:r>
          </w:p>
        </w:tc>
        <w:tc>
          <w:tcPr>
            <w:tcW w:w="278" w:type="dxa"/>
            <w:gridSpan w:val="2"/>
          </w:tcPr>
          <w:p w14:paraId="3AD8796C"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21" w:type="dxa"/>
          </w:tcPr>
          <w:p w14:paraId="1DB6F948"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5D5D96">
              <w:rPr>
                <w:rFonts w:ascii="Times New Roman" w:hAnsi="Times New Roman" w:cs="Times New Roman"/>
                <w:sz w:val="16"/>
                <w:szCs w:val="16"/>
              </w:rPr>
              <w:t>99.99</w:t>
            </w:r>
          </w:p>
        </w:tc>
        <w:tc>
          <w:tcPr>
            <w:tcW w:w="236" w:type="dxa"/>
          </w:tcPr>
          <w:p w14:paraId="0F85F8DB"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41" w:type="dxa"/>
          </w:tcPr>
          <w:p w14:paraId="21A897CB" w14:textId="3E419688"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60"/>
              <w:jc w:val="both"/>
              <w:rPr>
                <w:rFonts w:ascii="Times New Roman" w:hAnsi="Times New Roman" w:cs="Times New Roman"/>
                <w:sz w:val="16"/>
                <w:szCs w:val="16"/>
              </w:rPr>
            </w:pPr>
            <w:r w:rsidRPr="005D5D96">
              <w:rPr>
                <w:rFonts w:ascii="Times New Roman" w:hAnsi="Times New Roman" w:cs="Times New Roman"/>
                <w:sz w:val="16"/>
                <w:szCs w:val="16"/>
              </w:rPr>
              <w:t>10,000</w:t>
            </w:r>
          </w:p>
        </w:tc>
        <w:tc>
          <w:tcPr>
            <w:tcW w:w="236" w:type="dxa"/>
          </w:tcPr>
          <w:p w14:paraId="5BD3FCFE"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5" w:type="dxa"/>
          </w:tcPr>
          <w:p w14:paraId="6E9D8997"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5D5D96">
              <w:rPr>
                <w:rFonts w:ascii="Times New Roman" w:hAnsi="Times New Roman" w:cs="Times New Roman"/>
                <w:sz w:val="16"/>
                <w:szCs w:val="16"/>
              </w:rPr>
              <w:t>10,000</w:t>
            </w:r>
          </w:p>
        </w:tc>
        <w:tc>
          <w:tcPr>
            <w:tcW w:w="261" w:type="dxa"/>
            <w:gridSpan w:val="2"/>
          </w:tcPr>
          <w:p w14:paraId="2CB46695"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5" w:type="dxa"/>
          </w:tcPr>
          <w:p w14:paraId="1FD03E5E" w14:textId="61789443"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240" w:right="-120"/>
              <w:rPr>
                <w:rFonts w:ascii="Times New Roman" w:hAnsi="Times New Roman" w:cs="Times New Roman"/>
                <w:sz w:val="16"/>
                <w:szCs w:val="16"/>
              </w:rPr>
            </w:pPr>
            <w:r w:rsidRPr="005D5D96">
              <w:rPr>
                <w:rFonts w:ascii="Times New Roman" w:hAnsi="Times New Roman" w:cs="Times New Roman"/>
                <w:sz w:val="16"/>
                <w:szCs w:val="16"/>
              </w:rPr>
              <w:t>10,000</w:t>
            </w:r>
          </w:p>
        </w:tc>
        <w:tc>
          <w:tcPr>
            <w:tcW w:w="236" w:type="dxa"/>
          </w:tcPr>
          <w:p w14:paraId="12F566A1"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50" w:right="-107"/>
              <w:rPr>
                <w:rFonts w:ascii="Times New Roman" w:hAnsi="Times New Roman" w:cs="Times New Roman"/>
                <w:sz w:val="16"/>
                <w:szCs w:val="16"/>
              </w:rPr>
            </w:pPr>
          </w:p>
        </w:tc>
        <w:tc>
          <w:tcPr>
            <w:tcW w:w="759" w:type="dxa"/>
            <w:gridSpan w:val="2"/>
          </w:tcPr>
          <w:p w14:paraId="6B6EF717"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50" w:right="-120"/>
              <w:rPr>
                <w:rFonts w:ascii="Times New Roman" w:hAnsi="Times New Roman" w:cs="Times New Roman"/>
                <w:sz w:val="16"/>
                <w:szCs w:val="16"/>
              </w:rPr>
            </w:pPr>
            <w:r w:rsidRPr="005D5D96">
              <w:rPr>
                <w:rFonts w:ascii="Times New Roman" w:hAnsi="Times New Roman" w:cs="Times New Roman"/>
                <w:sz w:val="16"/>
                <w:szCs w:val="16"/>
              </w:rPr>
              <w:t>10,000</w:t>
            </w:r>
          </w:p>
        </w:tc>
        <w:tc>
          <w:tcPr>
            <w:tcW w:w="248" w:type="dxa"/>
            <w:gridSpan w:val="2"/>
          </w:tcPr>
          <w:p w14:paraId="1B0A2DEF"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93" w:type="dxa"/>
          </w:tcPr>
          <w:p w14:paraId="7090F7F9" w14:textId="664568FD"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5D5D96">
              <w:rPr>
                <w:rFonts w:ascii="Times New Roman" w:hAnsi="Times New Roman" w:cs="Times New Roman"/>
                <w:sz w:val="16"/>
                <w:szCs w:val="16"/>
              </w:rPr>
              <w:t>-</w:t>
            </w:r>
          </w:p>
        </w:tc>
        <w:tc>
          <w:tcPr>
            <w:tcW w:w="270" w:type="dxa"/>
          </w:tcPr>
          <w:p w14:paraId="0485F69C"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9" w:type="dxa"/>
          </w:tcPr>
          <w:p w14:paraId="2252688F"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5D5D96">
              <w:rPr>
                <w:rFonts w:ascii="Times New Roman" w:hAnsi="Times New Roman" w:cs="Times New Roman"/>
                <w:sz w:val="16"/>
                <w:szCs w:val="16"/>
              </w:rPr>
              <w:t>-</w:t>
            </w:r>
          </w:p>
        </w:tc>
        <w:tc>
          <w:tcPr>
            <w:tcW w:w="270" w:type="dxa"/>
          </w:tcPr>
          <w:p w14:paraId="4E81FE08"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9" w:type="dxa"/>
          </w:tcPr>
          <w:p w14:paraId="6BFB48B4" w14:textId="793BB6CF"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90" w:right="-200"/>
              <w:rPr>
                <w:rFonts w:ascii="Times New Roman" w:hAnsi="Times New Roman" w:cs="Times New Roman"/>
                <w:sz w:val="16"/>
                <w:szCs w:val="16"/>
              </w:rPr>
            </w:pPr>
            <w:r w:rsidRPr="005D5D96">
              <w:rPr>
                <w:rFonts w:ascii="Times New Roman" w:hAnsi="Times New Roman" w:cs="Times New Roman"/>
                <w:sz w:val="16"/>
                <w:szCs w:val="16"/>
              </w:rPr>
              <w:t>10,000</w:t>
            </w:r>
          </w:p>
        </w:tc>
        <w:tc>
          <w:tcPr>
            <w:tcW w:w="270" w:type="dxa"/>
          </w:tcPr>
          <w:p w14:paraId="22210C64"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107"/>
              <w:rPr>
                <w:rFonts w:ascii="Times New Roman" w:hAnsi="Times New Roman" w:cs="Times New Roman"/>
                <w:sz w:val="16"/>
                <w:szCs w:val="16"/>
              </w:rPr>
            </w:pPr>
          </w:p>
        </w:tc>
        <w:tc>
          <w:tcPr>
            <w:tcW w:w="719" w:type="dxa"/>
          </w:tcPr>
          <w:p w14:paraId="68E51A7D"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200"/>
              <w:rPr>
                <w:rFonts w:ascii="Times New Roman" w:hAnsi="Times New Roman" w:cs="Times New Roman"/>
                <w:sz w:val="16"/>
                <w:szCs w:val="16"/>
              </w:rPr>
            </w:pPr>
            <w:r w:rsidRPr="005D5D96">
              <w:rPr>
                <w:rFonts w:ascii="Times New Roman" w:hAnsi="Times New Roman" w:cs="Times New Roman"/>
                <w:sz w:val="16"/>
                <w:szCs w:val="16"/>
              </w:rPr>
              <w:t>10,000</w:t>
            </w:r>
          </w:p>
        </w:tc>
        <w:tc>
          <w:tcPr>
            <w:tcW w:w="270" w:type="dxa"/>
          </w:tcPr>
          <w:p w14:paraId="38361629"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88" w:type="dxa"/>
          </w:tcPr>
          <w:p w14:paraId="0DFCFA30" w14:textId="72950F7B"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5D5D96">
              <w:rPr>
                <w:rFonts w:ascii="Times New Roman" w:hAnsi="Times New Roman" w:cs="Times New Roman"/>
                <w:sz w:val="16"/>
                <w:szCs w:val="16"/>
              </w:rPr>
              <w:t>-</w:t>
            </w:r>
          </w:p>
        </w:tc>
        <w:tc>
          <w:tcPr>
            <w:tcW w:w="242" w:type="dxa"/>
          </w:tcPr>
          <w:p w14:paraId="3D16CE5E"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tcPr>
          <w:p w14:paraId="2EF7B834"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07"/>
              <w:rPr>
                <w:rFonts w:ascii="Times New Roman" w:hAnsi="Times New Roman" w:cs="Times New Roman"/>
                <w:sz w:val="16"/>
                <w:szCs w:val="16"/>
              </w:rPr>
            </w:pPr>
            <w:r w:rsidRPr="005D5D96">
              <w:rPr>
                <w:rFonts w:ascii="Times New Roman" w:hAnsi="Times New Roman" w:cs="Times New Roman"/>
                <w:sz w:val="16"/>
                <w:szCs w:val="16"/>
              </w:rPr>
              <w:t>-</w:t>
            </w:r>
          </w:p>
        </w:tc>
      </w:tr>
      <w:tr w:rsidR="00335275" w:rsidRPr="00D433AA" w14:paraId="647C9FF4" w14:textId="77777777" w:rsidTr="003A38DE">
        <w:trPr>
          <w:trHeight w:val="66"/>
        </w:trPr>
        <w:tc>
          <w:tcPr>
            <w:tcW w:w="1653" w:type="dxa"/>
          </w:tcPr>
          <w:p w14:paraId="09B1ADA4"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D433AA">
              <w:rPr>
                <w:rFonts w:ascii="Times New Roman" w:hAnsi="Times New Roman" w:cs="Times New Roman"/>
                <w:b/>
                <w:bCs/>
                <w:sz w:val="16"/>
                <w:szCs w:val="16"/>
              </w:rPr>
              <w:t>Total</w:t>
            </w:r>
          </w:p>
        </w:tc>
        <w:tc>
          <w:tcPr>
            <w:tcW w:w="779" w:type="dxa"/>
          </w:tcPr>
          <w:p w14:paraId="005F1C50"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912" w:type="dxa"/>
          </w:tcPr>
          <w:p w14:paraId="5BCDD139" w14:textId="77777777" w:rsidR="00335275" w:rsidRPr="00D433AA"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789" w:type="dxa"/>
          </w:tcPr>
          <w:p w14:paraId="01E05F57"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78" w:type="dxa"/>
            <w:gridSpan w:val="2"/>
          </w:tcPr>
          <w:p w14:paraId="17B63020"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21" w:type="dxa"/>
          </w:tcPr>
          <w:p w14:paraId="4360F2DA"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36" w:type="dxa"/>
          </w:tcPr>
          <w:p w14:paraId="79515AA7"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41" w:type="dxa"/>
          </w:tcPr>
          <w:p w14:paraId="410FA11E"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36" w:type="dxa"/>
          </w:tcPr>
          <w:p w14:paraId="0FA4DDD5"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95" w:type="dxa"/>
          </w:tcPr>
          <w:p w14:paraId="42DEF75D"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61" w:type="dxa"/>
            <w:gridSpan w:val="2"/>
          </w:tcPr>
          <w:p w14:paraId="7EC49375"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25" w:type="dxa"/>
            <w:tcBorders>
              <w:top w:val="single" w:sz="4" w:space="0" w:color="auto"/>
              <w:bottom w:val="double" w:sz="4" w:space="0" w:color="auto"/>
            </w:tcBorders>
          </w:tcPr>
          <w:p w14:paraId="5659E630" w14:textId="69DCBC68"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240"/>
              <w:rPr>
                <w:rFonts w:ascii="Times New Roman" w:hAnsi="Times New Roman" w:cs="Times New Roman"/>
                <w:b/>
                <w:bCs/>
                <w:sz w:val="16"/>
                <w:szCs w:val="16"/>
              </w:rPr>
            </w:pPr>
            <w:r w:rsidRPr="005D5D96">
              <w:rPr>
                <w:rFonts w:ascii="Times New Roman" w:hAnsi="Times New Roman" w:cs="Times New Roman"/>
                <w:b/>
                <w:bCs/>
                <w:sz w:val="16"/>
                <w:szCs w:val="16"/>
              </w:rPr>
              <w:t>10,000</w:t>
            </w:r>
          </w:p>
        </w:tc>
        <w:tc>
          <w:tcPr>
            <w:tcW w:w="236" w:type="dxa"/>
          </w:tcPr>
          <w:p w14:paraId="51E0B4D9"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50" w:right="-107"/>
              <w:rPr>
                <w:rFonts w:ascii="Times New Roman" w:hAnsi="Times New Roman" w:cs="Times New Roman"/>
                <w:b/>
                <w:bCs/>
                <w:sz w:val="16"/>
                <w:szCs w:val="16"/>
              </w:rPr>
            </w:pPr>
          </w:p>
        </w:tc>
        <w:tc>
          <w:tcPr>
            <w:tcW w:w="759" w:type="dxa"/>
            <w:gridSpan w:val="2"/>
            <w:tcBorders>
              <w:top w:val="single" w:sz="4" w:space="0" w:color="auto"/>
              <w:bottom w:val="double" w:sz="4" w:space="0" w:color="auto"/>
            </w:tcBorders>
          </w:tcPr>
          <w:p w14:paraId="3486DAE0"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50"/>
              <w:rPr>
                <w:rFonts w:ascii="Times New Roman" w:hAnsi="Times New Roman" w:cs="Times New Roman"/>
                <w:b/>
                <w:bCs/>
                <w:sz w:val="16"/>
                <w:szCs w:val="16"/>
              </w:rPr>
            </w:pPr>
            <w:r w:rsidRPr="005D5D96">
              <w:rPr>
                <w:rFonts w:ascii="Times New Roman" w:hAnsi="Times New Roman" w:cs="Times New Roman"/>
                <w:b/>
                <w:bCs/>
                <w:sz w:val="16"/>
                <w:szCs w:val="16"/>
              </w:rPr>
              <w:t>10,000</w:t>
            </w:r>
          </w:p>
        </w:tc>
        <w:tc>
          <w:tcPr>
            <w:tcW w:w="248" w:type="dxa"/>
            <w:gridSpan w:val="2"/>
          </w:tcPr>
          <w:p w14:paraId="34878863"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93" w:type="dxa"/>
            <w:tcBorders>
              <w:top w:val="single" w:sz="4" w:space="0" w:color="auto"/>
              <w:bottom w:val="double" w:sz="4" w:space="0" w:color="auto"/>
            </w:tcBorders>
          </w:tcPr>
          <w:p w14:paraId="4E87FC9B" w14:textId="0FD98E4D"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5D5D96">
              <w:rPr>
                <w:rFonts w:ascii="Times New Roman" w:hAnsi="Times New Roman" w:cs="Times New Roman"/>
                <w:b/>
                <w:bCs/>
                <w:sz w:val="16"/>
                <w:szCs w:val="16"/>
              </w:rPr>
              <w:t>-</w:t>
            </w:r>
          </w:p>
        </w:tc>
        <w:tc>
          <w:tcPr>
            <w:tcW w:w="270" w:type="dxa"/>
          </w:tcPr>
          <w:p w14:paraId="51F29A74"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9" w:type="dxa"/>
            <w:tcBorders>
              <w:top w:val="single" w:sz="4" w:space="0" w:color="auto"/>
              <w:bottom w:val="double" w:sz="4" w:space="0" w:color="auto"/>
            </w:tcBorders>
          </w:tcPr>
          <w:p w14:paraId="631C2D4E"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5D5D96">
              <w:rPr>
                <w:rFonts w:ascii="Times New Roman" w:hAnsi="Times New Roman" w:cs="Times New Roman"/>
                <w:b/>
                <w:bCs/>
                <w:sz w:val="16"/>
                <w:szCs w:val="16"/>
              </w:rPr>
              <w:t>-</w:t>
            </w:r>
          </w:p>
        </w:tc>
        <w:tc>
          <w:tcPr>
            <w:tcW w:w="270" w:type="dxa"/>
          </w:tcPr>
          <w:p w14:paraId="4B02E905"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9" w:type="dxa"/>
            <w:tcBorders>
              <w:top w:val="single" w:sz="4" w:space="0" w:color="auto"/>
              <w:bottom w:val="double" w:sz="4" w:space="0" w:color="auto"/>
            </w:tcBorders>
          </w:tcPr>
          <w:p w14:paraId="49B23CEF" w14:textId="02E12C2C"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90" w:right="-200"/>
              <w:rPr>
                <w:rFonts w:ascii="Times New Roman" w:hAnsi="Times New Roman" w:cs="Times New Roman"/>
                <w:b/>
                <w:bCs/>
                <w:sz w:val="16"/>
                <w:szCs w:val="16"/>
              </w:rPr>
            </w:pPr>
            <w:r w:rsidRPr="005D5D96">
              <w:rPr>
                <w:rFonts w:ascii="Times New Roman" w:hAnsi="Times New Roman" w:cs="Times New Roman"/>
                <w:b/>
                <w:bCs/>
                <w:sz w:val="16"/>
                <w:szCs w:val="16"/>
              </w:rPr>
              <w:t>10,000</w:t>
            </w:r>
          </w:p>
        </w:tc>
        <w:tc>
          <w:tcPr>
            <w:tcW w:w="270" w:type="dxa"/>
          </w:tcPr>
          <w:p w14:paraId="55D867AD"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107"/>
              <w:rPr>
                <w:rFonts w:ascii="Times New Roman" w:hAnsi="Times New Roman" w:cs="Times New Roman"/>
                <w:b/>
                <w:bCs/>
                <w:sz w:val="16"/>
                <w:szCs w:val="16"/>
              </w:rPr>
            </w:pPr>
          </w:p>
        </w:tc>
        <w:tc>
          <w:tcPr>
            <w:tcW w:w="719" w:type="dxa"/>
            <w:tcBorders>
              <w:top w:val="single" w:sz="4" w:space="0" w:color="auto"/>
              <w:bottom w:val="double" w:sz="4" w:space="0" w:color="auto"/>
            </w:tcBorders>
          </w:tcPr>
          <w:p w14:paraId="6A0E434B"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200"/>
              <w:rPr>
                <w:rFonts w:ascii="Times New Roman" w:hAnsi="Times New Roman" w:cs="Times New Roman"/>
                <w:b/>
                <w:bCs/>
                <w:sz w:val="16"/>
                <w:szCs w:val="16"/>
              </w:rPr>
            </w:pPr>
            <w:r w:rsidRPr="005D5D96">
              <w:rPr>
                <w:rFonts w:ascii="Times New Roman" w:hAnsi="Times New Roman" w:cs="Times New Roman"/>
                <w:b/>
                <w:bCs/>
                <w:sz w:val="16"/>
                <w:szCs w:val="16"/>
              </w:rPr>
              <w:t>10,000</w:t>
            </w:r>
          </w:p>
        </w:tc>
        <w:tc>
          <w:tcPr>
            <w:tcW w:w="270" w:type="dxa"/>
          </w:tcPr>
          <w:p w14:paraId="40388038"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88" w:type="dxa"/>
            <w:tcBorders>
              <w:top w:val="single" w:sz="4" w:space="0" w:color="auto"/>
              <w:bottom w:val="double" w:sz="4" w:space="0" w:color="auto"/>
            </w:tcBorders>
          </w:tcPr>
          <w:p w14:paraId="529BB45E" w14:textId="5B7FDA64"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5D5D96">
              <w:rPr>
                <w:rFonts w:ascii="Times New Roman" w:hAnsi="Times New Roman" w:cs="Times New Roman"/>
                <w:b/>
                <w:bCs/>
                <w:sz w:val="16"/>
                <w:szCs w:val="16"/>
              </w:rPr>
              <w:t>-</w:t>
            </w:r>
          </w:p>
        </w:tc>
        <w:tc>
          <w:tcPr>
            <w:tcW w:w="242" w:type="dxa"/>
          </w:tcPr>
          <w:p w14:paraId="3A6353B0"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55" w:type="dxa"/>
            <w:tcBorders>
              <w:top w:val="single" w:sz="4" w:space="0" w:color="auto"/>
              <w:bottom w:val="double" w:sz="4" w:space="0" w:color="auto"/>
            </w:tcBorders>
          </w:tcPr>
          <w:p w14:paraId="0F8E631A" w14:textId="77777777" w:rsidR="00335275" w:rsidRPr="005D5D96" w:rsidRDefault="00335275" w:rsidP="0033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07"/>
              <w:rPr>
                <w:rFonts w:ascii="Times New Roman" w:hAnsi="Times New Roman" w:cs="Times New Roman"/>
                <w:b/>
                <w:bCs/>
                <w:sz w:val="16"/>
                <w:szCs w:val="16"/>
              </w:rPr>
            </w:pPr>
            <w:r w:rsidRPr="005D5D96">
              <w:rPr>
                <w:rFonts w:ascii="Times New Roman" w:hAnsi="Times New Roman" w:cs="Times New Roman"/>
                <w:b/>
                <w:bCs/>
                <w:sz w:val="16"/>
                <w:szCs w:val="16"/>
              </w:rPr>
              <w:t>-</w:t>
            </w:r>
          </w:p>
        </w:tc>
      </w:tr>
    </w:tbl>
    <w:p w14:paraId="2E4C7710" w14:textId="77777777" w:rsidR="00715DFD" w:rsidRPr="00C23017"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6806752" w14:textId="77777777" w:rsidR="00715DFD" w:rsidRPr="007C30C8"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FFFFFF" w:themeColor="background1"/>
          <w:sz w:val="22"/>
          <w:szCs w:val="22"/>
        </w:rPr>
      </w:pPr>
      <w:r w:rsidRPr="007C30C8">
        <w:rPr>
          <w:rFonts w:ascii="Times New Roman" w:hAnsi="Times New Roman" w:cs="Times New Roman"/>
          <w:color w:val="FFFFFF" w:themeColor="background1"/>
          <w:sz w:val="22"/>
          <w:szCs w:val="22"/>
        </w:rPr>
        <w:t>Subsidiary was incorporated in Thailand.</w:t>
      </w:r>
    </w:p>
    <w:p w14:paraId="47088BB5" w14:textId="77777777" w:rsidR="00BA0DC4" w:rsidRPr="00C23017" w:rsidRDefault="00BA0DC4"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DE46D35" w14:textId="77777777" w:rsidR="00BA0DC4" w:rsidRPr="00C23017" w:rsidRDefault="00BA0DC4"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F3E448D" w14:textId="77777777" w:rsidR="003A3E5D" w:rsidRPr="00C23017" w:rsidRDefault="003A3E5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3A3E5D" w:rsidRPr="00C23017" w:rsidSect="00005875">
          <w:headerReference w:type="default" r:id="rId13"/>
          <w:footerReference w:type="default" r:id="rId14"/>
          <w:type w:val="nextColumn"/>
          <w:pgSz w:w="16834" w:h="11909" w:orient="landscape" w:code="9"/>
          <w:pgMar w:top="691" w:right="1152" w:bottom="576" w:left="1152" w:header="720" w:footer="720" w:gutter="0"/>
          <w:cols w:space="720"/>
        </w:sectPr>
      </w:pPr>
    </w:p>
    <w:p w14:paraId="02D894D7" w14:textId="567294E6" w:rsidR="008F38E8" w:rsidRPr="00C23017" w:rsidRDefault="00333BDA" w:rsidP="008F38E8">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lastRenderedPageBreak/>
        <w:t>5</w:t>
      </w:r>
      <w:r w:rsidR="00093E36" w:rsidRPr="00C23017">
        <w:rPr>
          <w:rFonts w:ascii="Times New Roman" w:hAnsi="Times New Roman"/>
          <w:sz w:val="24"/>
          <w:szCs w:val="24"/>
        </w:rPr>
        <w:tab/>
      </w:r>
      <w:r w:rsidR="008F38E8" w:rsidRPr="00C23017">
        <w:rPr>
          <w:rFonts w:ascii="Times New Roman" w:hAnsi="Times New Roman"/>
          <w:sz w:val="24"/>
          <w:szCs w:val="24"/>
        </w:rPr>
        <w:t>Property, plant and equipment</w:t>
      </w:r>
    </w:p>
    <w:p w14:paraId="77A111BD" w14:textId="1F02BD5D" w:rsidR="009F0E7F" w:rsidRDefault="009F0E7F" w:rsidP="00F55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Pr>
          <w:rFonts w:ascii="Times New Roman" w:hAnsi="Times New Roman" w:cstheme="minorBidi"/>
          <w:sz w:val="22"/>
          <w:szCs w:val="22"/>
        </w:rPr>
      </w:pPr>
    </w:p>
    <w:p w14:paraId="5B1E937F" w14:textId="38D36CFD" w:rsidR="00E81FAB" w:rsidRDefault="00E81FAB" w:rsidP="00007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r w:rsidRPr="00413B5C">
        <w:rPr>
          <w:rFonts w:ascii="Times New Roman" w:hAnsi="Times New Roman" w:cs="Times New Roman"/>
          <w:sz w:val="22"/>
          <w:szCs w:val="22"/>
        </w:rPr>
        <w:t xml:space="preserve">Acquisitions, disposals and transfers of property, plant and equipment </w:t>
      </w:r>
      <w:r w:rsidRPr="00D641C5">
        <w:rPr>
          <w:rFonts w:ascii="Times New Roman" w:hAnsi="Times New Roman" w:cs="Times New Roman"/>
          <w:sz w:val="22"/>
          <w:szCs w:val="22"/>
        </w:rPr>
        <w:t>during the</w:t>
      </w:r>
      <w:r w:rsidR="00795935">
        <w:rPr>
          <w:rFonts w:ascii="Times New Roman" w:hAnsi="Times New Roman" w:cs="Times New Roman"/>
          <w:sz w:val="22"/>
          <w:szCs w:val="22"/>
        </w:rPr>
        <w:t xml:space="preserve"> </w:t>
      </w:r>
      <w:r w:rsidR="00BB7746">
        <w:rPr>
          <w:rFonts w:ascii="Times New Roman" w:hAnsi="Times New Roman" w:cs="Times New Roman"/>
          <w:sz w:val="22"/>
          <w:szCs w:val="22"/>
        </w:rPr>
        <w:t>three</w:t>
      </w:r>
      <w:r w:rsidR="0060063B" w:rsidRPr="00413B5C">
        <w:rPr>
          <w:rFonts w:ascii="Times New Roman" w:hAnsi="Times New Roman" w:cs="Times New Roman"/>
          <w:sz w:val="22"/>
          <w:szCs w:val="22"/>
        </w:rPr>
        <w:t xml:space="preserve">-month period </w:t>
      </w:r>
      <w:proofErr w:type="gramStart"/>
      <w:r w:rsidR="0060063B" w:rsidRPr="00413B5C">
        <w:rPr>
          <w:rFonts w:ascii="Times New Roman" w:hAnsi="Times New Roman" w:cs="Times New Roman"/>
          <w:sz w:val="22"/>
          <w:szCs w:val="22"/>
        </w:rPr>
        <w:t>ended</w:t>
      </w:r>
      <w:proofErr w:type="gramEnd"/>
      <w:r w:rsidR="0060063B" w:rsidRPr="00413B5C">
        <w:rPr>
          <w:rFonts w:ascii="Times New Roman" w:hAnsi="Times New Roman" w:cs="Times New Roman"/>
          <w:sz w:val="22"/>
          <w:szCs w:val="22"/>
        </w:rPr>
        <w:t xml:space="preserve"> </w:t>
      </w:r>
      <w:r w:rsidR="00BB7746">
        <w:rPr>
          <w:rFonts w:ascii="Times New Roman" w:hAnsi="Times New Roman" w:cs="Times New Roman"/>
          <w:sz w:val="22"/>
          <w:szCs w:val="22"/>
        </w:rPr>
        <w:t>31 March 202</w:t>
      </w:r>
      <w:r w:rsidR="00976C1F">
        <w:rPr>
          <w:rFonts w:ascii="Times New Roman" w:hAnsi="Times New Roman" w:cs="Times New Roman"/>
          <w:sz w:val="22"/>
          <w:szCs w:val="22"/>
        </w:rPr>
        <w:t>6</w:t>
      </w:r>
      <w:r>
        <w:rPr>
          <w:rFonts w:ascii="Times New Roman" w:hAnsi="Times New Roman" w:cs="Times New Roman"/>
          <w:sz w:val="22"/>
          <w:szCs w:val="22"/>
        </w:rPr>
        <w:t xml:space="preserve"> and 202</w:t>
      </w:r>
      <w:r w:rsidR="00976C1F">
        <w:rPr>
          <w:rFonts w:ascii="Times New Roman" w:hAnsi="Times New Roman" w:cs="Times New Roman"/>
          <w:sz w:val="22"/>
          <w:szCs w:val="22"/>
        </w:rPr>
        <w:t>5</w:t>
      </w:r>
      <w:r>
        <w:rPr>
          <w:rFonts w:ascii="Times New Roman" w:hAnsi="Times New Roman" w:cs="Times New Roman"/>
          <w:sz w:val="22"/>
          <w:szCs w:val="22"/>
        </w:rPr>
        <w:t xml:space="preserve"> </w:t>
      </w:r>
      <w:r w:rsidRPr="00413B5C">
        <w:rPr>
          <w:rFonts w:ascii="Times New Roman" w:hAnsi="Times New Roman" w:cs="Times New Roman"/>
          <w:sz w:val="22"/>
          <w:szCs w:val="22"/>
        </w:rPr>
        <w:t xml:space="preserve">were as follows: </w:t>
      </w:r>
    </w:p>
    <w:p w14:paraId="2C37A69C" w14:textId="6DFF7A46" w:rsidR="00007A58" w:rsidRDefault="00007A58"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150"/>
        <w:gridCol w:w="1260"/>
        <w:gridCol w:w="270"/>
        <w:gridCol w:w="1350"/>
        <w:gridCol w:w="270"/>
        <w:gridCol w:w="1323"/>
        <w:gridCol w:w="236"/>
        <w:gridCol w:w="1321"/>
      </w:tblGrid>
      <w:tr w:rsidR="00007A58" w:rsidRPr="00525A14" w14:paraId="6C627E7B" w14:textId="77777777" w:rsidTr="00D16025">
        <w:tc>
          <w:tcPr>
            <w:tcW w:w="3150" w:type="dxa"/>
          </w:tcPr>
          <w:p w14:paraId="6BB9DB80" w14:textId="77777777" w:rsidR="00007A58" w:rsidRPr="0069359D"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hanging="20"/>
              <w:rPr>
                <w:rFonts w:ascii="Times New Roman" w:hAnsi="Times New Roman" w:cstheme="minorBidi"/>
                <w:b/>
                <w:bCs/>
                <w:sz w:val="22"/>
                <w:szCs w:val="22"/>
              </w:rPr>
            </w:pPr>
          </w:p>
        </w:tc>
        <w:tc>
          <w:tcPr>
            <w:tcW w:w="6030" w:type="dxa"/>
            <w:gridSpan w:val="7"/>
          </w:tcPr>
          <w:p w14:paraId="5426B7B5" w14:textId="5062413B" w:rsidR="00007A58" w:rsidRPr="003D4933"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heme="minorBidi"/>
                <w:b/>
                <w:bCs/>
                <w:sz w:val="22"/>
                <w:szCs w:val="22"/>
              </w:rPr>
            </w:pPr>
            <w:r w:rsidRPr="00AB5266">
              <w:rPr>
                <w:rFonts w:ascii="Times New Roman" w:hAnsi="Times New Roman" w:cs="Times New Roman"/>
                <w:b/>
                <w:bCs/>
                <w:sz w:val="22"/>
                <w:szCs w:val="22"/>
              </w:rPr>
              <w:t>Consolidated financial statements</w:t>
            </w:r>
            <w:r w:rsidR="003D4933">
              <w:rPr>
                <w:rFonts w:ascii="Times New Roman" w:hAnsi="Times New Roman" w:cstheme="minorBidi" w:hint="cs"/>
                <w:b/>
                <w:bCs/>
                <w:sz w:val="22"/>
                <w:szCs w:val="22"/>
                <w:cs/>
              </w:rPr>
              <w:t xml:space="preserve"> </w:t>
            </w:r>
          </w:p>
        </w:tc>
      </w:tr>
      <w:tr w:rsidR="00007A58" w:rsidRPr="00525A14" w14:paraId="34CA6585" w14:textId="77777777" w:rsidTr="00D16025">
        <w:tc>
          <w:tcPr>
            <w:tcW w:w="3150" w:type="dxa"/>
          </w:tcPr>
          <w:p w14:paraId="199B2BD2"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2880" w:type="dxa"/>
            <w:gridSpan w:val="3"/>
          </w:tcPr>
          <w:p w14:paraId="70ECE9EF" w14:textId="4AEFA0F6"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w:t>
            </w:r>
            <w:r w:rsidR="00976C1F">
              <w:rPr>
                <w:rFonts w:ascii="Times New Roman" w:hAnsi="Times New Roman" w:cs="Times New Roman"/>
                <w:sz w:val="22"/>
                <w:szCs w:val="22"/>
              </w:rPr>
              <w:t>6</w:t>
            </w:r>
          </w:p>
        </w:tc>
        <w:tc>
          <w:tcPr>
            <w:tcW w:w="270" w:type="dxa"/>
          </w:tcPr>
          <w:p w14:paraId="4BD75D13"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880" w:type="dxa"/>
            <w:gridSpan w:val="3"/>
          </w:tcPr>
          <w:p w14:paraId="201A876F" w14:textId="7C92DDEC"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w:t>
            </w:r>
            <w:r w:rsidR="00976C1F">
              <w:rPr>
                <w:rFonts w:ascii="Times New Roman" w:hAnsi="Times New Roman" w:cs="Times New Roman"/>
                <w:sz w:val="22"/>
                <w:szCs w:val="22"/>
              </w:rPr>
              <w:t>5</w:t>
            </w:r>
          </w:p>
        </w:tc>
      </w:tr>
      <w:tr w:rsidR="00007A58" w:rsidRPr="00525A14" w14:paraId="7931ABEB" w14:textId="77777777" w:rsidTr="00D16025">
        <w:tc>
          <w:tcPr>
            <w:tcW w:w="3150" w:type="dxa"/>
          </w:tcPr>
          <w:p w14:paraId="53A581FF"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1260" w:type="dxa"/>
          </w:tcPr>
          <w:p w14:paraId="0F78F5F2"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Acquisitions</w:t>
            </w:r>
          </w:p>
        </w:tc>
        <w:tc>
          <w:tcPr>
            <w:tcW w:w="270" w:type="dxa"/>
          </w:tcPr>
          <w:p w14:paraId="2E800461"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0034D150"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Disposals </w:t>
            </w:r>
          </w:p>
        </w:tc>
        <w:tc>
          <w:tcPr>
            <w:tcW w:w="270" w:type="dxa"/>
          </w:tcPr>
          <w:p w14:paraId="054E95E6"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32D95600"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Acquisitions</w:t>
            </w:r>
          </w:p>
        </w:tc>
        <w:tc>
          <w:tcPr>
            <w:tcW w:w="236" w:type="dxa"/>
          </w:tcPr>
          <w:p w14:paraId="56C4FDC0"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1" w:type="dxa"/>
          </w:tcPr>
          <w:p w14:paraId="5E4787CD"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Disposals </w:t>
            </w:r>
          </w:p>
        </w:tc>
      </w:tr>
      <w:tr w:rsidR="00007A58" w:rsidRPr="00525A14" w14:paraId="674D9C43" w14:textId="77777777" w:rsidTr="00D16025">
        <w:tc>
          <w:tcPr>
            <w:tcW w:w="3150" w:type="dxa"/>
          </w:tcPr>
          <w:p w14:paraId="019D5E85"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0D3FC972"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w:t>
            </w:r>
          </w:p>
        </w:tc>
        <w:tc>
          <w:tcPr>
            <w:tcW w:w="270" w:type="dxa"/>
          </w:tcPr>
          <w:p w14:paraId="631FC592"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54EB6F5B"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 transfers</w:t>
            </w:r>
          </w:p>
        </w:tc>
        <w:tc>
          <w:tcPr>
            <w:tcW w:w="270" w:type="dxa"/>
          </w:tcPr>
          <w:p w14:paraId="671BDB36"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32B588B3"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w:t>
            </w:r>
          </w:p>
        </w:tc>
        <w:tc>
          <w:tcPr>
            <w:tcW w:w="236" w:type="dxa"/>
          </w:tcPr>
          <w:p w14:paraId="794A0BF2"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1" w:type="dxa"/>
          </w:tcPr>
          <w:p w14:paraId="28B949B6"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 transfers</w:t>
            </w:r>
          </w:p>
        </w:tc>
      </w:tr>
      <w:tr w:rsidR="00007A58" w:rsidRPr="00525A14" w14:paraId="5B489F9A" w14:textId="77777777" w:rsidTr="00D16025">
        <w:tc>
          <w:tcPr>
            <w:tcW w:w="3150" w:type="dxa"/>
          </w:tcPr>
          <w:p w14:paraId="2770ABAE"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2876F6EC"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transfers in</w:t>
            </w:r>
          </w:p>
        </w:tc>
        <w:tc>
          <w:tcPr>
            <w:tcW w:w="270" w:type="dxa"/>
          </w:tcPr>
          <w:p w14:paraId="76EB84DD"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4454F6EA"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out - net book</w:t>
            </w:r>
          </w:p>
        </w:tc>
        <w:tc>
          <w:tcPr>
            <w:tcW w:w="270" w:type="dxa"/>
          </w:tcPr>
          <w:p w14:paraId="0A9146C1"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02540221"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transfers in</w:t>
            </w:r>
          </w:p>
        </w:tc>
        <w:tc>
          <w:tcPr>
            <w:tcW w:w="236" w:type="dxa"/>
          </w:tcPr>
          <w:p w14:paraId="6BE25F50"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1" w:type="dxa"/>
          </w:tcPr>
          <w:p w14:paraId="666F6A29"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out - net book</w:t>
            </w:r>
          </w:p>
        </w:tc>
      </w:tr>
      <w:tr w:rsidR="00007A58" w:rsidRPr="00525A14" w14:paraId="7A66BBB5" w14:textId="77777777" w:rsidTr="00D16025">
        <w:tc>
          <w:tcPr>
            <w:tcW w:w="3150" w:type="dxa"/>
          </w:tcPr>
          <w:p w14:paraId="0C1FC8B1"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3A62D770"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at cost</w:t>
            </w:r>
          </w:p>
        </w:tc>
        <w:tc>
          <w:tcPr>
            <w:tcW w:w="270" w:type="dxa"/>
          </w:tcPr>
          <w:p w14:paraId="7CEFB2CF"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12ABA836"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value </w:t>
            </w:r>
          </w:p>
        </w:tc>
        <w:tc>
          <w:tcPr>
            <w:tcW w:w="270" w:type="dxa"/>
          </w:tcPr>
          <w:p w14:paraId="5E60E094"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45947A1D"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at cost</w:t>
            </w:r>
          </w:p>
        </w:tc>
        <w:tc>
          <w:tcPr>
            <w:tcW w:w="236" w:type="dxa"/>
          </w:tcPr>
          <w:p w14:paraId="6C1D7709"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1" w:type="dxa"/>
          </w:tcPr>
          <w:p w14:paraId="416C7F91"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value </w:t>
            </w:r>
          </w:p>
        </w:tc>
      </w:tr>
      <w:tr w:rsidR="00007A58" w:rsidRPr="00525A14" w14:paraId="24113C47" w14:textId="77777777" w:rsidTr="00D16025">
        <w:tc>
          <w:tcPr>
            <w:tcW w:w="3150" w:type="dxa"/>
          </w:tcPr>
          <w:p w14:paraId="523C0D62"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6030" w:type="dxa"/>
            <w:gridSpan w:val="7"/>
          </w:tcPr>
          <w:p w14:paraId="64DA418A" w14:textId="77777777" w:rsidR="00007A58" w:rsidRPr="00AB5266" w:rsidRDefault="00007A58"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r w:rsidRPr="00AB5266">
              <w:rPr>
                <w:rFonts w:ascii="Times New Roman" w:hAnsi="Times New Roman" w:cs="Times New Roman"/>
                <w:i/>
                <w:iCs/>
                <w:sz w:val="22"/>
                <w:szCs w:val="22"/>
              </w:rPr>
              <w:t>(in thousand Baht)</w:t>
            </w:r>
          </w:p>
        </w:tc>
      </w:tr>
      <w:tr w:rsidR="00976C1F" w:rsidRPr="00525A14" w14:paraId="574938DE" w14:textId="77777777" w:rsidTr="00D16025">
        <w:tc>
          <w:tcPr>
            <w:tcW w:w="3150" w:type="dxa"/>
          </w:tcPr>
          <w:p w14:paraId="069DC840" w14:textId="77777777" w:rsidR="00976C1F" w:rsidRPr="00AB5266" w:rsidRDefault="00976C1F" w:rsidP="00976C1F">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szCs w:val="28"/>
                <w:lang w:val="en-US"/>
              </w:rPr>
              <w:t>Buildings and improvements</w:t>
            </w:r>
          </w:p>
        </w:tc>
        <w:tc>
          <w:tcPr>
            <w:tcW w:w="1260" w:type="dxa"/>
          </w:tcPr>
          <w:p w14:paraId="6E17E2EA" w14:textId="0FC1FE20" w:rsidR="00976C1F" w:rsidRPr="00AE3C9C" w:rsidRDefault="003D4933" w:rsidP="0048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rPr>
                <w:rFonts w:ascii="Times New Roman" w:hAnsi="Times New Roman"/>
                <w:sz w:val="22"/>
                <w:szCs w:val="28"/>
              </w:rPr>
            </w:pPr>
            <w:r>
              <w:rPr>
                <w:rFonts w:ascii="Times New Roman" w:hAnsi="Times New Roman"/>
                <w:sz w:val="22"/>
                <w:szCs w:val="28"/>
              </w:rPr>
              <w:t>-</w:t>
            </w:r>
          </w:p>
        </w:tc>
        <w:tc>
          <w:tcPr>
            <w:tcW w:w="270" w:type="dxa"/>
          </w:tcPr>
          <w:p w14:paraId="25691688" w14:textId="77777777" w:rsidR="00976C1F" w:rsidRPr="00AB5266"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4B922C0F" w14:textId="43A1071B" w:rsidR="00976C1F" w:rsidRPr="006C66F6" w:rsidRDefault="003D4933"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1B10E52" w14:textId="77777777" w:rsidR="00976C1F" w:rsidRPr="00AB5266"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407F3595" w14:textId="566F7703" w:rsidR="00976C1F" w:rsidRPr="00976C1F" w:rsidRDefault="00641805" w:rsidP="003C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sz w:val="22"/>
                <w:szCs w:val="28"/>
              </w:rPr>
            </w:pPr>
            <w:r w:rsidRPr="00641805">
              <w:rPr>
                <w:rFonts w:ascii="Times New Roman" w:hAnsi="Times New Roman"/>
                <w:sz w:val="22"/>
                <w:szCs w:val="28"/>
              </w:rPr>
              <w:t>24,337</w:t>
            </w:r>
          </w:p>
        </w:tc>
        <w:tc>
          <w:tcPr>
            <w:tcW w:w="236" w:type="dxa"/>
          </w:tcPr>
          <w:p w14:paraId="6B376E24" w14:textId="77777777" w:rsidR="00976C1F" w:rsidRPr="00AB5266"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1" w:type="dxa"/>
          </w:tcPr>
          <w:p w14:paraId="48895330" w14:textId="37A1AD2A" w:rsidR="00976C1F" w:rsidRPr="008C3434"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heme="minorBidi"/>
                <w:sz w:val="22"/>
                <w:szCs w:val="22"/>
                <w:cs/>
              </w:rPr>
            </w:pPr>
            <w:r w:rsidRPr="006C143A">
              <w:rPr>
                <w:rFonts w:ascii="Times New Roman" w:hAnsi="Times New Roman" w:cs="Times New Roman"/>
                <w:sz w:val="22"/>
                <w:szCs w:val="22"/>
              </w:rPr>
              <w:t>-</w:t>
            </w:r>
          </w:p>
        </w:tc>
      </w:tr>
      <w:tr w:rsidR="00976C1F" w:rsidRPr="00525A14" w14:paraId="4391532E" w14:textId="77777777" w:rsidTr="000F43D7">
        <w:tc>
          <w:tcPr>
            <w:tcW w:w="3150" w:type="dxa"/>
          </w:tcPr>
          <w:p w14:paraId="2F179416" w14:textId="77777777" w:rsidR="00976C1F" w:rsidRPr="00AB5266" w:rsidRDefault="00976C1F" w:rsidP="00976C1F">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Machinery and equipment </w:t>
            </w:r>
          </w:p>
        </w:tc>
        <w:tc>
          <w:tcPr>
            <w:tcW w:w="1260" w:type="dxa"/>
          </w:tcPr>
          <w:p w14:paraId="3698D800" w14:textId="36F82EDD" w:rsidR="00976C1F" w:rsidRPr="00AE3C9C" w:rsidRDefault="0029523A"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sz w:val="22"/>
                <w:szCs w:val="28"/>
              </w:rPr>
            </w:pPr>
            <w:r w:rsidRPr="0029523A">
              <w:rPr>
                <w:rFonts w:ascii="Times New Roman" w:hAnsi="Times New Roman"/>
                <w:sz w:val="22"/>
                <w:szCs w:val="28"/>
              </w:rPr>
              <w:t>19,278</w:t>
            </w:r>
          </w:p>
        </w:tc>
        <w:tc>
          <w:tcPr>
            <w:tcW w:w="270" w:type="dxa"/>
          </w:tcPr>
          <w:p w14:paraId="20A340D5" w14:textId="77777777" w:rsidR="00976C1F" w:rsidRPr="00AB5266"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31FAF423" w14:textId="4D2CA30C" w:rsidR="00976C1F" w:rsidRPr="006C66F6" w:rsidRDefault="0029523A"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29523A">
              <w:rPr>
                <w:rFonts w:ascii="Times New Roman" w:hAnsi="Times New Roman" w:cs="Times New Roman"/>
                <w:sz w:val="22"/>
                <w:szCs w:val="22"/>
              </w:rPr>
              <w:t>63</w:t>
            </w:r>
          </w:p>
        </w:tc>
        <w:tc>
          <w:tcPr>
            <w:tcW w:w="270" w:type="dxa"/>
          </w:tcPr>
          <w:p w14:paraId="0374A482" w14:textId="77777777" w:rsidR="00976C1F" w:rsidRPr="00AB5266"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2CD7AEC6" w14:textId="623E2971" w:rsidR="00976C1F" w:rsidRPr="00976C1F" w:rsidRDefault="00F67D5C" w:rsidP="003C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sz w:val="22"/>
                <w:szCs w:val="28"/>
              </w:rPr>
            </w:pPr>
            <w:r w:rsidRPr="00F67D5C">
              <w:rPr>
                <w:rFonts w:ascii="Times New Roman" w:hAnsi="Times New Roman"/>
                <w:sz w:val="22"/>
                <w:szCs w:val="28"/>
              </w:rPr>
              <w:t>51,251</w:t>
            </w:r>
          </w:p>
        </w:tc>
        <w:tc>
          <w:tcPr>
            <w:tcW w:w="236" w:type="dxa"/>
          </w:tcPr>
          <w:p w14:paraId="6958A776" w14:textId="77777777" w:rsidR="00976C1F" w:rsidRPr="00AB5266"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1" w:type="dxa"/>
          </w:tcPr>
          <w:p w14:paraId="091D494A" w14:textId="48D73464" w:rsidR="00976C1F" w:rsidRPr="00F23F2B" w:rsidRDefault="00976C1F" w:rsidP="00F23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sz w:val="22"/>
                <w:szCs w:val="28"/>
              </w:rPr>
            </w:pPr>
            <w:r w:rsidRPr="00F23F2B">
              <w:rPr>
                <w:rFonts w:ascii="Times New Roman" w:hAnsi="Times New Roman"/>
                <w:sz w:val="22"/>
                <w:szCs w:val="28"/>
              </w:rPr>
              <w:t>118</w:t>
            </w:r>
          </w:p>
        </w:tc>
      </w:tr>
      <w:tr w:rsidR="00976C1F" w:rsidRPr="00525A14" w14:paraId="01EE70D9" w14:textId="77777777" w:rsidTr="00D16025">
        <w:tc>
          <w:tcPr>
            <w:tcW w:w="3150" w:type="dxa"/>
          </w:tcPr>
          <w:p w14:paraId="3930E780" w14:textId="77777777" w:rsidR="00976C1F" w:rsidRPr="00AB5266" w:rsidRDefault="00976C1F" w:rsidP="00976C1F">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Furniture, fixtures and </w:t>
            </w:r>
          </w:p>
        </w:tc>
        <w:tc>
          <w:tcPr>
            <w:tcW w:w="1260" w:type="dxa"/>
            <w:vAlign w:val="bottom"/>
          </w:tcPr>
          <w:p w14:paraId="242DE089" w14:textId="0B15481E" w:rsidR="00976C1F" w:rsidRPr="00AE3C9C"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sz w:val="22"/>
                <w:szCs w:val="28"/>
              </w:rPr>
            </w:pPr>
          </w:p>
        </w:tc>
        <w:tc>
          <w:tcPr>
            <w:tcW w:w="270" w:type="dxa"/>
          </w:tcPr>
          <w:p w14:paraId="0F0BA2BE" w14:textId="77777777" w:rsidR="00976C1F" w:rsidRPr="00AB5266"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4C6F04A0" w14:textId="08268C6B" w:rsidR="00976C1F" w:rsidRPr="006C66F6"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p>
        </w:tc>
        <w:tc>
          <w:tcPr>
            <w:tcW w:w="270" w:type="dxa"/>
          </w:tcPr>
          <w:p w14:paraId="5A115167" w14:textId="77777777" w:rsidR="00976C1F" w:rsidRPr="00AB5266"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vAlign w:val="bottom"/>
          </w:tcPr>
          <w:p w14:paraId="656CD01B" w14:textId="0501B215" w:rsidR="00976C1F" w:rsidRPr="00976C1F" w:rsidRDefault="00976C1F" w:rsidP="003C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sz w:val="22"/>
                <w:szCs w:val="28"/>
              </w:rPr>
            </w:pPr>
          </w:p>
        </w:tc>
        <w:tc>
          <w:tcPr>
            <w:tcW w:w="236" w:type="dxa"/>
          </w:tcPr>
          <w:p w14:paraId="1A788709" w14:textId="77777777" w:rsidR="00976C1F" w:rsidRPr="00AB5266"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1" w:type="dxa"/>
          </w:tcPr>
          <w:p w14:paraId="1CE114FA" w14:textId="77777777" w:rsidR="00976C1F" w:rsidRPr="00AB5266" w:rsidRDefault="00976C1F" w:rsidP="0097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p>
        </w:tc>
      </w:tr>
      <w:tr w:rsidR="00BB6126" w:rsidRPr="00525A14" w14:paraId="705EE75D" w14:textId="77777777" w:rsidTr="000F43D7">
        <w:tc>
          <w:tcPr>
            <w:tcW w:w="3150" w:type="dxa"/>
          </w:tcPr>
          <w:p w14:paraId="336BE6E3" w14:textId="77777777" w:rsidR="00BB6126" w:rsidRPr="00AB5266" w:rsidRDefault="00BB6126" w:rsidP="00BB6126">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   office equipment </w:t>
            </w:r>
          </w:p>
        </w:tc>
        <w:tc>
          <w:tcPr>
            <w:tcW w:w="1260" w:type="dxa"/>
          </w:tcPr>
          <w:p w14:paraId="4D8552D5" w14:textId="7AA946A1" w:rsidR="00BB6126" w:rsidRPr="00AE3C9C" w:rsidRDefault="0029523A"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sz w:val="22"/>
                <w:szCs w:val="28"/>
              </w:rPr>
            </w:pPr>
            <w:r w:rsidRPr="0029523A">
              <w:rPr>
                <w:rFonts w:ascii="Times New Roman" w:hAnsi="Times New Roman"/>
                <w:sz w:val="22"/>
                <w:szCs w:val="28"/>
              </w:rPr>
              <w:t>664</w:t>
            </w:r>
          </w:p>
        </w:tc>
        <w:tc>
          <w:tcPr>
            <w:tcW w:w="270" w:type="dxa"/>
          </w:tcPr>
          <w:p w14:paraId="0EC780FC" w14:textId="77777777" w:rsidR="00BB6126" w:rsidRPr="00AB5266" w:rsidRDefault="00BB6126"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16AC0197" w14:textId="067D18A1" w:rsidR="00BB6126" w:rsidRPr="006C66F6" w:rsidRDefault="0029523A" w:rsidP="003C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29523A">
              <w:rPr>
                <w:rFonts w:ascii="Times New Roman" w:hAnsi="Times New Roman" w:cs="Times New Roman"/>
                <w:sz w:val="22"/>
                <w:szCs w:val="22"/>
              </w:rPr>
              <w:t>41</w:t>
            </w:r>
          </w:p>
        </w:tc>
        <w:tc>
          <w:tcPr>
            <w:tcW w:w="270" w:type="dxa"/>
          </w:tcPr>
          <w:p w14:paraId="5FC5C09D" w14:textId="77777777" w:rsidR="00BB6126" w:rsidRPr="00AB5266" w:rsidRDefault="00BB6126"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vAlign w:val="bottom"/>
          </w:tcPr>
          <w:p w14:paraId="407B412B" w14:textId="2099F5A2" w:rsidR="00BB6126" w:rsidRPr="00976C1F" w:rsidRDefault="00BB6126" w:rsidP="003C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sz w:val="22"/>
                <w:szCs w:val="28"/>
              </w:rPr>
            </w:pPr>
            <w:r w:rsidRPr="00286388">
              <w:rPr>
                <w:rFonts w:ascii="Times New Roman" w:hAnsi="Times New Roman"/>
                <w:sz w:val="22"/>
                <w:szCs w:val="28"/>
              </w:rPr>
              <w:t>1,225</w:t>
            </w:r>
          </w:p>
        </w:tc>
        <w:tc>
          <w:tcPr>
            <w:tcW w:w="236" w:type="dxa"/>
          </w:tcPr>
          <w:p w14:paraId="537FEB4E" w14:textId="77777777" w:rsidR="00BB6126" w:rsidRPr="00AB5266" w:rsidRDefault="00BB6126"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1" w:type="dxa"/>
          </w:tcPr>
          <w:p w14:paraId="6D73039F" w14:textId="348D8CC3" w:rsidR="00BB6126" w:rsidRPr="00AB5266" w:rsidRDefault="00BB6126"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rPr>
                <w:rFonts w:ascii="Times New Roman" w:hAnsi="Times New Roman" w:cs="Times New Roman"/>
                <w:sz w:val="22"/>
                <w:szCs w:val="22"/>
              </w:rPr>
            </w:pPr>
            <w:r w:rsidRPr="006C143A">
              <w:rPr>
                <w:rFonts w:ascii="Times New Roman" w:hAnsi="Times New Roman" w:cs="Times New Roman"/>
                <w:sz w:val="22"/>
                <w:szCs w:val="22"/>
              </w:rPr>
              <w:t>-</w:t>
            </w:r>
          </w:p>
        </w:tc>
      </w:tr>
      <w:tr w:rsidR="00BB6126" w:rsidRPr="00525A14" w14:paraId="51535D13" w14:textId="77777777" w:rsidTr="00D16025">
        <w:tc>
          <w:tcPr>
            <w:tcW w:w="3150" w:type="dxa"/>
          </w:tcPr>
          <w:p w14:paraId="03DEDDB0" w14:textId="77777777" w:rsidR="00BB6126" w:rsidRPr="00AB5266" w:rsidRDefault="00BB6126" w:rsidP="00BB6126">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Vehicle</w:t>
            </w:r>
          </w:p>
        </w:tc>
        <w:tc>
          <w:tcPr>
            <w:tcW w:w="1260" w:type="dxa"/>
          </w:tcPr>
          <w:p w14:paraId="17EB6901" w14:textId="7C3EC1F5" w:rsidR="00BB6126" w:rsidRPr="00AE3C9C" w:rsidRDefault="0029523A" w:rsidP="0048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rPr>
                <w:rFonts w:ascii="Times New Roman" w:hAnsi="Times New Roman"/>
                <w:sz w:val="22"/>
                <w:szCs w:val="28"/>
              </w:rPr>
            </w:pPr>
            <w:r w:rsidRPr="0029523A">
              <w:rPr>
                <w:rFonts w:ascii="Times New Roman" w:hAnsi="Times New Roman"/>
                <w:sz w:val="22"/>
                <w:szCs w:val="28"/>
              </w:rPr>
              <w:t>-</w:t>
            </w:r>
          </w:p>
        </w:tc>
        <w:tc>
          <w:tcPr>
            <w:tcW w:w="270" w:type="dxa"/>
          </w:tcPr>
          <w:p w14:paraId="3D280A74" w14:textId="77777777" w:rsidR="00BB6126" w:rsidRPr="00AB5266" w:rsidRDefault="00BB6126"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Pr>
          <w:p w14:paraId="4425DBBB" w14:textId="788EA9C7" w:rsidR="00BB6126" w:rsidRPr="006C66F6" w:rsidRDefault="0029523A" w:rsidP="0048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rPr>
                <w:rFonts w:ascii="Times New Roman" w:hAnsi="Times New Roman" w:cs="Times New Roman"/>
                <w:sz w:val="22"/>
                <w:szCs w:val="22"/>
              </w:rPr>
            </w:pPr>
            <w:r w:rsidRPr="0029523A">
              <w:rPr>
                <w:rFonts w:ascii="Times New Roman" w:hAnsi="Times New Roman" w:cs="Times New Roman"/>
                <w:sz w:val="22"/>
                <w:szCs w:val="22"/>
              </w:rPr>
              <w:t>-</w:t>
            </w:r>
          </w:p>
        </w:tc>
        <w:tc>
          <w:tcPr>
            <w:tcW w:w="270" w:type="dxa"/>
          </w:tcPr>
          <w:p w14:paraId="7B6B7BBB" w14:textId="77777777" w:rsidR="00BB6126" w:rsidRPr="00AB5266" w:rsidRDefault="00BB6126"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6576BD3A" w14:textId="4D711B8C" w:rsidR="00BB6126" w:rsidRPr="00976C1F" w:rsidRDefault="00BB6126" w:rsidP="003C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sz w:val="22"/>
                <w:szCs w:val="28"/>
              </w:rPr>
            </w:pPr>
            <w:r w:rsidRPr="009D0230">
              <w:rPr>
                <w:rFonts w:ascii="Times New Roman" w:hAnsi="Times New Roman"/>
                <w:sz w:val="22"/>
                <w:szCs w:val="28"/>
              </w:rPr>
              <w:t>51</w:t>
            </w:r>
          </w:p>
        </w:tc>
        <w:tc>
          <w:tcPr>
            <w:tcW w:w="236" w:type="dxa"/>
          </w:tcPr>
          <w:p w14:paraId="1746437F" w14:textId="77777777" w:rsidR="00BB6126" w:rsidRPr="00AB5266" w:rsidRDefault="00BB6126"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21" w:type="dxa"/>
          </w:tcPr>
          <w:p w14:paraId="7D98286A" w14:textId="64CF38D1" w:rsidR="00BB6126" w:rsidRPr="00AB5266" w:rsidRDefault="00BB6126"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sidRPr="006C143A">
              <w:rPr>
                <w:rFonts w:ascii="Times New Roman" w:hAnsi="Times New Roman" w:cs="Times New Roman"/>
                <w:sz w:val="22"/>
                <w:szCs w:val="22"/>
              </w:rPr>
              <w:t>-</w:t>
            </w:r>
          </w:p>
        </w:tc>
      </w:tr>
      <w:tr w:rsidR="00BB6126" w:rsidRPr="00525A14" w14:paraId="29A106D1" w14:textId="77777777" w:rsidTr="00D16025">
        <w:tc>
          <w:tcPr>
            <w:tcW w:w="3150" w:type="dxa"/>
          </w:tcPr>
          <w:p w14:paraId="06267168" w14:textId="14D174F3" w:rsidR="00BB6126" w:rsidRPr="00AB5266" w:rsidRDefault="00BB6126" w:rsidP="00BB6126">
            <w:pPr>
              <w:pStyle w:val="3"/>
              <w:tabs>
                <w:tab w:val="clear" w:pos="360"/>
                <w:tab w:val="clear" w:pos="720"/>
              </w:tabs>
              <w:spacing w:line="240" w:lineRule="atLeast"/>
              <w:ind w:right="-108"/>
              <w:rPr>
                <w:rFonts w:ascii="Times New Roman" w:hAnsi="Times New Roman" w:cs="Times New Roman"/>
                <w:lang w:val="en-US"/>
              </w:rPr>
            </w:pPr>
            <w:r>
              <w:rPr>
                <w:rFonts w:ascii="Times New Roman" w:hAnsi="Times New Roman" w:cs="Times New Roman"/>
                <w:lang w:val="en-US"/>
              </w:rPr>
              <w:t>C</w:t>
            </w:r>
            <w:r w:rsidRPr="002C40DE">
              <w:rPr>
                <w:rFonts w:ascii="Times New Roman" w:hAnsi="Times New Roman" w:cs="Times New Roman"/>
                <w:lang w:val="en-US"/>
              </w:rPr>
              <w:t xml:space="preserve">onstruction </w:t>
            </w:r>
            <w:r>
              <w:rPr>
                <w:rFonts w:ascii="Times New Roman" w:hAnsi="Times New Roman"/>
                <w:szCs w:val="28"/>
                <w:lang w:val="en-US"/>
              </w:rPr>
              <w:t>in progress</w:t>
            </w:r>
          </w:p>
        </w:tc>
        <w:tc>
          <w:tcPr>
            <w:tcW w:w="1260" w:type="dxa"/>
            <w:vAlign w:val="bottom"/>
          </w:tcPr>
          <w:p w14:paraId="0BD94B8C" w14:textId="77777777" w:rsidR="00BB6126" w:rsidRPr="00AB5266" w:rsidRDefault="00BB6126"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left="-108"/>
              <w:jc w:val="both"/>
              <w:rPr>
                <w:rFonts w:ascii="Times New Roman" w:hAnsi="Times New Roman" w:cs="Times New Roman"/>
                <w:sz w:val="22"/>
                <w:szCs w:val="22"/>
              </w:rPr>
            </w:pPr>
          </w:p>
        </w:tc>
        <w:tc>
          <w:tcPr>
            <w:tcW w:w="270" w:type="dxa"/>
          </w:tcPr>
          <w:p w14:paraId="2A33E625" w14:textId="77777777" w:rsidR="00BB6126" w:rsidRPr="00AB5266" w:rsidRDefault="00BB6126"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50" w:type="dxa"/>
          </w:tcPr>
          <w:p w14:paraId="2410DA55" w14:textId="6DE00305" w:rsidR="00BB6126" w:rsidRPr="006C66F6" w:rsidRDefault="00BB6126" w:rsidP="003C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3594ADE5" w14:textId="77777777" w:rsidR="00BB6126" w:rsidRPr="00AB5266" w:rsidRDefault="00BB6126"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vAlign w:val="bottom"/>
          </w:tcPr>
          <w:p w14:paraId="23DFFAD1" w14:textId="77777777" w:rsidR="00BB6126" w:rsidRPr="00976C1F" w:rsidRDefault="00BB6126" w:rsidP="003C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sz w:val="22"/>
                <w:szCs w:val="28"/>
              </w:rPr>
            </w:pPr>
          </w:p>
        </w:tc>
        <w:tc>
          <w:tcPr>
            <w:tcW w:w="236" w:type="dxa"/>
          </w:tcPr>
          <w:p w14:paraId="62A5E87C" w14:textId="77777777" w:rsidR="00BB6126" w:rsidRPr="00AB5266" w:rsidRDefault="00BB6126"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21" w:type="dxa"/>
          </w:tcPr>
          <w:p w14:paraId="11D4BE9B" w14:textId="77777777" w:rsidR="00BB6126" w:rsidRPr="00AB5266" w:rsidRDefault="00BB6126"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r>
      <w:tr w:rsidR="00BB6126" w:rsidRPr="00525A14" w14:paraId="7A2AEEB9" w14:textId="77777777" w:rsidTr="00D16025">
        <w:tc>
          <w:tcPr>
            <w:tcW w:w="3150" w:type="dxa"/>
          </w:tcPr>
          <w:p w14:paraId="218F56D8" w14:textId="77777777" w:rsidR="00BB6126" w:rsidRPr="00AB5266" w:rsidRDefault="00BB6126" w:rsidP="00BB6126">
            <w:pPr>
              <w:pStyle w:val="3"/>
              <w:tabs>
                <w:tab w:val="clear" w:pos="360"/>
                <w:tab w:val="clear" w:pos="720"/>
              </w:tabs>
              <w:spacing w:line="240" w:lineRule="atLeast"/>
              <w:ind w:left="162" w:hanging="162"/>
              <w:rPr>
                <w:rFonts w:ascii="Times New Roman" w:hAnsi="Times New Roman" w:cs="Times New Roman"/>
                <w:lang w:val="en-US"/>
              </w:rPr>
            </w:pPr>
            <w:r w:rsidRPr="00AB5266">
              <w:rPr>
                <w:rFonts w:ascii="Times New Roman" w:hAnsi="Times New Roman" w:cs="Times New Roman"/>
                <w:lang w:val="en-US"/>
              </w:rPr>
              <w:t xml:space="preserve">   and machinery under installation </w:t>
            </w:r>
          </w:p>
        </w:tc>
        <w:tc>
          <w:tcPr>
            <w:tcW w:w="1260" w:type="dxa"/>
          </w:tcPr>
          <w:p w14:paraId="316A299B" w14:textId="77777777" w:rsidR="0069359D" w:rsidRDefault="0069359D" w:rsidP="0069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sz w:val="22"/>
                <w:szCs w:val="28"/>
              </w:rPr>
            </w:pPr>
          </w:p>
          <w:p w14:paraId="05299A08" w14:textId="45BC8C24" w:rsidR="00BB6126" w:rsidRPr="00AB5266" w:rsidRDefault="0029523A" w:rsidP="0069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cs="Times New Roman"/>
                <w:sz w:val="22"/>
                <w:szCs w:val="22"/>
              </w:rPr>
            </w:pPr>
            <w:r w:rsidRPr="0029523A">
              <w:rPr>
                <w:rFonts w:ascii="Times New Roman" w:hAnsi="Times New Roman" w:cs="Times New Roman"/>
                <w:sz w:val="22"/>
                <w:szCs w:val="22"/>
              </w:rPr>
              <w:t>57,157</w:t>
            </w:r>
          </w:p>
        </w:tc>
        <w:tc>
          <w:tcPr>
            <w:tcW w:w="270" w:type="dxa"/>
          </w:tcPr>
          <w:p w14:paraId="2806E486" w14:textId="77777777" w:rsidR="00BB6126" w:rsidRPr="00AB5266" w:rsidRDefault="00BB6126" w:rsidP="0069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cs="Times New Roman"/>
                <w:sz w:val="22"/>
                <w:szCs w:val="22"/>
              </w:rPr>
            </w:pPr>
          </w:p>
        </w:tc>
        <w:tc>
          <w:tcPr>
            <w:tcW w:w="1350" w:type="dxa"/>
          </w:tcPr>
          <w:p w14:paraId="14916651" w14:textId="77777777" w:rsidR="0069359D" w:rsidRDefault="0069359D" w:rsidP="0069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sz w:val="22"/>
                <w:szCs w:val="28"/>
              </w:rPr>
            </w:pPr>
          </w:p>
          <w:p w14:paraId="74A1CE1B" w14:textId="21756C06" w:rsidR="00BB6126" w:rsidRPr="006C66F6" w:rsidRDefault="0029523A" w:rsidP="0069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cs="Times New Roman"/>
                <w:sz w:val="22"/>
                <w:szCs w:val="22"/>
              </w:rPr>
            </w:pPr>
            <w:r w:rsidRPr="0029523A">
              <w:rPr>
                <w:rFonts w:ascii="Times New Roman" w:hAnsi="Times New Roman" w:cs="Times New Roman"/>
                <w:sz w:val="22"/>
                <w:szCs w:val="22"/>
              </w:rPr>
              <w:t>11,019</w:t>
            </w:r>
          </w:p>
        </w:tc>
        <w:tc>
          <w:tcPr>
            <w:tcW w:w="270" w:type="dxa"/>
          </w:tcPr>
          <w:p w14:paraId="7E6CC65C" w14:textId="77777777" w:rsidR="00BB6126" w:rsidRPr="00AB5266" w:rsidRDefault="00BB6126"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1323" w:type="dxa"/>
          </w:tcPr>
          <w:p w14:paraId="38B769C4" w14:textId="77777777" w:rsidR="00DC5584" w:rsidRDefault="00DC5584"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sz w:val="22"/>
                <w:szCs w:val="28"/>
              </w:rPr>
            </w:pPr>
          </w:p>
          <w:p w14:paraId="37F25664" w14:textId="30D36431" w:rsidR="00BB6126" w:rsidRPr="00976C1F" w:rsidRDefault="00DC5584"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sz w:val="22"/>
                <w:szCs w:val="28"/>
              </w:rPr>
            </w:pPr>
            <w:r w:rsidRPr="00DC5584">
              <w:rPr>
                <w:rFonts w:ascii="Times New Roman" w:hAnsi="Times New Roman"/>
                <w:sz w:val="22"/>
                <w:szCs w:val="28"/>
              </w:rPr>
              <w:t>27,661</w:t>
            </w:r>
          </w:p>
        </w:tc>
        <w:tc>
          <w:tcPr>
            <w:tcW w:w="236" w:type="dxa"/>
          </w:tcPr>
          <w:p w14:paraId="66E9167D" w14:textId="77777777" w:rsidR="00BB6126" w:rsidRPr="00AB5266" w:rsidRDefault="00BB6126"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21" w:type="dxa"/>
          </w:tcPr>
          <w:p w14:paraId="064791D2" w14:textId="77777777" w:rsidR="00BB6126" w:rsidRDefault="00BB6126"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7454F43E" w14:textId="02B1E428" w:rsidR="00BB6126" w:rsidRPr="00AB5266" w:rsidRDefault="00BB6126"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sz w:val="22"/>
                <w:szCs w:val="22"/>
              </w:rPr>
            </w:pPr>
            <w:r w:rsidRPr="00BE00FE">
              <w:rPr>
                <w:rFonts w:ascii="Times New Roman" w:hAnsi="Times New Roman" w:cs="Times New Roman"/>
                <w:sz w:val="22"/>
                <w:szCs w:val="22"/>
              </w:rPr>
              <w:t>65,649</w:t>
            </w:r>
          </w:p>
        </w:tc>
      </w:tr>
      <w:tr w:rsidR="00BB6126" w:rsidRPr="00525A14" w14:paraId="6DBDE837" w14:textId="77777777" w:rsidTr="00D16025">
        <w:tc>
          <w:tcPr>
            <w:tcW w:w="3150" w:type="dxa"/>
          </w:tcPr>
          <w:p w14:paraId="5C152751" w14:textId="77777777" w:rsidR="00BB6126" w:rsidRPr="00AB5266" w:rsidRDefault="00BB6126" w:rsidP="00BB6126">
            <w:pPr>
              <w:pStyle w:val="3"/>
              <w:tabs>
                <w:tab w:val="clear" w:pos="360"/>
                <w:tab w:val="clear" w:pos="720"/>
              </w:tabs>
              <w:spacing w:line="240" w:lineRule="atLeast"/>
              <w:ind w:right="-108"/>
              <w:rPr>
                <w:rFonts w:ascii="Times New Roman" w:hAnsi="Times New Roman" w:cs="Times New Roman"/>
                <w:b/>
                <w:bCs/>
                <w:lang w:val="en-US"/>
              </w:rPr>
            </w:pPr>
            <w:r w:rsidRPr="00AB5266">
              <w:rPr>
                <w:rFonts w:ascii="Times New Roman" w:hAnsi="Times New Roman" w:cs="Times New Roman"/>
                <w:b/>
                <w:bCs/>
                <w:lang w:val="en-US"/>
              </w:rPr>
              <w:t xml:space="preserve">Total </w:t>
            </w:r>
          </w:p>
        </w:tc>
        <w:tc>
          <w:tcPr>
            <w:tcW w:w="1260" w:type="dxa"/>
            <w:tcBorders>
              <w:top w:val="single" w:sz="4" w:space="0" w:color="auto"/>
              <w:bottom w:val="double" w:sz="4" w:space="0" w:color="auto"/>
            </w:tcBorders>
          </w:tcPr>
          <w:p w14:paraId="32922EDC" w14:textId="7B22A7EF" w:rsidR="00BB6126" w:rsidRPr="00BE00FE" w:rsidRDefault="0029523A"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29523A">
              <w:rPr>
                <w:rFonts w:ascii="Times New Roman" w:hAnsi="Times New Roman" w:cs="Times New Roman"/>
                <w:b/>
                <w:bCs/>
                <w:sz w:val="22"/>
                <w:szCs w:val="22"/>
              </w:rPr>
              <w:t>77,099</w:t>
            </w:r>
          </w:p>
        </w:tc>
        <w:tc>
          <w:tcPr>
            <w:tcW w:w="270" w:type="dxa"/>
          </w:tcPr>
          <w:p w14:paraId="2D1C7EFF" w14:textId="77777777" w:rsidR="00BB6126" w:rsidRPr="00BE00FE" w:rsidRDefault="00BB6126"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940C4A5" w14:textId="0132B9E0" w:rsidR="00BB6126" w:rsidRPr="00BE00FE" w:rsidRDefault="0029523A"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29523A">
              <w:rPr>
                <w:rFonts w:ascii="Times New Roman" w:hAnsi="Times New Roman" w:cs="Times New Roman"/>
                <w:b/>
                <w:bCs/>
                <w:sz w:val="22"/>
                <w:szCs w:val="22"/>
              </w:rPr>
              <w:t>11,123</w:t>
            </w:r>
          </w:p>
        </w:tc>
        <w:tc>
          <w:tcPr>
            <w:tcW w:w="270" w:type="dxa"/>
          </w:tcPr>
          <w:p w14:paraId="04C4B6C7" w14:textId="77777777" w:rsidR="00BB6126" w:rsidRPr="00AB5266" w:rsidRDefault="00BB6126"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09A492B0" w14:textId="3D50FEAD" w:rsidR="00BB6126" w:rsidRPr="00F6075E" w:rsidRDefault="00C144A1"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C144A1">
              <w:rPr>
                <w:rFonts w:ascii="Times New Roman" w:hAnsi="Times New Roman" w:cs="Times New Roman"/>
                <w:b/>
                <w:bCs/>
                <w:sz w:val="22"/>
                <w:szCs w:val="22"/>
              </w:rPr>
              <w:t>104,525</w:t>
            </w:r>
          </w:p>
        </w:tc>
        <w:tc>
          <w:tcPr>
            <w:tcW w:w="236" w:type="dxa"/>
          </w:tcPr>
          <w:p w14:paraId="099C2BBA" w14:textId="77777777" w:rsidR="00BB6126" w:rsidRPr="00AB5266" w:rsidRDefault="00BB6126"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21" w:type="dxa"/>
            <w:tcBorders>
              <w:top w:val="single" w:sz="4" w:space="0" w:color="auto"/>
              <w:bottom w:val="double" w:sz="4" w:space="0" w:color="auto"/>
            </w:tcBorders>
          </w:tcPr>
          <w:p w14:paraId="4746447A" w14:textId="2F2F7B19" w:rsidR="00BB6126" w:rsidRPr="00AB5266" w:rsidRDefault="00BB6126" w:rsidP="00BB6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b/>
                <w:bCs/>
                <w:sz w:val="22"/>
                <w:szCs w:val="22"/>
              </w:rPr>
            </w:pPr>
            <w:r w:rsidRPr="00BE00FE">
              <w:rPr>
                <w:rFonts w:ascii="Times New Roman" w:hAnsi="Times New Roman" w:cs="Times New Roman"/>
                <w:b/>
                <w:bCs/>
                <w:sz w:val="22"/>
                <w:szCs w:val="22"/>
              </w:rPr>
              <w:t>65,767</w:t>
            </w:r>
          </w:p>
        </w:tc>
      </w:tr>
    </w:tbl>
    <w:p w14:paraId="29827567" w14:textId="77777777" w:rsidR="00007A58" w:rsidRPr="00525A14" w:rsidRDefault="00007A58" w:rsidP="00007A58">
      <w:pPr>
        <w:rPr>
          <w:highlight w:val="yellow"/>
        </w:rPr>
      </w:pPr>
    </w:p>
    <w:tbl>
      <w:tblPr>
        <w:tblW w:w="9180" w:type="dxa"/>
        <w:tblInd w:w="450" w:type="dxa"/>
        <w:tblLayout w:type="fixed"/>
        <w:tblLook w:val="01E0" w:firstRow="1" w:lastRow="1" w:firstColumn="1" w:lastColumn="1" w:noHBand="0" w:noVBand="0"/>
      </w:tblPr>
      <w:tblGrid>
        <w:gridCol w:w="3150"/>
        <w:gridCol w:w="1260"/>
        <w:gridCol w:w="270"/>
        <w:gridCol w:w="1350"/>
        <w:gridCol w:w="270"/>
        <w:gridCol w:w="1323"/>
        <w:gridCol w:w="236"/>
        <w:gridCol w:w="1321"/>
      </w:tblGrid>
      <w:tr w:rsidR="00005E16" w:rsidRPr="00525A14" w14:paraId="5CDEFFF5" w14:textId="77777777" w:rsidTr="00B643D4">
        <w:tc>
          <w:tcPr>
            <w:tcW w:w="3150" w:type="dxa"/>
          </w:tcPr>
          <w:p w14:paraId="56A8FA78" w14:textId="77777777" w:rsidR="00005E16" w:rsidRPr="0069359D"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hanging="20"/>
              <w:rPr>
                <w:rFonts w:ascii="Times New Roman" w:hAnsi="Times New Roman" w:cstheme="minorBidi"/>
                <w:b/>
                <w:bCs/>
                <w:sz w:val="22"/>
                <w:szCs w:val="22"/>
                <w:cs/>
              </w:rPr>
            </w:pPr>
          </w:p>
        </w:tc>
        <w:tc>
          <w:tcPr>
            <w:tcW w:w="6030" w:type="dxa"/>
            <w:gridSpan w:val="7"/>
          </w:tcPr>
          <w:p w14:paraId="2B9DB96B" w14:textId="58E1ACC7" w:rsidR="00005E16" w:rsidRPr="003D4933"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heme="minorBidi"/>
                <w:b/>
                <w:bCs/>
                <w:sz w:val="22"/>
                <w:szCs w:val="22"/>
              </w:rPr>
            </w:pPr>
            <w:r w:rsidRPr="003D4933">
              <w:rPr>
                <w:rFonts w:ascii="Times New Roman" w:hAnsi="Times New Roman" w:cstheme="minorBidi"/>
                <w:b/>
                <w:bCs/>
                <w:sz w:val="22"/>
                <w:szCs w:val="22"/>
              </w:rPr>
              <w:t>Separate financial statements</w:t>
            </w:r>
          </w:p>
        </w:tc>
      </w:tr>
      <w:tr w:rsidR="00005E16" w:rsidRPr="00525A14" w14:paraId="5A61B74E" w14:textId="77777777" w:rsidTr="00B643D4">
        <w:tc>
          <w:tcPr>
            <w:tcW w:w="3150" w:type="dxa"/>
          </w:tcPr>
          <w:p w14:paraId="720E3BC8"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2880" w:type="dxa"/>
            <w:gridSpan w:val="3"/>
          </w:tcPr>
          <w:p w14:paraId="2718696F"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2026</w:t>
            </w:r>
          </w:p>
        </w:tc>
        <w:tc>
          <w:tcPr>
            <w:tcW w:w="270" w:type="dxa"/>
          </w:tcPr>
          <w:p w14:paraId="6E9191E0"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880" w:type="dxa"/>
            <w:gridSpan w:val="3"/>
          </w:tcPr>
          <w:p w14:paraId="6196344F"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Pr>
                <w:rFonts w:ascii="Times New Roman" w:hAnsi="Times New Roman" w:cs="Times New Roman"/>
                <w:sz w:val="22"/>
                <w:szCs w:val="22"/>
              </w:rPr>
              <w:t>2025</w:t>
            </w:r>
          </w:p>
        </w:tc>
      </w:tr>
      <w:tr w:rsidR="00005E16" w:rsidRPr="00525A14" w14:paraId="40277902" w14:textId="77777777" w:rsidTr="00B643D4">
        <w:tc>
          <w:tcPr>
            <w:tcW w:w="3150" w:type="dxa"/>
          </w:tcPr>
          <w:p w14:paraId="71C207CB"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1260" w:type="dxa"/>
          </w:tcPr>
          <w:p w14:paraId="3BB1FC7E"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Acquisitions</w:t>
            </w:r>
          </w:p>
        </w:tc>
        <w:tc>
          <w:tcPr>
            <w:tcW w:w="270" w:type="dxa"/>
          </w:tcPr>
          <w:p w14:paraId="36305074"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768B5472"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Disposals </w:t>
            </w:r>
          </w:p>
        </w:tc>
        <w:tc>
          <w:tcPr>
            <w:tcW w:w="270" w:type="dxa"/>
          </w:tcPr>
          <w:p w14:paraId="5A337F3E"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04A541AC"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Acquisitions</w:t>
            </w:r>
          </w:p>
        </w:tc>
        <w:tc>
          <w:tcPr>
            <w:tcW w:w="236" w:type="dxa"/>
          </w:tcPr>
          <w:p w14:paraId="52D51649"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1" w:type="dxa"/>
          </w:tcPr>
          <w:p w14:paraId="53C4CE34"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Disposals </w:t>
            </w:r>
          </w:p>
        </w:tc>
      </w:tr>
      <w:tr w:rsidR="00005E16" w:rsidRPr="00525A14" w14:paraId="2ECDEB0D" w14:textId="77777777" w:rsidTr="00B643D4">
        <w:tc>
          <w:tcPr>
            <w:tcW w:w="3150" w:type="dxa"/>
          </w:tcPr>
          <w:p w14:paraId="455A0C94"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2AA17537"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w:t>
            </w:r>
          </w:p>
        </w:tc>
        <w:tc>
          <w:tcPr>
            <w:tcW w:w="270" w:type="dxa"/>
          </w:tcPr>
          <w:p w14:paraId="0F1A8498"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075D64E2"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 transfers</w:t>
            </w:r>
          </w:p>
        </w:tc>
        <w:tc>
          <w:tcPr>
            <w:tcW w:w="270" w:type="dxa"/>
          </w:tcPr>
          <w:p w14:paraId="24F3E548"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3BAFB0F5"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w:t>
            </w:r>
          </w:p>
        </w:tc>
        <w:tc>
          <w:tcPr>
            <w:tcW w:w="236" w:type="dxa"/>
          </w:tcPr>
          <w:p w14:paraId="5E246A83"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1" w:type="dxa"/>
          </w:tcPr>
          <w:p w14:paraId="361716AE"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 transfers</w:t>
            </w:r>
          </w:p>
        </w:tc>
      </w:tr>
      <w:tr w:rsidR="00005E16" w:rsidRPr="00525A14" w14:paraId="77B67D2C" w14:textId="77777777" w:rsidTr="00B643D4">
        <w:tc>
          <w:tcPr>
            <w:tcW w:w="3150" w:type="dxa"/>
          </w:tcPr>
          <w:p w14:paraId="2CBF2365"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3BBDB315"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transfers in</w:t>
            </w:r>
          </w:p>
        </w:tc>
        <w:tc>
          <w:tcPr>
            <w:tcW w:w="270" w:type="dxa"/>
          </w:tcPr>
          <w:p w14:paraId="778BFADA"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50236F4F"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out - net book</w:t>
            </w:r>
          </w:p>
        </w:tc>
        <w:tc>
          <w:tcPr>
            <w:tcW w:w="270" w:type="dxa"/>
          </w:tcPr>
          <w:p w14:paraId="7A721C1D"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06AD6C64"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transfers in</w:t>
            </w:r>
          </w:p>
        </w:tc>
        <w:tc>
          <w:tcPr>
            <w:tcW w:w="236" w:type="dxa"/>
          </w:tcPr>
          <w:p w14:paraId="4623E283"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1" w:type="dxa"/>
          </w:tcPr>
          <w:p w14:paraId="69B59F8B"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out - net book</w:t>
            </w:r>
          </w:p>
        </w:tc>
      </w:tr>
      <w:tr w:rsidR="00005E16" w:rsidRPr="00525A14" w14:paraId="1C5EAE87" w14:textId="77777777" w:rsidTr="00B643D4">
        <w:tc>
          <w:tcPr>
            <w:tcW w:w="3150" w:type="dxa"/>
          </w:tcPr>
          <w:p w14:paraId="2EECED7B"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525F621F"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at cost</w:t>
            </w:r>
          </w:p>
        </w:tc>
        <w:tc>
          <w:tcPr>
            <w:tcW w:w="270" w:type="dxa"/>
          </w:tcPr>
          <w:p w14:paraId="30442251"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40E55C36"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value </w:t>
            </w:r>
          </w:p>
        </w:tc>
        <w:tc>
          <w:tcPr>
            <w:tcW w:w="270" w:type="dxa"/>
          </w:tcPr>
          <w:p w14:paraId="3A0F54D7"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7936920C"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at cost</w:t>
            </w:r>
          </w:p>
        </w:tc>
        <w:tc>
          <w:tcPr>
            <w:tcW w:w="236" w:type="dxa"/>
          </w:tcPr>
          <w:p w14:paraId="3D8DBD50"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1" w:type="dxa"/>
          </w:tcPr>
          <w:p w14:paraId="01A46FB9"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value </w:t>
            </w:r>
          </w:p>
        </w:tc>
      </w:tr>
      <w:tr w:rsidR="00005E16" w:rsidRPr="00525A14" w14:paraId="297A2FC6" w14:textId="77777777" w:rsidTr="00B643D4">
        <w:tc>
          <w:tcPr>
            <w:tcW w:w="3150" w:type="dxa"/>
          </w:tcPr>
          <w:p w14:paraId="775A2BDC"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6030" w:type="dxa"/>
            <w:gridSpan w:val="7"/>
          </w:tcPr>
          <w:p w14:paraId="595192D1"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r w:rsidRPr="00AB5266">
              <w:rPr>
                <w:rFonts w:ascii="Times New Roman" w:hAnsi="Times New Roman" w:cs="Times New Roman"/>
                <w:i/>
                <w:iCs/>
                <w:sz w:val="22"/>
                <w:szCs w:val="22"/>
              </w:rPr>
              <w:t>(in thousand Baht)</w:t>
            </w:r>
          </w:p>
        </w:tc>
      </w:tr>
      <w:tr w:rsidR="00005E16" w:rsidRPr="00525A14" w14:paraId="10730F59" w14:textId="77777777" w:rsidTr="00B643D4">
        <w:tc>
          <w:tcPr>
            <w:tcW w:w="3150" w:type="dxa"/>
          </w:tcPr>
          <w:p w14:paraId="4F877C38" w14:textId="77777777" w:rsidR="00005E16" w:rsidRPr="00AB5266" w:rsidRDefault="00005E16" w:rsidP="00B643D4">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szCs w:val="28"/>
                <w:lang w:val="en-US"/>
              </w:rPr>
              <w:t>Buildings and improvements</w:t>
            </w:r>
          </w:p>
        </w:tc>
        <w:tc>
          <w:tcPr>
            <w:tcW w:w="1260" w:type="dxa"/>
          </w:tcPr>
          <w:p w14:paraId="1BB56084" w14:textId="77777777" w:rsidR="00005E16" w:rsidRPr="00AE3C9C" w:rsidRDefault="00005E16" w:rsidP="00C8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rPr>
                <w:rFonts w:ascii="Times New Roman" w:hAnsi="Times New Roman"/>
                <w:sz w:val="22"/>
                <w:szCs w:val="28"/>
              </w:rPr>
            </w:pPr>
            <w:r>
              <w:rPr>
                <w:rFonts w:ascii="Times New Roman" w:hAnsi="Times New Roman"/>
                <w:sz w:val="22"/>
                <w:szCs w:val="28"/>
              </w:rPr>
              <w:t>-</w:t>
            </w:r>
          </w:p>
        </w:tc>
        <w:tc>
          <w:tcPr>
            <w:tcW w:w="270" w:type="dxa"/>
          </w:tcPr>
          <w:p w14:paraId="18445836"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10F8C232" w14:textId="77777777" w:rsidR="00005E16" w:rsidRPr="006C66F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23EC2F2"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2CC97C08" w14:textId="77777777" w:rsidR="00005E16" w:rsidRPr="00976C1F"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sz w:val="22"/>
                <w:szCs w:val="28"/>
              </w:rPr>
            </w:pPr>
            <w:r w:rsidRPr="00641805">
              <w:rPr>
                <w:rFonts w:ascii="Times New Roman" w:hAnsi="Times New Roman"/>
                <w:sz w:val="22"/>
                <w:szCs w:val="28"/>
              </w:rPr>
              <w:t>24,337</w:t>
            </w:r>
          </w:p>
        </w:tc>
        <w:tc>
          <w:tcPr>
            <w:tcW w:w="236" w:type="dxa"/>
          </w:tcPr>
          <w:p w14:paraId="48A808A3"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1" w:type="dxa"/>
          </w:tcPr>
          <w:p w14:paraId="716024DC" w14:textId="77777777" w:rsidR="00005E16" w:rsidRPr="008C3434"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heme="minorBidi"/>
                <w:sz w:val="22"/>
                <w:szCs w:val="22"/>
                <w:cs/>
              </w:rPr>
            </w:pPr>
            <w:r w:rsidRPr="006C143A">
              <w:rPr>
                <w:rFonts w:ascii="Times New Roman" w:hAnsi="Times New Roman" w:cs="Times New Roman"/>
                <w:sz w:val="22"/>
                <w:szCs w:val="22"/>
              </w:rPr>
              <w:t>-</w:t>
            </w:r>
          </w:p>
        </w:tc>
      </w:tr>
      <w:tr w:rsidR="00005E16" w:rsidRPr="00525A14" w14:paraId="79836456" w14:textId="77777777" w:rsidTr="00B643D4">
        <w:tc>
          <w:tcPr>
            <w:tcW w:w="3150" w:type="dxa"/>
          </w:tcPr>
          <w:p w14:paraId="292093E3" w14:textId="77777777" w:rsidR="00005E16" w:rsidRPr="00AB5266" w:rsidRDefault="00005E16" w:rsidP="00B643D4">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Machinery and equipment </w:t>
            </w:r>
          </w:p>
        </w:tc>
        <w:tc>
          <w:tcPr>
            <w:tcW w:w="1260" w:type="dxa"/>
          </w:tcPr>
          <w:p w14:paraId="61D63B09" w14:textId="77777777" w:rsidR="00005E16" w:rsidRPr="00AE3C9C"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sz w:val="22"/>
                <w:szCs w:val="28"/>
              </w:rPr>
            </w:pPr>
            <w:r w:rsidRPr="0029523A">
              <w:rPr>
                <w:rFonts w:ascii="Times New Roman" w:hAnsi="Times New Roman"/>
                <w:sz w:val="22"/>
                <w:szCs w:val="28"/>
              </w:rPr>
              <w:t>19,278</w:t>
            </w:r>
          </w:p>
        </w:tc>
        <w:tc>
          <w:tcPr>
            <w:tcW w:w="270" w:type="dxa"/>
          </w:tcPr>
          <w:p w14:paraId="72A3C4B9"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0FBEE219" w14:textId="77777777" w:rsidR="00005E16" w:rsidRPr="006C66F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29523A">
              <w:rPr>
                <w:rFonts w:ascii="Times New Roman" w:hAnsi="Times New Roman" w:cs="Times New Roman"/>
                <w:sz w:val="22"/>
                <w:szCs w:val="22"/>
              </w:rPr>
              <w:t>63</w:t>
            </w:r>
          </w:p>
        </w:tc>
        <w:tc>
          <w:tcPr>
            <w:tcW w:w="270" w:type="dxa"/>
          </w:tcPr>
          <w:p w14:paraId="28F49A59"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4AD203D3" w14:textId="77777777" w:rsidR="00005E16" w:rsidRPr="00976C1F"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sz w:val="22"/>
                <w:szCs w:val="28"/>
              </w:rPr>
            </w:pPr>
            <w:r w:rsidRPr="00F67D5C">
              <w:rPr>
                <w:rFonts w:ascii="Times New Roman" w:hAnsi="Times New Roman"/>
                <w:sz w:val="22"/>
                <w:szCs w:val="28"/>
              </w:rPr>
              <w:t>51,251</w:t>
            </w:r>
          </w:p>
        </w:tc>
        <w:tc>
          <w:tcPr>
            <w:tcW w:w="236" w:type="dxa"/>
          </w:tcPr>
          <w:p w14:paraId="75E99808"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1" w:type="dxa"/>
          </w:tcPr>
          <w:p w14:paraId="1D7A57B4" w14:textId="77777777" w:rsidR="00005E16" w:rsidRPr="00F23F2B"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sz w:val="22"/>
                <w:szCs w:val="28"/>
              </w:rPr>
            </w:pPr>
            <w:r w:rsidRPr="00F23F2B">
              <w:rPr>
                <w:rFonts w:ascii="Times New Roman" w:hAnsi="Times New Roman"/>
                <w:sz w:val="22"/>
                <w:szCs w:val="28"/>
              </w:rPr>
              <w:t>118</w:t>
            </w:r>
          </w:p>
        </w:tc>
      </w:tr>
      <w:tr w:rsidR="00005E16" w:rsidRPr="00525A14" w14:paraId="1F978478" w14:textId="77777777" w:rsidTr="00B643D4">
        <w:tc>
          <w:tcPr>
            <w:tcW w:w="3150" w:type="dxa"/>
          </w:tcPr>
          <w:p w14:paraId="40AD302D" w14:textId="77777777" w:rsidR="00005E16" w:rsidRPr="00AB5266" w:rsidRDefault="00005E16" w:rsidP="00B643D4">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Furniture, fixtures and </w:t>
            </w:r>
          </w:p>
        </w:tc>
        <w:tc>
          <w:tcPr>
            <w:tcW w:w="1260" w:type="dxa"/>
            <w:vAlign w:val="bottom"/>
          </w:tcPr>
          <w:p w14:paraId="4F1E0EC8" w14:textId="77777777" w:rsidR="00005E16" w:rsidRPr="00AE3C9C"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sz w:val="22"/>
                <w:szCs w:val="28"/>
              </w:rPr>
            </w:pPr>
          </w:p>
        </w:tc>
        <w:tc>
          <w:tcPr>
            <w:tcW w:w="270" w:type="dxa"/>
          </w:tcPr>
          <w:p w14:paraId="4F29DFBA"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1478D0F1" w14:textId="77777777" w:rsidR="00005E16" w:rsidRPr="006C66F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p>
        </w:tc>
        <w:tc>
          <w:tcPr>
            <w:tcW w:w="270" w:type="dxa"/>
          </w:tcPr>
          <w:p w14:paraId="79F47661"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vAlign w:val="bottom"/>
          </w:tcPr>
          <w:p w14:paraId="326E565C" w14:textId="77777777" w:rsidR="00005E16" w:rsidRPr="00976C1F"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sz w:val="22"/>
                <w:szCs w:val="28"/>
              </w:rPr>
            </w:pPr>
          </w:p>
        </w:tc>
        <w:tc>
          <w:tcPr>
            <w:tcW w:w="236" w:type="dxa"/>
          </w:tcPr>
          <w:p w14:paraId="4DF3C949"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1" w:type="dxa"/>
          </w:tcPr>
          <w:p w14:paraId="1C7DC266"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p>
        </w:tc>
      </w:tr>
      <w:tr w:rsidR="00005E16" w:rsidRPr="00525A14" w14:paraId="7C3703C2" w14:textId="77777777" w:rsidTr="00B643D4">
        <w:tc>
          <w:tcPr>
            <w:tcW w:w="3150" w:type="dxa"/>
          </w:tcPr>
          <w:p w14:paraId="12C1B907" w14:textId="77777777" w:rsidR="00005E16" w:rsidRPr="00AB5266" w:rsidRDefault="00005E16" w:rsidP="00B643D4">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   office equipment </w:t>
            </w:r>
          </w:p>
        </w:tc>
        <w:tc>
          <w:tcPr>
            <w:tcW w:w="1260" w:type="dxa"/>
          </w:tcPr>
          <w:p w14:paraId="2CE3F552" w14:textId="77777777" w:rsidR="00005E16" w:rsidRPr="00AE3C9C"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sz w:val="22"/>
                <w:szCs w:val="28"/>
              </w:rPr>
            </w:pPr>
            <w:r w:rsidRPr="0029523A">
              <w:rPr>
                <w:rFonts w:ascii="Times New Roman" w:hAnsi="Times New Roman"/>
                <w:sz w:val="22"/>
                <w:szCs w:val="28"/>
              </w:rPr>
              <w:t>664</w:t>
            </w:r>
          </w:p>
        </w:tc>
        <w:tc>
          <w:tcPr>
            <w:tcW w:w="270" w:type="dxa"/>
          </w:tcPr>
          <w:p w14:paraId="404711F9"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0189465E" w14:textId="77777777" w:rsidR="00005E16" w:rsidRPr="006C66F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29523A">
              <w:rPr>
                <w:rFonts w:ascii="Times New Roman" w:hAnsi="Times New Roman" w:cs="Times New Roman"/>
                <w:sz w:val="22"/>
                <w:szCs w:val="22"/>
              </w:rPr>
              <w:t>41</w:t>
            </w:r>
          </w:p>
        </w:tc>
        <w:tc>
          <w:tcPr>
            <w:tcW w:w="270" w:type="dxa"/>
          </w:tcPr>
          <w:p w14:paraId="0A5D2D83"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vAlign w:val="bottom"/>
          </w:tcPr>
          <w:p w14:paraId="33A7B842" w14:textId="7D341516" w:rsidR="00005E16" w:rsidRPr="00976C1F"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sz w:val="22"/>
                <w:szCs w:val="28"/>
              </w:rPr>
            </w:pPr>
            <w:r w:rsidRPr="00286388">
              <w:rPr>
                <w:rFonts w:ascii="Times New Roman" w:hAnsi="Times New Roman"/>
                <w:sz w:val="22"/>
                <w:szCs w:val="28"/>
              </w:rPr>
              <w:t>1,2</w:t>
            </w:r>
            <w:r>
              <w:rPr>
                <w:rFonts w:ascii="Times New Roman" w:hAnsi="Times New Roman"/>
                <w:sz w:val="22"/>
                <w:szCs w:val="28"/>
              </w:rPr>
              <w:t>00</w:t>
            </w:r>
          </w:p>
        </w:tc>
        <w:tc>
          <w:tcPr>
            <w:tcW w:w="236" w:type="dxa"/>
          </w:tcPr>
          <w:p w14:paraId="44548DC3"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1" w:type="dxa"/>
          </w:tcPr>
          <w:p w14:paraId="7ACF427F"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rPr>
                <w:rFonts w:ascii="Times New Roman" w:hAnsi="Times New Roman" w:cs="Times New Roman"/>
                <w:sz w:val="22"/>
                <w:szCs w:val="22"/>
              </w:rPr>
            </w:pPr>
            <w:r w:rsidRPr="006C143A">
              <w:rPr>
                <w:rFonts w:ascii="Times New Roman" w:hAnsi="Times New Roman" w:cs="Times New Roman"/>
                <w:sz w:val="22"/>
                <w:szCs w:val="22"/>
              </w:rPr>
              <w:t>-</w:t>
            </w:r>
          </w:p>
        </w:tc>
      </w:tr>
      <w:tr w:rsidR="00005E16" w:rsidRPr="00525A14" w14:paraId="5D74C6C8" w14:textId="77777777" w:rsidTr="00B643D4">
        <w:tc>
          <w:tcPr>
            <w:tcW w:w="3150" w:type="dxa"/>
          </w:tcPr>
          <w:p w14:paraId="659832F8" w14:textId="77777777" w:rsidR="00005E16" w:rsidRPr="00AB5266" w:rsidRDefault="00005E16" w:rsidP="00B643D4">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Vehicle</w:t>
            </w:r>
          </w:p>
        </w:tc>
        <w:tc>
          <w:tcPr>
            <w:tcW w:w="1260" w:type="dxa"/>
          </w:tcPr>
          <w:p w14:paraId="1AE839ED" w14:textId="77777777" w:rsidR="00005E16" w:rsidRPr="00AE3C9C" w:rsidRDefault="00005E16" w:rsidP="00C8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rPr>
                <w:rFonts w:ascii="Times New Roman" w:hAnsi="Times New Roman"/>
                <w:sz w:val="22"/>
                <w:szCs w:val="28"/>
              </w:rPr>
            </w:pPr>
            <w:r w:rsidRPr="0029523A">
              <w:rPr>
                <w:rFonts w:ascii="Times New Roman" w:hAnsi="Times New Roman"/>
                <w:sz w:val="22"/>
                <w:szCs w:val="28"/>
              </w:rPr>
              <w:t>-</w:t>
            </w:r>
          </w:p>
        </w:tc>
        <w:tc>
          <w:tcPr>
            <w:tcW w:w="270" w:type="dxa"/>
          </w:tcPr>
          <w:p w14:paraId="5A02E6CD"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Pr>
          <w:p w14:paraId="3C5D3F08" w14:textId="77777777" w:rsidR="00005E16" w:rsidRPr="006C66F6" w:rsidRDefault="00005E16" w:rsidP="00C8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rPr>
                <w:rFonts w:ascii="Times New Roman" w:hAnsi="Times New Roman" w:cs="Times New Roman"/>
                <w:sz w:val="22"/>
                <w:szCs w:val="22"/>
              </w:rPr>
            </w:pPr>
            <w:r w:rsidRPr="0029523A">
              <w:rPr>
                <w:rFonts w:ascii="Times New Roman" w:hAnsi="Times New Roman" w:cs="Times New Roman"/>
                <w:sz w:val="22"/>
                <w:szCs w:val="22"/>
              </w:rPr>
              <w:t>-</w:t>
            </w:r>
          </w:p>
        </w:tc>
        <w:tc>
          <w:tcPr>
            <w:tcW w:w="270" w:type="dxa"/>
          </w:tcPr>
          <w:p w14:paraId="6047F9B6"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444392DC" w14:textId="77777777" w:rsidR="00005E16" w:rsidRPr="00976C1F"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sz w:val="22"/>
                <w:szCs w:val="28"/>
              </w:rPr>
            </w:pPr>
            <w:r w:rsidRPr="009D0230">
              <w:rPr>
                <w:rFonts w:ascii="Times New Roman" w:hAnsi="Times New Roman"/>
                <w:sz w:val="22"/>
                <w:szCs w:val="28"/>
              </w:rPr>
              <w:t>51</w:t>
            </w:r>
          </w:p>
        </w:tc>
        <w:tc>
          <w:tcPr>
            <w:tcW w:w="236" w:type="dxa"/>
          </w:tcPr>
          <w:p w14:paraId="6F65D04B"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21" w:type="dxa"/>
          </w:tcPr>
          <w:p w14:paraId="2FF4CD4D"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115"/>
              <w:rPr>
                <w:rFonts w:ascii="Times New Roman" w:hAnsi="Times New Roman" w:cs="Times New Roman"/>
                <w:sz w:val="22"/>
                <w:szCs w:val="22"/>
              </w:rPr>
            </w:pPr>
            <w:r w:rsidRPr="006C143A">
              <w:rPr>
                <w:rFonts w:ascii="Times New Roman" w:hAnsi="Times New Roman" w:cs="Times New Roman"/>
                <w:sz w:val="22"/>
                <w:szCs w:val="22"/>
              </w:rPr>
              <w:t>-</w:t>
            </w:r>
          </w:p>
        </w:tc>
      </w:tr>
      <w:tr w:rsidR="00005E16" w:rsidRPr="00525A14" w14:paraId="746DA9D5" w14:textId="77777777" w:rsidTr="00B643D4">
        <w:tc>
          <w:tcPr>
            <w:tcW w:w="3150" w:type="dxa"/>
          </w:tcPr>
          <w:p w14:paraId="63FACF41" w14:textId="77777777" w:rsidR="00005E16" w:rsidRPr="00AB5266" w:rsidRDefault="00005E16" w:rsidP="00B643D4">
            <w:pPr>
              <w:pStyle w:val="3"/>
              <w:tabs>
                <w:tab w:val="clear" w:pos="360"/>
                <w:tab w:val="clear" w:pos="720"/>
              </w:tabs>
              <w:spacing w:line="240" w:lineRule="atLeast"/>
              <w:ind w:right="-108"/>
              <w:rPr>
                <w:rFonts w:ascii="Times New Roman" w:hAnsi="Times New Roman" w:cs="Times New Roman"/>
                <w:lang w:val="en-US"/>
              </w:rPr>
            </w:pPr>
            <w:r>
              <w:rPr>
                <w:rFonts w:ascii="Times New Roman" w:hAnsi="Times New Roman" w:cs="Times New Roman"/>
                <w:lang w:val="en-US"/>
              </w:rPr>
              <w:t>C</w:t>
            </w:r>
            <w:r w:rsidRPr="002C40DE">
              <w:rPr>
                <w:rFonts w:ascii="Times New Roman" w:hAnsi="Times New Roman" w:cs="Times New Roman"/>
                <w:lang w:val="en-US"/>
              </w:rPr>
              <w:t xml:space="preserve">onstruction </w:t>
            </w:r>
            <w:r>
              <w:rPr>
                <w:rFonts w:ascii="Times New Roman" w:hAnsi="Times New Roman"/>
                <w:szCs w:val="28"/>
                <w:lang w:val="en-US"/>
              </w:rPr>
              <w:t>in progress</w:t>
            </w:r>
          </w:p>
        </w:tc>
        <w:tc>
          <w:tcPr>
            <w:tcW w:w="1260" w:type="dxa"/>
            <w:vAlign w:val="bottom"/>
          </w:tcPr>
          <w:p w14:paraId="27EDE055"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left="-108"/>
              <w:jc w:val="both"/>
              <w:rPr>
                <w:rFonts w:ascii="Times New Roman" w:hAnsi="Times New Roman" w:cs="Times New Roman"/>
                <w:sz w:val="22"/>
                <w:szCs w:val="22"/>
              </w:rPr>
            </w:pPr>
          </w:p>
        </w:tc>
        <w:tc>
          <w:tcPr>
            <w:tcW w:w="270" w:type="dxa"/>
          </w:tcPr>
          <w:p w14:paraId="6BC3F00C"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50" w:type="dxa"/>
          </w:tcPr>
          <w:p w14:paraId="56DCEE06" w14:textId="77777777" w:rsidR="00005E16" w:rsidRPr="006C66F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74A44B25"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vAlign w:val="bottom"/>
          </w:tcPr>
          <w:p w14:paraId="5DE3CB04" w14:textId="77777777" w:rsidR="00005E16" w:rsidRPr="00976C1F"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sz w:val="22"/>
                <w:szCs w:val="28"/>
              </w:rPr>
            </w:pPr>
          </w:p>
        </w:tc>
        <w:tc>
          <w:tcPr>
            <w:tcW w:w="236" w:type="dxa"/>
          </w:tcPr>
          <w:p w14:paraId="06F04CF8"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21" w:type="dxa"/>
          </w:tcPr>
          <w:p w14:paraId="4BC58AE1"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r>
      <w:tr w:rsidR="00005E16" w:rsidRPr="00525A14" w14:paraId="34823810" w14:textId="77777777" w:rsidTr="00B643D4">
        <w:tc>
          <w:tcPr>
            <w:tcW w:w="3150" w:type="dxa"/>
          </w:tcPr>
          <w:p w14:paraId="2E195740" w14:textId="77777777" w:rsidR="00005E16" w:rsidRPr="00AB5266" w:rsidRDefault="00005E16" w:rsidP="00B643D4">
            <w:pPr>
              <w:pStyle w:val="3"/>
              <w:tabs>
                <w:tab w:val="clear" w:pos="360"/>
                <w:tab w:val="clear" w:pos="720"/>
              </w:tabs>
              <w:spacing w:line="240" w:lineRule="atLeast"/>
              <w:ind w:left="162" w:hanging="162"/>
              <w:rPr>
                <w:rFonts w:ascii="Times New Roman" w:hAnsi="Times New Roman" w:cs="Times New Roman"/>
                <w:lang w:val="en-US"/>
              </w:rPr>
            </w:pPr>
            <w:r w:rsidRPr="00AB5266">
              <w:rPr>
                <w:rFonts w:ascii="Times New Roman" w:hAnsi="Times New Roman" w:cs="Times New Roman"/>
                <w:lang w:val="en-US"/>
              </w:rPr>
              <w:t xml:space="preserve">   and machinery under installation </w:t>
            </w:r>
          </w:p>
        </w:tc>
        <w:tc>
          <w:tcPr>
            <w:tcW w:w="1260" w:type="dxa"/>
          </w:tcPr>
          <w:p w14:paraId="1D350A4B" w14:textId="77777777" w:rsidR="00005E1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sz w:val="22"/>
                <w:szCs w:val="28"/>
              </w:rPr>
            </w:pPr>
          </w:p>
          <w:p w14:paraId="16D8A322"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cs="Times New Roman"/>
                <w:sz w:val="22"/>
                <w:szCs w:val="22"/>
              </w:rPr>
            </w:pPr>
            <w:r w:rsidRPr="0029523A">
              <w:rPr>
                <w:rFonts w:ascii="Times New Roman" w:hAnsi="Times New Roman" w:cs="Times New Roman"/>
                <w:sz w:val="22"/>
                <w:szCs w:val="22"/>
              </w:rPr>
              <w:t>57,157</w:t>
            </w:r>
          </w:p>
        </w:tc>
        <w:tc>
          <w:tcPr>
            <w:tcW w:w="270" w:type="dxa"/>
          </w:tcPr>
          <w:p w14:paraId="0FF7188F"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cs="Times New Roman"/>
                <w:sz w:val="22"/>
                <w:szCs w:val="22"/>
              </w:rPr>
            </w:pPr>
          </w:p>
        </w:tc>
        <w:tc>
          <w:tcPr>
            <w:tcW w:w="1350" w:type="dxa"/>
          </w:tcPr>
          <w:p w14:paraId="1575EB30" w14:textId="77777777" w:rsidR="00005E1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sz w:val="22"/>
                <w:szCs w:val="28"/>
              </w:rPr>
            </w:pPr>
          </w:p>
          <w:p w14:paraId="67CC3D9E" w14:textId="77777777" w:rsidR="00005E16" w:rsidRPr="006C66F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cs="Times New Roman"/>
                <w:sz w:val="22"/>
                <w:szCs w:val="22"/>
              </w:rPr>
            </w:pPr>
            <w:r w:rsidRPr="0029523A">
              <w:rPr>
                <w:rFonts w:ascii="Times New Roman" w:hAnsi="Times New Roman" w:cs="Times New Roman"/>
                <w:sz w:val="22"/>
                <w:szCs w:val="22"/>
              </w:rPr>
              <w:t>11,019</w:t>
            </w:r>
          </w:p>
        </w:tc>
        <w:tc>
          <w:tcPr>
            <w:tcW w:w="270" w:type="dxa"/>
          </w:tcPr>
          <w:p w14:paraId="2164C48C"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1323" w:type="dxa"/>
          </w:tcPr>
          <w:p w14:paraId="31D4E2C9" w14:textId="77777777" w:rsidR="00005E1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sz w:val="22"/>
                <w:szCs w:val="28"/>
              </w:rPr>
            </w:pPr>
          </w:p>
          <w:p w14:paraId="4F0D0E23" w14:textId="77777777" w:rsidR="00005E16" w:rsidRPr="00976C1F"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sz w:val="22"/>
                <w:szCs w:val="28"/>
              </w:rPr>
            </w:pPr>
            <w:r w:rsidRPr="00DC5584">
              <w:rPr>
                <w:rFonts w:ascii="Times New Roman" w:hAnsi="Times New Roman"/>
                <w:sz w:val="22"/>
                <w:szCs w:val="28"/>
              </w:rPr>
              <w:t>27,661</w:t>
            </w:r>
          </w:p>
        </w:tc>
        <w:tc>
          <w:tcPr>
            <w:tcW w:w="236" w:type="dxa"/>
          </w:tcPr>
          <w:p w14:paraId="42E43BBE"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21" w:type="dxa"/>
          </w:tcPr>
          <w:p w14:paraId="48D4B87F" w14:textId="77777777" w:rsidR="00005E1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23B6BD20"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sz w:val="22"/>
                <w:szCs w:val="22"/>
              </w:rPr>
            </w:pPr>
            <w:r w:rsidRPr="00BE00FE">
              <w:rPr>
                <w:rFonts w:ascii="Times New Roman" w:hAnsi="Times New Roman" w:cs="Times New Roman"/>
                <w:sz w:val="22"/>
                <w:szCs w:val="22"/>
              </w:rPr>
              <w:t>65,649</w:t>
            </w:r>
          </w:p>
        </w:tc>
      </w:tr>
      <w:tr w:rsidR="00005E16" w:rsidRPr="00525A14" w14:paraId="589CB6FC" w14:textId="77777777" w:rsidTr="00B643D4">
        <w:tc>
          <w:tcPr>
            <w:tcW w:w="3150" w:type="dxa"/>
          </w:tcPr>
          <w:p w14:paraId="02AD8393" w14:textId="77777777" w:rsidR="00005E16" w:rsidRPr="00AB5266" w:rsidRDefault="00005E16" w:rsidP="00B643D4">
            <w:pPr>
              <w:pStyle w:val="3"/>
              <w:tabs>
                <w:tab w:val="clear" w:pos="360"/>
                <w:tab w:val="clear" w:pos="720"/>
              </w:tabs>
              <w:spacing w:line="240" w:lineRule="atLeast"/>
              <w:ind w:right="-108"/>
              <w:rPr>
                <w:rFonts w:ascii="Times New Roman" w:hAnsi="Times New Roman" w:cs="Times New Roman"/>
                <w:b/>
                <w:bCs/>
                <w:lang w:val="en-US"/>
              </w:rPr>
            </w:pPr>
            <w:r w:rsidRPr="00AB5266">
              <w:rPr>
                <w:rFonts w:ascii="Times New Roman" w:hAnsi="Times New Roman" w:cs="Times New Roman"/>
                <w:b/>
                <w:bCs/>
                <w:lang w:val="en-US"/>
              </w:rPr>
              <w:t xml:space="preserve">Total </w:t>
            </w:r>
          </w:p>
        </w:tc>
        <w:tc>
          <w:tcPr>
            <w:tcW w:w="1260" w:type="dxa"/>
            <w:tcBorders>
              <w:top w:val="single" w:sz="4" w:space="0" w:color="auto"/>
              <w:bottom w:val="double" w:sz="4" w:space="0" w:color="auto"/>
            </w:tcBorders>
          </w:tcPr>
          <w:p w14:paraId="559D5600" w14:textId="77777777" w:rsidR="00005E16" w:rsidRPr="00BE00FE"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29523A">
              <w:rPr>
                <w:rFonts w:ascii="Times New Roman" w:hAnsi="Times New Roman" w:cs="Times New Roman"/>
                <w:b/>
                <w:bCs/>
                <w:sz w:val="22"/>
                <w:szCs w:val="22"/>
              </w:rPr>
              <w:t>77,099</w:t>
            </w:r>
          </w:p>
        </w:tc>
        <w:tc>
          <w:tcPr>
            <w:tcW w:w="270" w:type="dxa"/>
          </w:tcPr>
          <w:p w14:paraId="0FF90F4E" w14:textId="77777777" w:rsidR="00005E16" w:rsidRPr="00BE00FE"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60CCCA86" w14:textId="77777777" w:rsidR="00005E16" w:rsidRPr="00BE00FE"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29523A">
              <w:rPr>
                <w:rFonts w:ascii="Times New Roman" w:hAnsi="Times New Roman" w:cs="Times New Roman"/>
                <w:b/>
                <w:bCs/>
                <w:sz w:val="22"/>
                <w:szCs w:val="22"/>
              </w:rPr>
              <w:t>11,123</w:t>
            </w:r>
          </w:p>
        </w:tc>
        <w:tc>
          <w:tcPr>
            <w:tcW w:w="270" w:type="dxa"/>
          </w:tcPr>
          <w:p w14:paraId="2B825072"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4154F01E" w14:textId="60944AC1" w:rsidR="00005E16" w:rsidRPr="00251807"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heme="minorBidi"/>
                <w:b/>
                <w:bCs/>
                <w:sz w:val="22"/>
                <w:szCs w:val="22"/>
              </w:rPr>
            </w:pPr>
            <w:r w:rsidRPr="00C144A1">
              <w:rPr>
                <w:rFonts w:ascii="Times New Roman" w:hAnsi="Times New Roman" w:cs="Times New Roman"/>
                <w:b/>
                <w:bCs/>
                <w:sz w:val="22"/>
                <w:szCs w:val="22"/>
              </w:rPr>
              <w:t>104,5</w:t>
            </w:r>
            <w:r>
              <w:rPr>
                <w:rFonts w:ascii="Times New Roman" w:hAnsi="Times New Roman" w:cs="Times New Roman"/>
                <w:b/>
                <w:bCs/>
                <w:sz w:val="22"/>
                <w:szCs w:val="22"/>
              </w:rPr>
              <w:t>00</w:t>
            </w:r>
          </w:p>
        </w:tc>
        <w:tc>
          <w:tcPr>
            <w:tcW w:w="236" w:type="dxa"/>
          </w:tcPr>
          <w:p w14:paraId="728C8C68"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21" w:type="dxa"/>
            <w:tcBorders>
              <w:top w:val="single" w:sz="4" w:space="0" w:color="auto"/>
              <w:bottom w:val="double" w:sz="4" w:space="0" w:color="auto"/>
            </w:tcBorders>
          </w:tcPr>
          <w:p w14:paraId="14F365FF" w14:textId="77777777" w:rsidR="00005E16" w:rsidRPr="00AB5266" w:rsidRDefault="00005E16" w:rsidP="00B64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15"/>
              <w:rPr>
                <w:rFonts w:ascii="Times New Roman" w:hAnsi="Times New Roman" w:cs="Times New Roman"/>
                <w:b/>
                <w:bCs/>
                <w:sz w:val="22"/>
                <w:szCs w:val="22"/>
              </w:rPr>
            </w:pPr>
            <w:r w:rsidRPr="00BE00FE">
              <w:rPr>
                <w:rFonts w:ascii="Times New Roman" w:hAnsi="Times New Roman" w:cs="Times New Roman"/>
                <w:b/>
                <w:bCs/>
                <w:sz w:val="22"/>
                <w:szCs w:val="22"/>
              </w:rPr>
              <w:t>65,767</w:t>
            </w:r>
          </w:p>
        </w:tc>
      </w:tr>
    </w:tbl>
    <w:p w14:paraId="5AF2CF9F" w14:textId="77777777" w:rsidR="00007A58" w:rsidRPr="00C23017" w:rsidRDefault="00007A58" w:rsidP="00007A58">
      <w:pPr>
        <w:pStyle w:val="block"/>
        <w:spacing w:after="0" w:line="240" w:lineRule="atLeast"/>
        <w:ind w:left="540"/>
        <w:jc w:val="both"/>
        <w:rPr>
          <w:szCs w:val="22"/>
        </w:rPr>
      </w:pPr>
    </w:p>
    <w:p w14:paraId="5093591C" w14:textId="65500C91" w:rsidR="00093E36" w:rsidRDefault="00333BDA" w:rsidP="00437ADD">
      <w:pPr>
        <w:pStyle w:val="Heading2"/>
        <w:tabs>
          <w:tab w:val="clear" w:pos="227"/>
          <w:tab w:val="clear" w:pos="454"/>
          <w:tab w:val="clear" w:pos="680"/>
          <w:tab w:val="clear" w:pos="907"/>
        </w:tabs>
        <w:spacing w:line="240" w:lineRule="exact"/>
        <w:ind w:left="540" w:right="108" w:hanging="540"/>
        <w:rPr>
          <w:rFonts w:ascii="Times New Roman" w:hAnsi="Times New Roman"/>
          <w:sz w:val="24"/>
          <w:szCs w:val="24"/>
        </w:rPr>
      </w:pPr>
      <w:r>
        <w:rPr>
          <w:rFonts w:ascii="Times New Roman" w:hAnsi="Times New Roman"/>
          <w:sz w:val="24"/>
          <w:szCs w:val="24"/>
        </w:rPr>
        <w:t>6</w:t>
      </w:r>
      <w:r w:rsidR="00093E36" w:rsidRPr="00C23017">
        <w:rPr>
          <w:rFonts w:ascii="Times New Roman" w:hAnsi="Times New Roman"/>
          <w:sz w:val="24"/>
          <w:szCs w:val="24"/>
        </w:rPr>
        <w:tab/>
      </w:r>
      <w:r w:rsidR="00480A1D">
        <w:rPr>
          <w:rFonts w:ascii="Times New Roman" w:hAnsi="Times New Roman"/>
          <w:sz w:val="24"/>
          <w:szCs w:val="24"/>
        </w:rPr>
        <w:t>Lon</w:t>
      </w:r>
      <w:r w:rsidR="00D1179C">
        <w:rPr>
          <w:rFonts w:ascii="Times New Roman" w:hAnsi="Times New Roman"/>
          <w:sz w:val="24"/>
          <w:szCs w:val="24"/>
        </w:rPr>
        <w:t>g</w:t>
      </w:r>
      <w:r w:rsidR="00480A1D" w:rsidRPr="00480A1D">
        <w:rPr>
          <w:rFonts w:ascii="Times New Roman" w:hAnsi="Times New Roman"/>
          <w:sz w:val="24"/>
          <w:szCs w:val="24"/>
        </w:rPr>
        <w:t>-term borrowing from financial institution</w:t>
      </w:r>
    </w:p>
    <w:p w14:paraId="506B73E0" w14:textId="77777777" w:rsidR="00480A1D" w:rsidRDefault="00480A1D" w:rsidP="00480A1D">
      <w:pPr>
        <w:rPr>
          <w:cs/>
        </w:rPr>
      </w:pPr>
    </w:p>
    <w:tbl>
      <w:tblPr>
        <w:tblW w:w="9220" w:type="dxa"/>
        <w:tblInd w:w="450" w:type="dxa"/>
        <w:tblLayout w:type="fixed"/>
        <w:tblCellMar>
          <w:left w:w="79" w:type="dxa"/>
          <w:right w:w="79" w:type="dxa"/>
        </w:tblCellMar>
        <w:tblLook w:val="04A0" w:firstRow="1" w:lastRow="0" w:firstColumn="1" w:lastColumn="0" w:noHBand="0" w:noVBand="1"/>
      </w:tblPr>
      <w:tblGrid>
        <w:gridCol w:w="3240"/>
        <w:gridCol w:w="1350"/>
        <w:gridCol w:w="180"/>
        <w:gridCol w:w="1350"/>
        <w:gridCol w:w="178"/>
        <w:gridCol w:w="1352"/>
        <w:gridCol w:w="180"/>
        <w:gridCol w:w="1370"/>
        <w:gridCol w:w="20"/>
      </w:tblGrid>
      <w:tr w:rsidR="00D767B3" w14:paraId="468BCF7F" w14:textId="77777777">
        <w:trPr>
          <w:cantSplit/>
          <w:tblHeader/>
        </w:trPr>
        <w:tc>
          <w:tcPr>
            <w:tcW w:w="3240" w:type="dxa"/>
            <w:vAlign w:val="bottom"/>
          </w:tcPr>
          <w:p w14:paraId="3490F918" w14:textId="77777777" w:rsidR="00D767B3" w:rsidRPr="007F051D" w:rsidRDefault="00D767B3">
            <w:pPr>
              <w:pStyle w:val="acctfourfigures"/>
              <w:shd w:val="clear" w:color="auto" w:fill="FFFFFF"/>
              <w:tabs>
                <w:tab w:val="left" w:pos="720"/>
              </w:tabs>
              <w:spacing w:line="240" w:lineRule="atLeast"/>
              <w:rPr>
                <w:rFonts w:cstheme="minorBidi"/>
                <w:b/>
                <w:bCs/>
                <w:i/>
                <w:iCs/>
                <w:szCs w:val="28"/>
                <w:cs/>
                <w:lang w:bidi="th-TH"/>
              </w:rPr>
            </w:pPr>
          </w:p>
        </w:tc>
        <w:tc>
          <w:tcPr>
            <w:tcW w:w="2880" w:type="dxa"/>
            <w:gridSpan w:val="3"/>
            <w:vAlign w:val="bottom"/>
            <w:hideMark/>
          </w:tcPr>
          <w:p w14:paraId="38B0EC47" w14:textId="77777777" w:rsidR="00D767B3" w:rsidRDefault="00D767B3">
            <w:pPr>
              <w:pStyle w:val="acctmergecolhdg"/>
              <w:spacing w:line="240" w:lineRule="atLeast"/>
              <w:ind w:left="-83" w:firstLine="4"/>
              <w:rPr>
                <w:szCs w:val="22"/>
              </w:rPr>
            </w:pPr>
            <w:r>
              <w:rPr>
                <w:szCs w:val="22"/>
              </w:rPr>
              <w:t xml:space="preserve">Consolidated </w:t>
            </w:r>
          </w:p>
          <w:p w14:paraId="76654278" w14:textId="77777777" w:rsidR="00D767B3" w:rsidRDefault="00D767B3">
            <w:pPr>
              <w:pStyle w:val="acctmergecolhdg"/>
              <w:spacing w:line="240" w:lineRule="atLeast"/>
              <w:ind w:left="-83" w:firstLine="4"/>
              <w:rPr>
                <w:b w:val="0"/>
                <w:bCs/>
                <w:szCs w:val="22"/>
              </w:rPr>
            </w:pPr>
            <w:r>
              <w:rPr>
                <w:szCs w:val="22"/>
              </w:rPr>
              <w:t xml:space="preserve">financial statements </w:t>
            </w:r>
          </w:p>
        </w:tc>
        <w:tc>
          <w:tcPr>
            <w:tcW w:w="178" w:type="dxa"/>
          </w:tcPr>
          <w:p w14:paraId="25B3FE44" w14:textId="77777777" w:rsidR="00D767B3" w:rsidRDefault="00D767B3">
            <w:pPr>
              <w:pStyle w:val="acctmergecolhdg"/>
              <w:spacing w:line="240" w:lineRule="atLeast"/>
              <w:ind w:left="-83" w:right="-79" w:firstLine="4"/>
              <w:rPr>
                <w:b w:val="0"/>
                <w:bCs/>
                <w:szCs w:val="22"/>
              </w:rPr>
            </w:pPr>
          </w:p>
        </w:tc>
        <w:tc>
          <w:tcPr>
            <w:tcW w:w="2922" w:type="dxa"/>
            <w:gridSpan w:val="4"/>
            <w:vAlign w:val="bottom"/>
            <w:hideMark/>
          </w:tcPr>
          <w:p w14:paraId="052E362C" w14:textId="77777777" w:rsidR="00D767B3" w:rsidRDefault="00D767B3">
            <w:pPr>
              <w:pStyle w:val="acctmergecolhdg"/>
              <w:spacing w:line="240" w:lineRule="atLeast"/>
              <w:ind w:left="-83" w:right="-79" w:firstLine="4"/>
              <w:rPr>
                <w:szCs w:val="22"/>
              </w:rPr>
            </w:pPr>
            <w:r>
              <w:rPr>
                <w:szCs w:val="22"/>
              </w:rPr>
              <w:t xml:space="preserve">Separate </w:t>
            </w:r>
          </w:p>
          <w:p w14:paraId="58E0E3B0" w14:textId="77777777" w:rsidR="00D767B3" w:rsidRDefault="00D767B3">
            <w:pPr>
              <w:pStyle w:val="acctmergecolhdg"/>
              <w:spacing w:line="240" w:lineRule="atLeast"/>
              <w:ind w:left="-83" w:right="-79" w:firstLine="4"/>
              <w:rPr>
                <w:b w:val="0"/>
                <w:bCs/>
                <w:szCs w:val="22"/>
              </w:rPr>
            </w:pPr>
            <w:r>
              <w:rPr>
                <w:szCs w:val="22"/>
              </w:rPr>
              <w:t>financial statements</w:t>
            </w:r>
          </w:p>
        </w:tc>
      </w:tr>
      <w:tr w:rsidR="009C0F8B" w14:paraId="773108EA" w14:textId="77777777">
        <w:trPr>
          <w:cantSplit/>
          <w:tblHeader/>
        </w:trPr>
        <w:tc>
          <w:tcPr>
            <w:tcW w:w="3240" w:type="dxa"/>
            <w:vAlign w:val="bottom"/>
          </w:tcPr>
          <w:p w14:paraId="7CA41EF0" w14:textId="77777777" w:rsidR="009C0F8B" w:rsidRDefault="009C0F8B" w:rsidP="009C0F8B">
            <w:pPr>
              <w:pStyle w:val="acctfourfigures"/>
              <w:tabs>
                <w:tab w:val="left" w:pos="720"/>
              </w:tabs>
              <w:spacing w:line="240" w:lineRule="atLeast"/>
              <w:ind w:left="188" w:hanging="174"/>
              <w:rPr>
                <w:b/>
                <w:bCs/>
                <w:i/>
                <w:iCs/>
                <w:szCs w:val="22"/>
                <w:lang w:val="en-US" w:bidi="th-TH"/>
              </w:rPr>
            </w:pPr>
          </w:p>
        </w:tc>
        <w:tc>
          <w:tcPr>
            <w:tcW w:w="1350" w:type="dxa"/>
            <w:vAlign w:val="bottom"/>
            <w:hideMark/>
          </w:tcPr>
          <w:p w14:paraId="3F43DB4B" w14:textId="5752D9AB" w:rsidR="009C0F8B" w:rsidRDefault="009C0F8B" w:rsidP="009C0F8B">
            <w:pPr>
              <w:pStyle w:val="acctmergecolhdg"/>
              <w:spacing w:line="240" w:lineRule="atLeast"/>
              <w:ind w:left="-83" w:right="-79" w:firstLine="4"/>
              <w:rPr>
                <w:b w:val="0"/>
                <w:bCs/>
                <w:szCs w:val="22"/>
              </w:rPr>
            </w:pPr>
            <w:r>
              <w:rPr>
                <w:b w:val="0"/>
                <w:bCs/>
                <w:szCs w:val="22"/>
              </w:rPr>
              <w:t>31 March</w:t>
            </w:r>
          </w:p>
        </w:tc>
        <w:tc>
          <w:tcPr>
            <w:tcW w:w="180" w:type="dxa"/>
            <w:vAlign w:val="bottom"/>
          </w:tcPr>
          <w:p w14:paraId="29409AB3" w14:textId="77777777" w:rsidR="009C0F8B" w:rsidRDefault="009C0F8B" w:rsidP="009C0F8B">
            <w:pPr>
              <w:pStyle w:val="acctmergecolhdg"/>
              <w:spacing w:line="240" w:lineRule="atLeast"/>
              <w:ind w:left="-83" w:right="-79" w:firstLine="4"/>
              <w:rPr>
                <w:b w:val="0"/>
                <w:bCs/>
                <w:szCs w:val="22"/>
              </w:rPr>
            </w:pPr>
          </w:p>
        </w:tc>
        <w:tc>
          <w:tcPr>
            <w:tcW w:w="1350" w:type="dxa"/>
            <w:vAlign w:val="bottom"/>
            <w:hideMark/>
          </w:tcPr>
          <w:p w14:paraId="2E7B7F53" w14:textId="4D705FD3" w:rsidR="009C0F8B" w:rsidRDefault="009C0F8B" w:rsidP="009C0F8B">
            <w:pPr>
              <w:pStyle w:val="acctmergecolhdg"/>
              <w:spacing w:line="240" w:lineRule="atLeast"/>
              <w:ind w:left="-83" w:right="-79" w:firstLine="4"/>
              <w:rPr>
                <w:b w:val="0"/>
                <w:bCs/>
                <w:szCs w:val="22"/>
              </w:rPr>
            </w:pPr>
            <w:r>
              <w:rPr>
                <w:b w:val="0"/>
                <w:bCs/>
                <w:szCs w:val="22"/>
              </w:rPr>
              <w:t>31 December</w:t>
            </w:r>
          </w:p>
        </w:tc>
        <w:tc>
          <w:tcPr>
            <w:tcW w:w="178" w:type="dxa"/>
          </w:tcPr>
          <w:p w14:paraId="52D052C4" w14:textId="77777777" w:rsidR="009C0F8B" w:rsidRDefault="009C0F8B" w:rsidP="009C0F8B">
            <w:pPr>
              <w:pStyle w:val="acctmergecolhdg"/>
              <w:spacing w:line="240" w:lineRule="atLeast"/>
              <w:ind w:left="-83" w:right="-79" w:firstLine="4"/>
              <w:rPr>
                <w:b w:val="0"/>
                <w:bCs/>
                <w:szCs w:val="22"/>
              </w:rPr>
            </w:pPr>
          </w:p>
        </w:tc>
        <w:tc>
          <w:tcPr>
            <w:tcW w:w="1352" w:type="dxa"/>
            <w:vAlign w:val="bottom"/>
            <w:hideMark/>
          </w:tcPr>
          <w:p w14:paraId="1D040B36" w14:textId="67A7BD6E" w:rsidR="009C0F8B" w:rsidRDefault="009C0F8B" w:rsidP="009C0F8B">
            <w:pPr>
              <w:pStyle w:val="acctmergecolhdg"/>
              <w:spacing w:line="240" w:lineRule="atLeast"/>
              <w:ind w:left="-83" w:right="-79" w:firstLine="4"/>
              <w:rPr>
                <w:b w:val="0"/>
                <w:bCs/>
                <w:szCs w:val="22"/>
              </w:rPr>
            </w:pPr>
            <w:r>
              <w:rPr>
                <w:b w:val="0"/>
                <w:bCs/>
                <w:szCs w:val="22"/>
              </w:rPr>
              <w:t>31 March</w:t>
            </w:r>
          </w:p>
        </w:tc>
        <w:tc>
          <w:tcPr>
            <w:tcW w:w="180" w:type="dxa"/>
            <w:vAlign w:val="bottom"/>
          </w:tcPr>
          <w:p w14:paraId="3F2EE092" w14:textId="77777777" w:rsidR="009C0F8B" w:rsidRDefault="009C0F8B" w:rsidP="009C0F8B">
            <w:pPr>
              <w:pStyle w:val="acctmergecolhdg"/>
              <w:spacing w:line="240" w:lineRule="atLeast"/>
              <w:ind w:left="-83" w:right="-79" w:firstLine="4"/>
              <w:rPr>
                <w:b w:val="0"/>
                <w:bCs/>
                <w:szCs w:val="22"/>
              </w:rPr>
            </w:pPr>
          </w:p>
        </w:tc>
        <w:tc>
          <w:tcPr>
            <w:tcW w:w="1390" w:type="dxa"/>
            <w:gridSpan w:val="2"/>
            <w:vAlign w:val="bottom"/>
            <w:hideMark/>
          </w:tcPr>
          <w:p w14:paraId="046A2599" w14:textId="119E6BBC" w:rsidR="009C0F8B" w:rsidRDefault="009C0F8B" w:rsidP="009C0F8B">
            <w:pPr>
              <w:pStyle w:val="acctmergecolhdg"/>
              <w:spacing w:line="240" w:lineRule="atLeast"/>
              <w:ind w:left="-83" w:right="-79" w:firstLine="4"/>
              <w:rPr>
                <w:b w:val="0"/>
                <w:bCs/>
                <w:szCs w:val="22"/>
              </w:rPr>
            </w:pPr>
            <w:r>
              <w:rPr>
                <w:b w:val="0"/>
                <w:bCs/>
                <w:szCs w:val="22"/>
              </w:rPr>
              <w:t>31 December</w:t>
            </w:r>
          </w:p>
        </w:tc>
      </w:tr>
      <w:tr w:rsidR="009C0F8B" w14:paraId="15F29C14" w14:textId="77777777">
        <w:trPr>
          <w:cantSplit/>
          <w:tblHeader/>
        </w:trPr>
        <w:tc>
          <w:tcPr>
            <w:tcW w:w="3240" w:type="dxa"/>
            <w:vAlign w:val="bottom"/>
          </w:tcPr>
          <w:p w14:paraId="2F2FEAE6" w14:textId="77777777" w:rsidR="009C0F8B" w:rsidRDefault="009C0F8B" w:rsidP="009C0F8B">
            <w:pPr>
              <w:pStyle w:val="acctfourfigures"/>
              <w:tabs>
                <w:tab w:val="left" w:pos="720"/>
              </w:tabs>
              <w:spacing w:line="240" w:lineRule="atLeast"/>
              <w:ind w:left="188" w:hanging="174"/>
              <w:rPr>
                <w:b/>
                <w:bCs/>
                <w:i/>
                <w:iCs/>
                <w:color w:val="0000FF"/>
                <w:szCs w:val="22"/>
                <w:lang w:val="en-US"/>
              </w:rPr>
            </w:pPr>
          </w:p>
        </w:tc>
        <w:tc>
          <w:tcPr>
            <w:tcW w:w="1350" w:type="dxa"/>
            <w:vAlign w:val="bottom"/>
            <w:hideMark/>
          </w:tcPr>
          <w:p w14:paraId="5C5356FD" w14:textId="71E49CCB" w:rsidR="009C0F8B" w:rsidRDefault="009C0F8B" w:rsidP="009C0F8B">
            <w:pPr>
              <w:pStyle w:val="acctmergecolhdg"/>
              <w:spacing w:line="240" w:lineRule="atLeast"/>
              <w:ind w:left="-83" w:right="-79" w:firstLine="4"/>
              <w:rPr>
                <w:b w:val="0"/>
                <w:bCs/>
                <w:szCs w:val="22"/>
              </w:rPr>
            </w:pPr>
            <w:r>
              <w:rPr>
                <w:b w:val="0"/>
                <w:bCs/>
                <w:szCs w:val="22"/>
              </w:rPr>
              <w:t>202</w:t>
            </w:r>
            <w:r w:rsidR="00513DCA">
              <w:rPr>
                <w:b w:val="0"/>
                <w:bCs/>
                <w:szCs w:val="22"/>
              </w:rPr>
              <w:t>6</w:t>
            </w:r>
          </w:p>
        </w:tc>
        <w:tc>
          <w:tcPr>
            <w:tcW w:w="180" w:type="dxa"/>
            <w:vAlign w:val="bottom"/>
          </w:tcPr>
          <w:p w14:paraId="043D1529" w14:textId="77777777" w:rsidR="009C0F8B" w:rsidRDefault="009C0F8B" w:rsidP="009C0F8B">
            <w:pPr>
              <w:pStyle w:val="acctmergecolhdg"/>
              <w:spacing w:line="240" w:lineRule="atLeast"/>
              <w:ind w:left="-83" w:right="-79" w:firstLine="4"/>
              <w:rPr>
                <w:b w:val="0"/>
                <w:bCs/>
                <w:szCs w:val="22"/>
              </w:rPr>
            </w:pPr>
          </w:p>
        </w:tc>
        <w:tc>
          <w:tcPr>
            <w:tcW w:w="1350" w:type="dxa"/>
            <w:vAlign w:val="bottom"/>
            <w:hideMark/>
          </w:tcPr>
          <w:p w14:paraId="366172ED" w14:textId="036F77DC" w:rsidR="009C0F8B" w:rsidRDefault="009C0F8B" w:rsidP="009C0F8B">
            <w:pPr>
              <w:pStyle w:val="acctmergecolhdg"/>
              <w:spacing w:line="240" w:lineRule="atLeast"/>
              <w:ind w:left="-83" w:right="-79" w:firstLine="4"/>
              <w:rPr>
                <w:b w:val="0"/>
                <w:bCs/>
                <w:szCs w:val="22"/>
              </w:rPr>
            </w:pPr>
            <w:r>
              <w:rPr>
                <w:b w:val="0"/>
                <w:bCs/>
                <w:szCs w:val="22"/>
              </w:rPr>
              <w:t>202</w:t>
            </w:r>
            <w:r w:rsidR="00513DCA">
              <w:rPr>
                <w:b w:val="0"/>
                <w:bCs/>
                <w:szCs w:val="22"/>
              </w:rPr>
              <w:t>5</w:t>
            </w:r>
          </w:p>
        </w:tc>
        <w:tc>
          <w:tcPr>
            <w:tcW w:w="178" w:type="dxa"/>
          </w:tcPr>
          <w:p w14:paraId="5382CE4E" w14:textId="77777777" w:rsidR="009C0F8B" w:rsidRDefault="009C0F8B" w:rsidP="009C0F8B">
            <w:pPr>
              <w:pStyle w:val="acctmergecolhdg"/>
              <w:spacing w:line="240" w:lineRule="atLeast"/>
              <w:ind w:left="-83" w:right="-79" w:firstLine="4"/>
              <w:rPr>
                <w:b w:val="0"/>
                <w:bCs/>
                <w:szCs w:val="22"/>
              </w:rPr>
            </w:pPr>
          </w:p>
        </w:tc>
        <w:tc>
          <w:tcPr>
            <w:tcW w:w="1352" w:type="dxa"/>
            <w:vAlign w:val="bottom"/>
            <w:hideMark/>
          </w:tcPr>
          <w:p w14:paraId="5C3168DE" w14:textId="06F659EE" w:rsidR="009C0F8B" w:rsidRDefault="009C0F8B" w:rsidP="009C0F8B">
            <w:pPr>
              <w:pStyle w:val="acctmergecolhdg"/>
              <w:spacing w:line="240" w:lineRule="atLeast"/>
              <w:ind w:left="-83" w:right="-79" w:firstLine="4"/>
              <w:rPr>
                <w:b w:val="0"/>
                <w:bCs/>
                <w:szCs w:val="22"/>
              </w:rPr>
            </w:pPr>
            <w:r>
              <w:rPr>
                <w:b w:val="0"/>
                <w:bCs/>
                <w:szCs w:val="22"/>
              </w:rPr>
              <w:t>202</w:t>
            </w:r>
            <w:r w:rsidR="00513DCA">
              <w:rPr>
                <w:b w:val="0"/>
                <w:bCs/>
                <w:szCs w:val="22"/>
              </w:rPr>
              <w:t>6</w:t>
            </w:r>
          </w:p>
        </w:tc>
        <w:tc>
          <w:tcPr>
            <w:tcW w:w="180" w:type="dxa"/>
            <w:vAlign w:val="bottom"/>
          </w:tcPr>
          <w:p w14:paraId="6E90E104" w14:textId="77777777" w:rsidR="009C0F8B" w:rsidRDefault="009C0F8B" w:rsidP="009C0F8B">
            <w:pPr>
              <w:pStyle w:val="acctmergecolhdg"/>
              <w:spacing w:line="240" w:lineRule="atLeast"/>
              <w:ind w:left="-83" w:right="-79" w:firstLine="4"/>
              <w:rPr>
                <w:b w:val="0"/>
                <w:bCs/>
                <w:szCs w:val="22"/>
              </w:rPr>
            </w:pPr>
          </w:p>
        </w:tc>
        <w:tc>
          <w:tcPr>
            <w:tcW w:w="1390" w:type="dxa"/>
            <w:gridSpan w:val="2"/>
            <w:vAlign w:val="bottom"/>
            <w:hideMark/>
          </w:tcPr>
          <w:p w14:paraId="47154486" w14:textId="6946C09F" w:rsidR="009C0F8B" w:rsidRDefault="009C0F8B" w:rsidP="009C0F8B">
            <w:pPr>
              <w:pStyle w:val="acctmergecolhdg"/>
              <w:spacing w:line="240" w:lineRule="atLeast"/>
              <w:ind w:left="-83" w:right="-79" w:firstLine="4"/>
              <w:rPr>
                <w:b w:val="0"/>
                <w:bCs/>
                <w:szCs w:val="22"/>
              </w:rPr>
            </w:pPr>
            <w:r>
              <w:rPr>
                <w:b w:val="0"/>
                <w:bCs/>
                <w:szCs w:val="22"/>
              </w:rPr>
              <w:t>202</w:t>
            </w:r>
            <w:r w:rsidR="00513DCA">
              <w:rPr>
                <w:b w:val="0"/>
                <w:bCs/>
                <w:szCs w:val="22"/>
              </w:rPr>
              <w:t>5</w:t>
            </w:r>
          </w:p>
        </w:tc>
      </w:tr>
      <w:tr w:rsidR="00881D3B" w14:paraId="66DE5EC2" w14:textId="77777777">
        <w:trPr>
          <w:gridAfter w:val="1"/>
          <w:wAfter w:w="20" w:type="dxa"/>
          <w:cantSplit/>
          <w:tblHeader/>
        </w:trPr>
        <w:tc>
          <w:tcPr>
            <w:tcW w:w="3240" w:type="dxa"/>
            <w:vAlign w:val="bottom"/>
          </w:tcPr>
          <w:p w14:paraId="175A651D" w14:textId="77777777" w:rsidR="00881D3B" w:rsidRDefault="00881D3B" w:rsidP="00881D3B">
            <w:pPr>
              <w:pStyle w:val="acctfourfigures"/>
              <w:tabs>
                <w:tab w:val="left" w:pos="720"/>
              </w:tabs>
              <w:spacing w:line="240" w:lineRule="atLeast"/>
              <w:ind w:left="188" w:hanging="174"/>
              <w:rPr>
                <w:b/>
                <w:bCs/>
                <w:i/>
                <w:iCs/>
                <w:szCs w:val="22"/>
              </w:rPr>
            </w:pPr>
          </w:p>
        </w:tc>
        <w:tc>
          <w:tcPr>
            <w:tcW w:w="5960" w:type="dxa"/>
            <w:gridSpan w:val="7"/>
            <w:vAlign w:val="bottom"/>
            <w:hideMark/>
          </w:tcPr>
          <w:p w14:paraId="01E5C5B5" w14:textId="77777777" w:rsidR="00881D3B" w:rsidRDefault="00881D3B" w:rsidP="00881D3B">
            <w:pPr>
              <w:pStyle w:val="acctmergecolhdg"/>
              <w:spacing w:line="240" w:lineRule="atLeast"/>
              <w:ind w:left="-83" w:right="-79" w:firstLine="4"/>
              <w:rPr>
                <w:b w:val="0"/>
                <w:bCs/>
                <w:i/>
                <w:iCs/>
                <w:szCs w:val="22"/>
              </w:rPr>
            </w:pPr>
            <w:r>
              <w:rPr>
                <w:b w:val="0"/>
                <w:bCs/>
                <w:i/>
                <w:iCs/>
                <w:szCs w:val="22"/>
              </w:rPr>
              <w:t>(in thousand Baht)</w:t>
            </w:r>
          </w:p>
        </w:tc>
      </w:tr>
      <w:tr w:rsidR="00BB2255" w14:paraId="57351E7A" w14:textId="77777777" w:rsidTr="008F1190">
        <w:trPr>
          <w:cantSplit/>
          <w:trHeight w:val="56"/>
          <w:tblHeader/>
        </w:trPr>
        <w:tc>
          <w:tcPr>
            <w:tcW w:w="3240" w:type="dxa"/>
            <w:vAlign w:val="bottom"/>
          </w:tcPr>
          <w:p w14:paraId="7BE6268C" w14:textId="77777777" w:rsidR="00BB2255" w:rsidRPr="00891FAD" w:rsidRDefault="00BB2255" w:rsidP="00BB2255">
            <w:pPr>
              <w:pStyle w:val="acctfourfigures"/>
              <w:tabs>
                <w:tab w:val="left" w:pos="720"/>
              </w:tabs>
              <w:spacing w:line="240" w:lineRule="atLeast"/>
              <w:ind w:left="189" w:hanging="180"/>
              <w:rPr>
                <w:szCs w:val="22"/>
                <w:lang w:val="en-US" w:bidi="th-TH"/>
              </w:rPr>
            </w:pPr>
            <w:r w:rsidRPr="00A4612A">
              <w:rPr>
                <w:szCs w:val="22"/>
              </w:rPr>
              <w:t>Long-term borrowing fro</w:t>
            </w:r>
            <w:r>
              <w:rPr>
                <w:szCs w:val="28"/>
              </w:rPr>
              <w:t xml:space="preserve">m          </w:t>
            </w:r>
            <w:r w:rsidRPr="00A4612A">
              <w:rPr>
                <w:szCs w:val="22"/>
              </w:rPr>
              <w:t>financial institution</w:t>
            </w:r>
          </w:p>
        </w:tc>
        <w:tc>
          <w:tcPr>
            <w:tcW w:w="1350" w:type="dxa"/>
          </w:tcPr>
          <w:p w14:paraId="4761B32F" w14:textId="57A373F0" w:rsidR="00BB2255" w:rsidRPr="003F7288" w:rsidRDefault="003F7288" w:rsidP="002E5042">
            <w:pPr>
              <w:pStyle w:val="acctmergecolhdg"/>
              <w:tabs>
                <w:tab w:val="decimal" w:pos="1049"/>
              </w:tabs>
              <w:spacing w:line="240" w:lineRule="atLeast"/>
              <w:ind w:right="10"/>
              <w:jc w:val="left"/>
              <w:rPr>
                <w:rFonts w:cstheme="minorBidi"/>
                <w:b w:val="0"/>
                <w:bCs/>
                <w:szCs w:val="28"/>
                <w:lang w:bidi="th-TH"/>
              </w:rPr>
            </w:pPr>
            <w:r>
              <w:rPr>
                <w:rFonts w:cstheme="minorBidi"/>
                <w:b w:val="0"/>
                <w:bCs/>
                <w:szCs w:val="28"/>
                <w:cs/>
                <w:lang w:bidi="th-TH"/>
              </w:rPr>
              <w:br/>
            </w:r>
            <w:r w:rsidR="002E5042" w:rsidRPr="002E5042">
              <w:rPr>
                <w:rFonts w:cstheme="minorBidi"/>
                <w:b w:val="0"/>
                <w:bCs/>
                <w:szCs w:val="28"/>
                <w:lang w:bidi="th-TH"/>
              </w:rPr>
              <w:t>154,150</w:t>
            </w:r>
          </w:p>
        </w:tc>
        <w:tc>
          <w:tcPr>
            <w:tcW w:w="180" w:type="dxa"/>
            <w:vAlign w:val="bottom"/>
          </w:tcPr>
          <w:p w14:paraId="0A23E253" w14:textId="77777777" w:rsidR="00BB2255" w:rsidRPr="00D7295B" w:rsidRDefault="00BB2255" w:rsidP="00BB2255">
            <w:pPr>
              <w:pStyle w:val="acctmergecolhdg"/>
              <w:tabs>
                <w:tab w:val="decimal" w:pos="1049"/>
              </w:tabs>
              <w:spacing w:line="240" w:lineRule="atLeast"/>
              <w:ind w:left="-83" w:right="-79" w:firstLine="4"/>
              <w:jc w:val="left"/>
              <w:rPr>
                <w:b w:val="0"/>
                <w:bCs/>
                <w:szCs w:val="22"/>
              </w:rPr>
            </w:pPr>
          </w:p>
        </w:tc>
        <w:tc>
          <w:tcPr>
            <w:tcW w:w="1350" w:type="dxa"/>
            <w:vAlign w:val="bottom"/>
          </w:tcPr>
          <w:p w14:paraId="1DAE523C" w14:textId="0B6EA0BE" w:rsidR="00BB2255" w:rsidRPr="00513DCA" w:rsidRDefault="00BB2255" w:rsidP="00BB2255">
            <w:pPr>
              <w:pStyle w:val="acctmergecolhdg"/>
              <w:tabs>
                <w:tab w:val="decimal" w:pos="1049"/>
              </w:tabs>
              <w:spacing w:line="240" w:lineRule="atLeast"/>
              <w:ind w:left="-83" w:right="10" w:firstLine="4"/>
              <w:jc w:val="left"/>
              <w:rPr>
                <w:b w:val="0"/>
                <w:bCs/>
                <w:szCs w:val="22"/>
                <w:highlight w:val="yellow"/>
                <w:lang w:val="en-US"/>
              </w:rPr>
            </w:pPr>
            <w:r w:rsidRPr="005549A8">
              <w:rPr>
                <w:b w:val="0"/>
                <w:bCs/>
                <w:szCs w:val="22"/>
              </w:rPr>
              <w:t xml:space="preserve">        168,880</w:t>
            </w:r>
          </w:p>
        </w:tc>
        <w:tc>
          <w:tcPr>
            <w:tcW w:w="178" w:type="dxa"/>
          </w:tcPr>
          <w:p w14:paraId="43959798" w14:textId="77777777" w:rsidR="00BB2255" w:rsidRPr="00D7295B" w:rsidRDefault="00BB2255" w:rsidP="00BB2255">
            <w:pPr>
              <w:pStyle w:val="acctmergecolhdg"/>
              <w:tabs>
                <w:tab w:val="decimal" w:pos="1049"/>
              </w:tabs>
              <w:spacing w:line="240" w:lineRule="atLeast"/>
              <w:ind w:left="-83" w:right="-79" w:firstLine="4"/>
              <w:jc w:val="left"/>
              <w:rPr>
                <w:b w:val="0"/>
                <w:bCs/>
                <w:szCs w:val="22"/>
              </w:rPr>
            </w:pPr>
          </w:p>
        </w:tc>
        <w:tc>
          <w:tcPr>
            <w:tcW w:w="1352" w:type="dxa"/>
          </w:tcPr>
          <w:p w14:paraId="5CE58D37" w14:textId="016F418D" w:rsidR="00BB2255" w:rsidRPr="002E5042" w:rsidRDefault="002E5042" w:rsidP="00BB2255">
            <w:pPr>
              <w:pStyle w:val="acctmergecolhdg"/>
              <w:tabs>
                <w:tab w:val="decimal" w:pos="1049"/>
              </w:tabs>
              <w:spacing w:line="240" w:lineRule="atLeast"/>
              <w:ind w:right="10"/>
              <w:jc w:val="left"/>
              <w:rPr>
                <w:rFonts w:cstheme="minorBidi"/>
                <w:b w:val="0"/>
                <w:bCs/>
                <w:szCs w:val="28"/>
                <w:lang w:bidi="th-TH"/>
              </w:rPr>
            </w:pPr>
            <w:r>
              <w:rPr>
                <w:rFonts w:cstheme="minorBidi"/>
                <w:b w:val="0"/>
                <w:bCs/>
                <w:szCs w:val="28"/>
                <w:cs/>
                <w:lang w:bidi="th-TH"/>
              </w:rPr>
              <w:br/>
            </w:r>
            <w:r w:rsidRPr="002E5042">
              <w:rPr>
                <w:rFonts w:cstheme="minorBidi"/>
                <w:b w:val="0"/>
                <w:bCs/>
                <w:szCs w:val="28"/>
                <w:lang w:bidi="th-TH"/>
              </w:rPr>
              <w:t>154,150</w:t>
            </w:r>
          </w:p>
        </w:tc>
        <w:tc>
          <w:tcPr>
            <w:tcW w:w="180" w:type="dxa"/>
            <w:vAlign w:val="bottom"/>
          </w:tcPr>
          <w:p w14:paraId="6D675F81" w14:textId="77777777" w:rsidR="00BB2255" w:rsidRPr="00D7295B" w:rsidRDefault="00BB2255" w:rsidP="00BB2255">
            <w:pPr>
              <w:pStyle w:val="acctmergecolhdg"/>
              <w:tabs>
                <w:tab w:val="decimal" w:pos="1049"/>
              </w:tabs>
              <w:spacing w:line="240" w:lineRule="atLeast"/>
              <w:ind w:left="-83" w:right="-79" w:firstLine="4"/>
              <w:jc w:val="left"/>
              <w:rPr>
                <w:b w:val="0"/>
                <w:bCs/>
                <w:szCs w:val="22"/>
              </w:rPr>
            </w:pPr>
          </w:p>
        </w:tc>
        <w:tc>
          <w:tcPr>
            <w:tcW w:w="1390" w:type="dxa"/>
            <w:gridSpan w:val="2"/>
            <w:vAlign w:val="bottom"/>
          </w:tcPr>
          <w:p w14:paraId="31C7C09D" w14:textId="69E7F77B" w:rsidR="00BB2255" w:rsidRPr="00513DCA" w:rsidRDefault="00BB2255" w:rsidP="00BB2255">
            <w:pPr>
              <w:pStyle w:val="acctmergecolhdg"/>
              <w:tabs>
                <w:tab w:val="decimal" w:pos="1049"/>
              </w:tabs>
              <w:spacing w:line="240" w:lineRule="atLeast"/>
              <w:ind w:left="-83" w:right="-79" w:firstLine="4"/>
              <w:jc w:val="left"/>
              <w:rPr>
                <w:b w:val="0"/>
                <w:bCs/>
                <w:szCs w:val="22"/>
                <w:highlight w:val="yellow"/>
              </w:rPr>
            </w:pPr>
            <w:r w:rsidRPr="005549A8">
              <w:rPr>
                <w:b w:val="0"/>
                <w:bCs/>
                <w:szCs w:val="22"/>
              </w:rPr>
              <w:t xml:space="preserve">        168,880</w:t>
            </w:r>
          </w:p>
        </w:tc>
      </w:tr>
      <w:tr w:rsidR="00BB2255" w14:paraId="4B53733E" w14:textId="77777777" w:rsidTr="004E441C">
        <w:trPr>
          <w:cantSplit/>
          <w:trHeight w:val="605"/>
          <w:tblHeader/>
        </w:trPr>
        <w:tc>
          <w:tcPr>
            <w:tcW w:w="3240" w:type="dxa"/>
            <w:vAlign w:val="bottom"/>
          </w:tcPr>
          <w:p w14:paraId="2BDF0730" w14:textId="77777777" w:rsidR="00BB2255" w:rsidRDefault="00BB2255" w:rsidP="00BB2255">
            <w:pPr>
              <w:pStyle w:val="acctfourfigures"/>
              <w:tabs>
                <w:tab w:val="left" w:pos="720"/>
              </w:tabs>
              <w:spacing w:line="240" w:lineRule="atLeast"/>
              <w:ind w:left="226" w:hanging="216"/>
              <w:rPr>
                <w:b/>
                <w:bCs/>
                <w:i/>
                <w:iCs/>
                <w:color w:val="0000FF"/>
                <w:szCs w:val="22"/>
                <w:lang w:val="en-US"/>
              </w:rPr>
            </w:pPr>
            <w:r w:rsidRPr="00D7295B">
              <w:rPr>
                <w:i/>
                <w:iCs/>
                <w:szCs w:val="22"/>
                <w:lang w:val="en-US" w:bidi="th-TH"/>
              </w:rPr>
              <w:t>Less</w:t>
            </w:r>
            <w:r>
              <w:rPr>
                <w:szCs w:val="22"/>
                <w:lang w:val="en-US" w:bidi="th-TH"/>
              </w:rPr>
              <w:t xml:space="preserve"> </w:t>
            </w:r>
            <w:r w:rsidRPr="00891FAD">
              <w:rPr>
                <w:szCs w:val="22"/>
                <w:lang w:val="en-US" w:bidi="th-TH"/>
              </w:rPr>
              <w:t>Current portion of long-</w:t>
            </w:r>
            <w:proofErr w:type="gramStart"/>
            <w:r w:rsidRPr="00891FAD">
              <w:rPr>
                <w:szCs w:val="22"/>
                <w:lang w:val="en-US" w:bidi="th-TH"/>
              </w:rPr>
              <w:t xml:space="preserve">term  </w:t>
            </w:r>
            <w:r w:rsidRPr="00A4612A">
              <w:rPr>
                <w:szCs w:val="22"/>
                <w:lang w:val="en-US" w:bidi="th-TH"/>
              </w:rPr>
              <w:t>borrowing</w:t>
            </w:r>
            <w:proofErr w:type="gramEnd"/>
            <w:r w:rsidRPr="00A4612A">
              <w:rPr>
                <w:szCs w:val="22"/>
                <w:lang w:val="en-US" w:bidi="th-TH"/>
              </w:rPr>
              <w:t xml:space="preserve"> from financial institution</w:t>
            </w:r>
          </w:p>
        </w:tc>
        <w:tc>
          <w:tcPr>
            <w:tcW w:w="1350" w:type="dxa"/>
            <w:vAlign w:val="bottom"/>
          </w:tcPr>
          <w:p w14:paraId="26238040" w14:textId="11EA6578" w:rsidR="00BB2255" w:rsidRPr="00051B06" w:rsidRDefault="006A53F4" w:rsidP="00BB2255">
            <w:pPr>
              <w:pStyle w:val="acctmergecolhdg"/>
              <w:tabs>
                <w:tab w:val="decimal" w:pos="1049"/>
              </w:tabs>
              <w:spacing w:line="240" w:lineRule="atLeast"/>
              <w:ind w:left="-83" w:right="10" w:firstLine="4"/>
              <w:jc w:val="left"/>
              <w:rPr>
                <w:b w:val="0"/>
                <w:bCs/>
                <w:szCs w:val="22"/>
              </w:rPr>
            </w:pPr>
            <w:r w:rsidRPr="006A53F4">
              <w:rPr>
                <w:b w:val="0"/>
                <w:bCs/>
                <w:szCs w:val="22"/>
              </w:rPr>
              <w:t>(58,920)</w:t>
            </w:r>
          </w:p>
        </w:tc>
        <w:tc>
          <w:tcPr>
            <w:tcW w:w="180" w:type="dxa"/>
            <w:vAlign w:val="bottom"/>
          </w:tcPr>
          <w:p w14:paraId="3AFBD97D" w14:textId="77777777" w:rsidR="00BB2255" w:rsidRPr="00D1179C" w:rsidRDefault="00BB2255" w:rsidP="00BB2255">
            <w:pPr>
              <w:pStyle w:val="acctmergecolhdg"/>
              <w:numPr>
                <w:ilvl w:val="0"/>
                <w:numId w:val="22"/>
              </w:numPr>
              <w:tabs>
                <w:tab w:val="decimal" w:pos="1049"/>
              </w:tabs>
              <w:spacing w:line="240" w:lineRule="atLeast"/>
              <w:ind w:right="-79"/>
              <w:jc w:val="left"/>
              <w:rPr>
                <w:szCs w:val="22"/>
              </w:rPr>
            </w:pPr>
          </w:p>
        </w:tc>
        <w:tc>
          <w:tcPr>
            <w:tcW w:w="1350" w:type="dxa"/>
            <w:vAlign w:val="bottom"/>
          </w:tcPr>
          <w:p w14:paraId="6AD359C3" w14:textId="19A7528C" w:rsidR="00BB2255" w:rsidRPr="00513DCA" w:rsidRDefault="00BB2255" w:rsidP="00BB2255">
            <w:pPr>
              <w:pStyle w:val="acctmergecolhdg"/>
              <w:tabs>
                <w:tab w:val="decimal" w:pos="1049"/>
              </w:tabs>
              <w:spacing w:line="240" w:lineRule="atLeast"/>
              <w:ind w:left="-83" w:right="10" w:firstLine="4"/>
              <w:jc w:val="left"/>
              <w:rPr>
                <w:b w:val="0"/>
                <w:bCs/>
                <w:szCs w:val="22"/>
                <w:highlight w:val="yellow"/>
                <w:lang w:val="en-US"/>
              </w:rPr>
            </w:pPr>
            <w:r w:rsidRPr="005549A8">
              <w:rPr>
                <w:b w:val="0"/>
                <w:bCs/>
                <w:szCs w:val="22"/>
              </w:rPr>
              <w:t xml:space="preserve"> (58,920)</w:t>
            </w:r>
          </w:p>
        </w:tc>
        <w:tc>
          <w:tcPr>
            <w:tcW w:w="178" w:type="dxa"/>
          </w:tcPr>
          <w:p w14:paraId="49278760" w14:textId="77777777" w:rsidR="00BB2255" w:rsidRPr="00D1179C" w:rsidRDefault="00BB2255" w:rsidP="00BB2255">
            <w:pPr>
              <w:pStyle w:val="acctmergecolhdg"/>
              <w:tabs>
                <w:tab w:val="decimal" w:pos="1049"/>
              </w:tabs>
              <w:spacing w:line="240" w:lineRule="atLeast"/>
              <w:ind w:left="-83" w:right="-79" w:firstLine="4"/>
              <w:jc w:val="left"/>
              <w:rPr>
                <w:szCs w:val="22"/>
              </w:rPr>
            </w:pPr>
          </w:p>
        </w:tc>
        <w:tc>
          <w:tcPr>
            <w:tcW w:w="1352" w:type="dxa"/>
            <w:vAlign w:val="bottom"/>
          </w:tcPr>
          <w:p w14:paraId="0C813955" w14:textId="270560E4" w:rsidR="00BB2255" w:rsidRPr="00B95B80" w:rsidRDefault="00B14EE8" w:rsidP="00BB2255">
            <w:pPr>
              <w:pStyle w:val="acctmergecolhdg"/>
              <w:tabs>
                <w:tab w:val="decimal" w:pos="1049"/>
              </w:tabs>
              <w:spacing w:line="240" w:lineRule="atLeast"/>
              <w:ind w:left="-83" w:right="10" w:firstLine="4"/>
              <w:jc w:val="left"/>
              <w:rPr>
                <w:b w:val="0"/>
                <w:bCs/>
                <w:szCs w:val="22"/>
              </w:rPr>
            </w:pPr>
            <w:r w:rsidRPr="00B14EE8">
              <w:rPr>
                <w:b w:val="0"/>
                <w:bCs/>
                <w:szCs w:val="22"/>
              </w:rPr>
              <w:t>(58,920)</w:t>
            </w:r>
          </w:p>
        </w:tc>
        <w:tc>
          <w:tcPr>
            <w:tcW w:w="180" w:type="dxa"/>
            <w:vAlign w:val="bottom"/>
          </w:tcPr>
          <w:p w14:paraId="548121FB" w14:textId="77777777" w:rsidR="00BB2255" w:rsidRPr="00D1179C" w:rsidRDefault="00BB2255" w:rsidP="00BB2255">
            <w:pPr>
              <w:pStyle w:val="acctmergecolhdg"/>
              <w:tabs>
                <w:tab w:val="decimal" w:pos="1049"/>
              </w:tabs>
              <w:spacing w:line="240" w:lineRule="atLeast"/>
              <w:ind w:left="-83" w:right="-79" w:firstLine="4"/>
              <w:jc w:val="left"/>
              <w:rPr>
                <w:szCs w:val="22"/>
              </w:rPr>
            </w:pPr>
          </w:p>
        </w:tc>
        <w:tc>
          <w:tcPr>
            <w:tcW w:w="1390" w:type="dxa"/>
            <w:gridSpan w:val="2"/>
            <w:vAlign w:val="bottom"/>
          </w:tcPr>
          <w:p w14:paraId="79018B8C" w14:textId="4D08AD93" w:rsidR="00BB2255" w:rsidRPr="00513DCA" w:rsidRDefault="00BB2255" w:rsidP="00BB2255">
            <w:pPr>
              <w:pStyle w:val="acctmergecolhdg"/>
              <w:tabs>
                <w:tab w:val="decimal" w:pos="1049"/>
              </w:tabs>
              <w:spacing w:line="240" w:lineRule="atLeast"/>
              <w:ind w:left="-83" w:right="-79" w:firstLine="4"/>
              <w:jc w:val="left"/>
              <w:rPr>
                <w:szCs w:val="22"/>
                <w:highlight w:val="yellow"/>
              </w:rPr>
            </w:pPr>
            <w:r w:rsidRPr="005549A8">
              <w:rPr>
                <w:b w:val="0"/>
                <w:bCs/>
                <w:szCs w:val="22"/>
              </w:rPr>
              <w:t xml:space="preserve"> (58,920)</w:t>
            </w:r>
          </w:p>
        </w:tc>
      </w:tr>
      <w:tr w:rsidR="00BB2255" w14:paraId="21E8BF3A" w14:textId="77777777" w:rsidTr="008F1190">
        <w:trPr>
          <w:cantSplit/>
          <w:trHeight w:val="46"/>
          <w:tblHeader/>
        </w:trPr>
        <w:tc>
          <w:tcPr>
            <w:tcW w:w="3240" w:type="dxa"/>
            <w:vAlign w:val="bottom"/>
          </w:tcPr>
          <w:p w14:paraId="5B78F540" w14:textId="77777777" w:rsidR="00BB2255" w:rsidRPr="003B3BA1" w:rsidRDefault="00BB2255" w:rsidP="00BB2255">
            <w:pPr>
              <w:rPr>
                <w:rFonts w:ascii="Times New Roman" w:hAnsi="Times New Roman" w:cs="Times New Roman"/>
                <w:b/>
                <w:bCs/>
                <w:sz w:val="22"/>
                <w:szCs w:val="22"/>
              </w:rPr>
            </w:pPr>
            <w:r>
              <w:rPr>
                <w:rFonts w:ascii="Times New Roman" w:hAnsi="Times New Roman"/>
                <w:b/>
                <w:bCs/>
                <w:sz w:val="22"/>
                <w:szCs w:val="22"/>
              </w:rPr>
              <w:t>Net</w:t>
            </w:r>
          </w:p>
        </w:tc>
        <w:tc>
          <w:tcPr>
            <w:tcW w:w="1350" w:type="dxa"/>
            <w:tcBorders>
              <w:top w:val="single" w:sz="4" w:space="0" w:color="auto"/>
              <w:bottom w:val="double" w:sz="4" w:space="0" w:color="auto"/>
            </w:tcBorders>
          </w:tcPr>
          <w:p w14:paraId="4A658F63" w14:textId="45122331" w:rsidR="00BB2255" w:rsidRPr="00F6412D" w:rsidRDefault="00F6412D" w:rsidP="00BB2255">
            <w:pPr>
              <w:pStyle w:val="acctmergecolhdg"/>
              <w:tabs>
                <w:tab w:val="decimal" w:pos="1049"/>
              </w:tabs>
              <w:spacing w:line="240" w:lineRule="atLeast"/>
              <w:ind w:left="-83" w:right="10" w:firstLine="4"/>
              <w:jc w:val="left"/>
              <w:rPr>
                <w:b w:val="0"/>
                <w:bCs/>
                <w:szCs w:val="22"/>
                <w:lang w:val="en-US" w:bidi="th-TH"/>
              </w:rPr>
            </w:pPr>
            <w:r w:rsidRPr="00F6412D">
              <w:rPr>
                <w:b w:val="0"/>
                <w:bCs/>
                <w:szCs w:val="22"/>
                <w:cs/>
                <w:lang w:val="en-US" w:bidi="th-TH"/>
              </w:rPr>
              <w:t>95</w:t>
            </w:r>
            <w:r w:rsidRPr="00F6412D">
              <w:rPr>
                <w:b w:val="0"/>
                <w:bCs/>
                <w:szCs w:val="22"/>
                <w:lang w:val="en-US" w:bidi="th-TH"/>
              </w:rPr>
              <w:t>,</w:t>
            </w:r>
            <w:r w:rsidRPr="00F6412D">
              <w:rPr>
                <w:b w:val="0"/>
                <w:bCs/>
                <w:szCs w:val="22"/>
                <w:cs/>
                <w:lang w:val="en-US" w:bidi="th-TH"/>
              </w:rPr>
              <w:t>230</w:t>
            </w:r>
          </w:p>
        </w:tc>
        <w:tc>
          <w:tcPr>
            <w:tcW w:w="180" w:type="dxa"/>
            <w:vAlign w:val="bottom"/>
          </w:tcPr>
          <w:p w14:paraId="353A9B76" w14:textId="77777777" w:rsidR="00BB2255" w:rsidRPr="00D7295B" w:rsidRDefault="00BB2255" w:rsidP="00BB2255">
            <w:pPr>
              <w:pStyle w:val="acctmergecolhdg"/>
              <w:tabs>
                <w:tab w:val="decimal" w:pos="1049"/>
              </w:tabs>
              <w:spacing w:line="240" w:lineRule="atLeast"/>
              <w:ind w:left="-83" w:right="-79" w:firstLine="4"/>
              <w:jc w:val="left"/>
              <w:rPr>
                <w:szCs w:val="22"/>
              </w:rPr>
            </w:pPr>
          </w:p>
        </w:tc>
        <w:tc>
          <w:tcPr>
            <w:tcW w:w="1350" w:type="dxa"/>
            <w:tcBorders>
              <w:top w:val="single" w:sz="4" w:space="0" w:color="auto"/>
              <w:bottom w:val="double" w:sz="4" w:space="0" w:color="auto"/>
            </w:tcBorders>
            <w:vAlign w:val="bottom"/>
          </w:tcPr>
          <w:p w14:paraId="246AD72F" w14:textId="535D8705" w:rsidR="00BB2255" w:rsidRPr="00513DCA" w:rsidRDefault="00BB2255" w:rsidP="00BB2255">
            <w:pPr>
              <w:pStyle w:val="acctmergecolhdg"/>
              <w:tabs>
                <w:tab w:val="decimal" w:pos="1049"/>
              </w:tabs>
              <w:spacing w:line="240" w:lineRule="atLeast"/>
              <w:ind w:left="-83" w:right="10" w:firstLine="4"/>
              <w:jc w:val="left"/>
              <w:rPr>
                <w:szCs w:val="22"/>
                <w:highlight w:val="yellow"/>
                <w:lang w:val="en-US"/>
              </w:rPr>
            </w:pPr>
            <w:r w:rsidRPr="005549A8">
              <w:rPr>
                <w:szCs w:val="22"/>
              </w:rPr>
              <w:t xml:space="preserve"> 109,960</w:t>
            </w:r>
          </w:p>
        </w:tc>
        <w:tc>
          <w:tcPr>
            <w:tcW w:w="178" w:type="dxa"/>
          </w:tcPr>
          <w:p w14:paraId="31CDED55" w14:textId="77777777" w:rsidR="00BB2255" w:rsidRPr="00D7295B" w:rsidRDefault="00BB2255" w:rsidP="00BB2255">
            <w:pPr>
              <w:pStyle w:val="acctmergecolhdg"/>
              <w:tabs>
                <w:tab w:val="decimal" w:pos="1049"/>
              </w:tabs>
              <w:spacing w:line="240" w:lineRule="atLeast"/>
              <w:ind w:left="-83" w:right="-79" w:firstLine="4"/>
              <w:jc w:val="left"/>
              <w:rPr>
                <w:szCs w:val="22"/>
              </w:rPr>
            </w:pPr>
          </w:p>
        </w:tc>
        <w:tc>
          <w:tcPr>
            <w:tcW w:w="1352" w:type="dxa"/>
            <w:tcBorders>
              <w:top w:val="single" w:sz="4" w:space="0" w:color="auto"/>
              <w:bottom w:val="double" w:sz="4" w:space="0" w:color="auto"/>
            </w:tcBorders>
          </w:tcPr>
          <w:p w14:paraId="4416A5C1" w14:textId="029787ED" w:rsidR="00BB2255" w:rsidRPr="008F1190" w:rsidRDefault="00912C84" w:rsidP="00BB2255">
            <w:pPr>
              <w:pStyle w:val="acctmergecolhdg"/>
              <w:tabs>
                <w:tab w:val="decimal" w:pos="1049"/>
              </w:tabs>
              <w:spacing w:line="240" w:lineRule="atLeast"/>
              <w:ind w:left="-83" w:right="10" w:firstLine="4"/>
              <w:jc w:val="left"/>
              <w:rPr>
                <w:szCs w:val="22"/>
              </w:rPr>
            </w:pPr>
            <w:r w:rsidRPr="00912C84">
              <w:rPr>
                <w:szCs w:val="22"/>
              </w:rPr>
              <w:t>95,230</w:t>
            </w:r>
          </w:p>
        </w:tc>
        <w:tc>
          <w:tcPr>
            <w:tcW w:w="180" w:type="dxa"/>
            <w:vAlign w:val="bottom"/>
          </w:tcPr>
          <w:p w14:paraId="33E1A8B8" w14:textId="77777777" w:rsidR="00BB2255" w:rsidRPr="00D7295B" w:rsidRDefault="00BB2255" w:rsidP="00BB2255">
            <w:pPr>
              <w:pStyle w:val="acctmergecolhdg"/>
              <w:tabs>
                <w:tab w:val="decimal" w:pos="1049"/>
              </w:tabs>
              <w:spacing w:line="240" w:lineRule="atLeast"/>
              <w:ind w:left="-83" w:right="-79" w:firstLine="4"/>
              <w:jc w:val="left"/>
              <w:rPr>
                <w:szCs w:val="22"/>
              </w:rPr>
            </w:pPr>
          </w:p>
        </w:tc>
        <w:tc>
          <w:tcPr>
            <w:tcW w:w="1390" w:type="dxa"/>
            <w:gridSpan w:val="2"/>
            <w:tcBorders>
              <w:top w:val="single" w:sz="4" w:space="0" w:color="auto"/>
              <w:bottom w:val="double" w:sz="4" w:space="0" w:color="auto"/>
            </w:tcBorders>
            <w:vAlign w:val="bottom"/>
          </w:tcPr>
          <w:p w14:paraId="731258E2" w14:textId="1A044CF6" w:rsidR="00BB2255" w:rsidRPr="00513DCA" w:rsidRDefault="00BB2255" w:rsidP="00BB2255">
            <w:pPr>
              <w:pStyle w:val="acctmergecolhdg"/>
              <w:tabs>
                <w:tab w:val="decimal" w:pos="1049"/>
              </w:tabs>
              <w:spacing w:line="240" w:lineRule="atLeast"/>
              <w:ind w:right="-79"/>
              <w:jc w:val="left"/>
              <w:rPr>
                <w:szCs w:val="22"/>
                <w:highlight w:val="yellow"/>
              </w:rPr>
            </w:pPr>
            <w:r w:rsidRPr="005549A8">
              <w:rPr>
                <w:szCs w:val="22"/>
              </w:rPr>
              <w:t xml:space="preserve"> 109,960</w:t>
            </w:r>
          </w:p>
        </w:tc>
      </w:tr>
    </w:tbl>
    <w:p w14:paraId="78FCE7E9" w14:textId="77777777" w:rsidR="00480A1D" w:rsidRPr="00215341" w:rsidRDefault="00480A1D" w:rsidP="00D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cs/>
        </w:rPr>
      </w:pPr>
    </w:p>
    <w:p w14:paraId="1D41CFD4" w14:textId="77777777" w:rsidR="00D84109" w:rsidRDefault="00D84109" w:rsidP="006C2644">
      <w:pPr>
        <w:spacing w:line="240" w:lineRule="exact"/>
        <w:ind w:left="540" w:right="-25"/>
        <w:jc w:val="thaiDistribute"/>
        <w:rPr>
          <w:rFonts w:ascii="Times New Roman" w:hAnsi="Times New Roman" w:cs="Times New Roman"/>
          <w:sz w:val="22"/>
          <w:szCs w:val="22"/>
        </w:rPr>
      </w:pPr>
    </w:p>
    <w:p w14:paraId="1D34F32B" w14:textId="77777777" w:rsidR="00287F27" w:rsidRPr="005549A8" w:rsidRDefault="00287F27" w:rsidP="00287F27">
      <w:pPr>
        <w:spacing w:line="240" w:lineRule="exact"/>
        <w:ind w:left="540" w:right="-25"/>
        <w:jc w:val="thaiDistribute"/>
        <w:rPr>
          <w:rFonts w:ascii="Times New Roman" w:hAnsi="Times New Roman" w:cs="Times New Roman"/>
          <w:spacing w:val="-4"/>
          <w:sz w:val="22"/>
          <w:szCs w:val="22"/>
        </w:rPr>
      </w:pPr>
      <w:r w:rsidRPr="005549A8">
        <w:rPr>
          <w:rFonts w:ascii="Times New Roman" w:hAnsi="Times New Roman" w:cs="Times New Roman"/>
          <w:sz w:val="22"/>
          <w:szCs w:val="22"/>
        </w:rPr>
        <w:lastRenderedPageBreak/>
        <w:t xml:space="preserve">In June 2022, </w:t>
      </w:r>
      <w:r w:rsidRPr="005549A8">
        <w:rPr>
          <w:rFonts w:ascii="Times New Roman" w:hAnsi="Times New Roman"/>
          <w:sz w:val="22"/>
          <w:szCs w:val="28"/>
        </w:rPr>
        <w:t>t</w:t>
      </w:r>
      <w:r w:rsidRPr="005549A8">
        <w:rPr>
          <w:rFonts w:ascii="Times New Roman" w:hAnsi="Times New Roman" w:cs="Times New Roman"/>
          <w:sz w:val="22"/>
          <w:szCs w:val="22"/>
        </w:rPr>
        <w:t xml:space="preserve">he Company entered into a loan agreement with a local financial institution amounting to Baht 100 million with floating interest rate and maturity in 2027. The purpose of loan is to purchase </w:t>
      </w:r>
      <w:r w:rsidRPr="005549A8">
        <w:rPr>
          <w:rFonts w:ascii="Times New Roman" w:hAnsi="Times New Roman" w:cs="Times New Roman"/>
          <w:spacing w:val="-4"/>
          <w:sz w:val="22"/>
          <w:szCs w:val="22"/>
        </w:rPr>
        <w:t>machinery and equipment for production line. On 24 June 2022, the Company entered into an interest rate swap agreement with a local financial institution amounting to Baht 100 million swapping a floating rate to a fixed interest rate.</w:t>
      </w:r>
    </w:p>
    <w:p w14:paraId="1361838D" w14:textId="77777777" w:rsidR="00287F27" w:rsidRPr="005549A8" w:rsidRDefault="00287F27" w:rsidP="00287F27">
      <w:pPr>
        <w:ind w:left="540"/>
        <w:jc w:val="thaiDistribute"/>
        <w:rPr>
          <w:rFonts w:ascii="Times New Roman" w:hAnsi="Times New Roman" w:cs="Times New Roman"/>
          <w:sz w:val="22"/>
          <w:szCs w:val="22"/>
        </w:rPr>
      </w:pPr>
    </w:p>
    <w:p w14:paraId="1F008447" w14:textId="77777777" w:rsidR="00287F27" w:rsidRPr="005549A8" w:rsidRDefault="00287F27" w:rsidP="00287F27">
      <w:pPr>
        <w:spacing w:line="240" w:lineRule="exact"/>
        <w:ind w:left="540" w:right="-25"/>
        <w:jc w:val="thaiDistribute"/>
        <w:rPr>
          <w:rFonts w:ascii="Times New Roman" w:hAnsi="Times New Roman" w:cs="Times New Roman"/>
          <w:sz w:val="22"/>
          <w:szCs w:val="22"/>
        </w:rPr>
      </w:pPr>
      <w:r w:rsidRPr="005549A8">
        <w:rPr>
          <w:rFonts w:ascii="Times New Roman" w:hAnsi="Times New Roman" w:cs="Times New Roman"/>
          <w:sz w:val="22"/>
          <w:szCs w:val="22"/>
        </w:rPr>
        <w:t xml:space="preserve">In </w:t>
      </w:r>
      <w:r w:rsidRPr="005549A8">
        <w:rPr>
          <w:rFonts w:ascii="Times New Roman" w:hAnsi="Times New Roman" w:cstheme="minorBidi"/>
          <w:sz w:val="22"/>
          <w:szCs w:val="22"/>
        </w:rPr>
        <w:t>March</w:t>
      </w:r>
      <w:r w:rsidRPr="005549A8">
        <w:rPr>
          <w:rFonts w:ascii="Times New Roman" w:hAnsi="Times New Roman" w:cs="Times New Roman"/>
          <w:sz w:val="22"/>
          <w:szCs w:val="22"/>
        </w:rPr>
        <w:t xml:space="preserve"> 2024</w:t>
      </w:r>
      <w:r w:rsidRPr="005549A8">
        <w:rPr>
          <w:rFonts w:ascii="Times New Roman" w:hAnsi="Times New Roman"/>
          <w:sz w:val="22"/>
          <w:szCs w:val="28"/>
        </w:rPr>
        <w:t>, t</w:t>
      </w:r>
      <w:r w:rsidRPr="005549A8">
        <w:rPr>
          <w:rFonts w:ascii="Times New Roman" w:hAnsi="Times New Roman" w:cs="Times New Roman"/>
          <w:sz w:val="22"/>
          <w:szCs w:val="22"/>
        </w:rPr>
        <w:t xml:space="preserve">he Company entered into a loan agreement with a local financial institution amounting to Baht 100 million with floating interest rate and maturity in 2029. The purpose of loan is to purchase </w:t>
      </w:r>
      <w:r w:rsidRPr="005549A8">
        <w:rPr>
          <w:rFonts w:ascii="Times New Roman" w:hAnsi="Times New Roman" w:cs="Times New Roman"/>
          <w:spacing w:val="-4"/>
          <w:sz w:val="22"/>
          <w:szCs w:val="22"/>
        </w:rPr>
        <w:t>machinery and equipment for production line. On 8 March 2024, the Company entered into an interest rate swap agreement with a local financial institution amounting to Baht 100 million swapping a floating rate to a fixed interest rate.</w:t>
      </w:r>
    </w:p>
    <w:p w14:paraId="2070EF8E" w14:textId="77777777" w:rsidR="00287F27" w:rsidRPr="005549A8" w:rsidRDefault="00287F27" w:rsidP="00287F27">
      <w:pPr>
        <w:ind w:left="540"/>
        <w:jc w:val="thaiDistribute"/>
        <w:rPr>
          <w:rFonts w:ascii="Times New Roman" w:hAnsi="Times New Roman" w:cstheme="minorBidi"/>
          <w:sz w:val="22"/>
          <w:szCs w:val="22"/>
        </w:rPr>
      </w:pPr>
    </w:p>
    <w:p w14:paraId="15B34834" w14:textId="27A2F0AE" w:rsidR="00997C6A" w:rsidRDefault="00287F27" w:rsidP="00287F27">
      <w:pPr>
        <w:ind w:left="540"/>
        <w:jc w:val="thaiDistribute"/>
        <w:rPr>
          <w:rFonts w:ascii="Times New Roman" w:hAnsi="Times New Roman" w:cs="Times New Roman"/>
          <w:spacing w:val="-4"/>
          <w:sz w:val="22"/>
          <w:szCs w:val="22"/>
        </w:rPr>
      </w:pPr>
      <w:r w:rsidRPr="005549A8">
        <w:rPr>
          <w:rFonts w:ascii="Times New Roman" w:hAnsi="Times New Roman" w:cs="Times New Roman"/>
          <w:sz w:val="22"/>
          <w:szCs w:val="22"/>
        </w:rPr>
        <w:t xml:space="preserve">In </w:t>
      </w:r>
      <w:r w:rsidRPr="005549A8">
        <w:rPr>
          <w:rFonts w:ascii="Times New Roman" w:hAnsi="Times New Roman" w:cstheme="minorBidi"/>
          <w:sz w:val="22"/>
          <w:szCs w:val="22"/>
        </w:rPr>
        <w:t xml:space="preserve">April </w:t>
      </w:r>
      <w:r w:rsidRPr="005549A8">
        <w:rPr>
          <w:rFonts w:ascii="Times New Roman" w:hAnsi="Times New Roman" w:cs="Times New Roman"/>
          <w:sz w:val="22"/>
          <w:szCs w:val="22"/>
        </w:rPr>
        <w:t>2025</w:t>
      </w:r>
      <w:r w:rsidRPr="005549A8">
        <w:rPr>
          <w:rFonts w:ascii="Times New Roman" w:hAnsi="Times New Roman"/>
          <w:sz w:val="22"/>
          <w:szCs w:val="28"/>
        </w:rPr>
        <w:t>, t</w:t>
      </w:r>
      <w:r w:rsidRPr="005549A8">
        <w:rPr>
          <w:rFonts w:ascii="Times New Roman" w:hAnsi="Times New Roman" w:cs="Times New Roman"/>
          <w:sz w:val="22"/>
          <w:szCs w:val="22"/>
        </w:rPr>
        <w:t>he Company entered into a loan agreement with a local financial institution amounting to Baht 75 million</w:t>
      </w:r>
      <w:r w:rsidRPr="005549A8">
        <w:rPr>
          <w:rFonts w:ascii="Times New Roman" w:hAnsi="Times New Roman"/>
          <w:sz w:val="22"/>
          <w:szCs w:val="28"/>
        </w:rPr>
        <w:t>.</w:t>
      </w:r>
      <w:r w:rsidRPr="005549A8">
        <w:rPr>
          <w:rFonts w:ascii="Times New Roman" w:hAnsi="Times New Roman" w:cs="Times New Roman"/>
          <w:sz w:val="22"/>
          <w:szCs w:val="22"/>
        </w:rPr>
        <w:t xml:space="preserve"> This agreement has a term </w:t>
      </w:r>
      <w:proofErr w:type="gramStart"/>
      <w:r w:rsidRPr="005549A8">
        <w:rPr>
          <w:rFonts w:ascii="Times New Roman" w:hAnsi="Times New Roman" w:cs="Times New Roman"/>
          <w:sz w:val="22"/>
          <w:szCs w:val="22"/>
        </w:rPr>
        <w:t>for</w:t>
      </w:r>
      <w:proofErr w:type="gramEnd"/>
      <w:r w:rsidRPr="005549A8">
        <w:rPr>
          <w:rFonts w:ascii="Times New Roman" w:hAnsi="Times New Roman" w:cs="Times New Roman"/>
          <w:sz w:val="22"/>
          <w:szCs w:val="22"/>
        </w:rPr>
        <w:t xml:space="preserve"> a period of 5 years with fixed interest rate for 3 years from </w:t>
      </w:r>
      <w:r w:rsidRPr="005549A8">
        <w:rPr>
          <w:rFonts w:ascii="Times New Roman" w:hAnsi="Times New Roman" w:cs="Times New Roman"/>
          <w:sz w:val="22"/>
          <w:szCs w:val="22"/>
          <w:lang w:val="en"/>
        </w:rPr>
        <w:t xml:space="preserve">the date of disbursement and </w:t>
      </w:r>
      <w:r w:rsidRPr="005549A8">
        <w:rPr>
          <w:rFonts w:ascii="Times New Roman" w:hAnsi="Times New Roman" w:cs="Times New Roman"/>
          <w:sz w:val="22"/>
          <w:szCs w:val="22"/>
        </w:rPr>
        <w:t xml:space="preserve">floating interest rate after 3 years until maturity in 2030. The purpose of loan is to purchase </w:t>
      </w:r>
      <w:r w:rsidRPr="005549A8">
        <w:rPr>
          <w:rFonts w:ascii="Times New Roman" w:hAnsi="Times New Roman" w:cs="Times New Roman"/>
          <w:spacing w:val="-4"/>
          <w:sz w:val="22"/>
          <w:szCs w:val="22"/>
        </w:rPr>
        <w:t>machinery and equipment for production line.</w:t>
      </w:r>
    </w:p>
    <w:p w14:paraId="6D8ABC31" w14:textId="77777777" w:rsidR="00287F27" w:rsidRPr="00261789" w:rsidRDefault="00287F27" w:rsidP="00287F27">
      <w:pPr>
        <w:ind w:left="540"/>
        <w:jc w:val="thaiDistribute"/>
        <w:rPr>
          <w:rFonts w:ascii="Times New Roman" w:hAnsi="Times New Roman" w:cs="Times New Roman"/>
          <w:sz w:val="22"/>
          <w:szCs w:val="22"/>
        </w:rPr>
      </w:pPr>
    </w:p>
    <w:p w14:paraId="2F146739" w14:textId="50097337" w:rsidR="00480A1D" w:rsidRPr="004B7680" w:rsidRDefault="00480A1D" w:rsidP="004B7680">
      <w:pPr>
        <w:tabs>
          <w:tab w:val="left" w:pos="540"/>
        </w:tabs>
        <w:ind w:left="540" w:right="44"/>
        <w:jc w:val="both"/>
        <w:rPr>
          <w:rFonts w:ascii="Times New Roman" w:hAnsi="Times New Roman"/>
          <w:spacing w:val="-4"/>
          <w:sz w:val="22"/>
          <w:szCs w:val="22"/>
        </w:rPr>
      </w:pPr>
      <w:r>
        <w:rPr>
          <w:rFonts w:ascii="Times New Roman" w:hAnsi="Times New Roman" w:cs="Times New Roman"/>
          <w:spacing w:val="-4"/>
          <w:sz w:val="22"/>
          <w:szCs w:val="22"/>
        </w:rPr>
        <w:t xml:space="preserve">Under the long-term loan agreement of which the significant condition is, the </w:t>
      </w:r>
      <w:r>
        <w:rPr>
          <w:rFonts w:ascii="Times New Roman" w:hAnsi="Times New Roman"/>
          <w:spacing w:val="-4"/>
          <w:sz w:val="22"/>
          <w:szCs w:val="22"/>
        </w:rPr>
        <w:t xml:space="preserve">Company is committed to </w:t>
      </w:r>
      <w:proofErr w:type="gramStart"/>
      <w:r>
        <w:rPr>
          <w:rFonts w:ascii="Times New Roman" w:hAnsi="Times New Roman"/>
          <w:spacing w:val="-4"/>
          <w:sz w:val="22"/>
          <w:szCs w:val="22"/>
        </w:rPr>
        <w:t>comply</w:t>
      </w:r>
      <w:proofErr w:type="gramEnd"/>
      <w:r>
        <w:rPr>
          <w:rFonts w:ascii="Times New Roman" w:hAnsi="Times New Roman"/>
          <w:spacing w:val="-4"/>
          <w:sz w:val="22"/>
          <w:szCs w:val="22"/>
        </w:rPr>
        <w:t xml:space="preserve"> with certain </w:t>
      </w:r>
      <w:r>
        <w:rPr>
          <w:rFonts w:ascii="Times New Roman" w:hAnsi="Times New Roman"/>
          <w:spacing w:val="-4"/>
          <w:sz w:val="22"/>
          <w:szCs w:val="28"/>
        </w:rPr>
        <w:t xml:space="preserve">terms </w:t>
      </w:r>
      <w:r>
        <w:rPr>
          <w:rFonts w:ascii="Times New Roman" w:hAnsi="Times New Roman"/>
          <w:spacing w:val="-4"/>
          <w:sz w:val="22"/>
          <w:szCs w:val="22"/>
        </w:rPr>
        <w:t>and restrictions prescribed in the loan agreement</w:t>
      </w:r>
      <w:r>
        <w:rPr>
          <w:rFonts w:ascii="Times New Roman" w:hAnsi="Times New Roman" w:cstheme="minorBidi"/>
          <w:spacing w:val="-4"/>
          <w:sz w:val="22"/>
          <w:szCs w:val="22"/>
          <w:cs/>
        </w:rPr>
        <w:t xml:space="preserve"> </w:t>
      </w:r>
      <w:r>
        <w:rPr>
          <w:rFonts w:ascii="Times New Roman" w:hAnsi="Times New Roman" w:cstheme="minorBidi"/>
          <w:spacing w:val="-4"/>
          <w:sz w:val="22"/>
          <w:szCs w:val="22"/>
        </w:rPr>
        <w:t xml:space="preserve">such </w:t>
      </w:r>
      <w:proofErr w:type="gramStart"/>
      <w:r w:rsidR="008722C8">
        <w:rPr>
          <w:rFonts w:ascii="Times New Roman" w:hAnsi="Times New Roman" w:cstheme="minorBidi"/>
          <w:spacing w:val="-4"/>
          <w:sz w:val="22"/>
          <w:szCs w:val="22"/>
        </w:rPr>
        <w:t>as;</w:t>
      </w:r>
      <w:proofErr w:type="gramEnd"/>
      <w:r>
        <w:rPr>
          <w:rFonts w:ascii="Times New Roman" w:hAnsi="Times New Roman"/>
          <w:spacing w:val="-4"/>
          <w:sz w:val="22"/>
          <w:szCs w:val="22"/>
        </w:rPr>
        <w:t xml:space="preserve"> to maintain financial ratios as required by the financial institution in the loan agreement. In addition, the Company </w:t>
      </w:r>
      <w:r>
        <w:rPr>
          <w:rFonts w:ascii="Times New Roman" w:hAnsi="Times New Roman"/>
          <w:sz w:val="22"/>
          <w:szCs w:val="22"/>
        </w:rPr>
        <w:t>pledged</w:t>
      </w:r>
      <w:r>
        <w:rPr>
          <w:rFonts w:ascii="Times New Roman" w:hAnsi="Times New Roman"/>
          <w:spacing w:val="-4"/>
          <w:sz w:val="22"/>
          <w:szCs w:val="22"/>
        </w:rPr>
        <w:t xml:space="preserve"> machinery and equipment as </w:t>
      </w:r>
      <w:r>
        <w:rPr>
          <w:rFonts w:ascii="Times New Roman" w:hAnsi="Times New Roman"/>
          <w:sz w:val="22"/>
          <w:szCs w:val="22"/>
        </w:rPr>
        <w:t>collateral</w:t>
      </w:r>
      <w:r>
        <w:rPr>
          <w:rFonts w:ascii="Times New Roman" w:hAnsi="Times New Roman"/>
          <w:spacing w:val="-4"/>
          <w:sz w:val="22"/>
          <w:szCs w:val="22"/>
        </w:rPr>
        <w:t xml:space="preserve"> to such local financial </w:t>
      </w:r>
      <w:proofErr w:type="gramStart"/>
      <w:r>
        <w:rPr>
          <w:rFonts w:ascii="Times New Roman" w:hAnsi="Times New Roman"/>
          <w:spacing w:val="-4"/>
          <w:sz w:val="22"/>
          <w:szCs w:val="22"/>
        </w:rPr>
        <w:t>institution</w:t>
      </w:r>
      <w:proofErr w:type="gramEnd"/>
      <w:r>
        <w:rPr>
          <w:rFonts w:ascii="Times New Roman" w:hAnsi="Times New Roman"/>
          <w:spacing w:val="-4"/>
          <w:sz w:val="22"/>
          <w:szCs w:val="22"/>
        </w:rPr>
        <w:t xml:space="preserve"> </w:t>
      </w:r>
      <w:r w:rsidR="00004642">
        <w:rPr>
          <w:rFonts w:ascii="Times New Roman" w:hAnsi="Times New Roman"/>
          <w:spacing w:val="-4"/>
          <w:sz w:val="22"/>
          <w:szCs w:val="22"/>
        </w:rPr>
        <w:t>with net book valu</w:t>
      </w:r>
      <w:r w:rsidR="00BF5640">
        <w:rPr>
          <w:rFonts w:ascii="Times New Roman" w:hAnsi="Times New Roman"/>
          <w:spacing w:val="-4"/>
          <w:sz w:val="22"/>
          <w:szCs w:val="22"/>
        </w:rPr>
        <w:t>e</w:t>
      </w:r>
      <w:r w:rsidR="00655E71">
        <w:rPr>
          <w:rFonts w:ascii="Times New Roman" w:hAnsi="Times New Roman"/>
          <w:spacing w:val="-4"/>
          <w:sz w:val="22"/>
          <w:szCs w:val="22"/>
        </w:rPr>
        <w:t xml:space="preserve"> of</w:t>
      </w:r>
      <w:r w:rsidR="00E830E6">
        <w:rPr>
          <w:rFonts w:ascii="Times New Roman" w:hAnsi="Times New Roman"/>
          <w:spacing w:val="-4"/>
          <w:sz w:val="22"/>
          <w:szCs w:val="22"/>
        </w:rPr>
        <w:t xml:space="preserve"> </w:t>
      </w:r>
      <w:r w:rsidRPr="0075219A">
        <w:rPr>
          <w:rFonts w:ascii="Times New Roman" w:hAnsi="Times New Roman" w:cs="Times New Roman"/>
          <w:sz w:val="22"/>
          <w:szCs w:val="22"/>
        </w:rPr>
        <w:t>Baht</w:t>
      </w:r>
      <w:r w:rsidR="0061099C" w:rsidRPr="0075219A">
        <w:rPr>
          <w:rFonts w:ascii="Times New Roman" w:hAnsi="Times New Roman" w:cs="Times New Roman"/>
          <w:sz w:val="22"/>
          <w:szCs w:val="22"/>
        </w:rPr>
        <w:t xml:space="preserve"> </w:t>
      </w:r>
      <w:r w:rsidR="0075219A" w:rsidRPr="0075219A">
        <w:rPr>
          <w:rFonts w:ascii="Times New Roman" w:hAnsi="Times New Roman" w:cs="Times New Roman"/>
          <w:sz w:val="22"/>
          <w:szCs w:val="22"/>
        </w:rPr>
        <w:t>97.8</w:t>
      </w:r>
      <w:r w:rsidR="00036B79">
        <w:rPr>
          <w:rFonts w:ascii="Times New Roman" w:hAnsi="Times New Roman"/>
          <w:sz w:val="22"/>
          <w:szCs w:val="28"/>
        </w:rPr>
        <w:t>1</w:t>
      </w:r>
      <w:r w:rsidR="0075219A" w:rsidRPr="007B0D05">
        <w:rPr>
          <w:rFonts w:asciiTheme="majorBidi" w:hAnsiTheme="majorBidi" w:cstheme="majorBidi"/>
          <w:sz w:val="30"/>
          <w:szCs w:val="30"/>
        </w:rPr>
        <w:t xml:space="preserve"> </w:t>
      </w:r>
      <w:r w:rsidR="008000F6">
        <w:rPr>
          <w:rFonts w:ascii="Times New Roman" w:hAnsi="Times New Roman"/>
          <w:spacing w:val="-4"/>
          <w:sz w:val="22"/>
          <w:szCs w:val="22"/>
        </w:rPr>
        <w:t>million</w:t>
      </w:r>
      <w:r w:rsidR="00113F92">
        <w:rPr>
          <w:rFonts w:ascii="Times New Roman" w:hAnsi="Times New Roman" w:cs="Times New Roman"/>
          <w:i/>
          <w:iCs/>
          <w:sz w:val="22"/>
          <w:szCs w:val="22"/>
        </w:rPr>
        <w:t xml:space="preserve"> </w:t>
      </w:r>
      <w:r w:rsidR="00113F92" w:rsidRPr="00237BA3">
        <w:rPr>
          <w:rFonts w:ascii="Times New Roman" w:hAnsi="Times New Roman" w:cs="Times New Roman"/>
          <w:i/>
          <w:iCs/>
          <w:sz w:val="22"/>
          <w:szCs w:val="22"/>
        </w:rPr>
        <w:t>(31 December 202</w:t>
      </w:r>
      <w:r w:rsidR="00A019B3" w:rsidRPr="00237BA3">
        <w:rPr>
          <w:rFonts w:ascii="Times New Roman" w:hAnsi="Times New Roman" w:cs="Times New Roman"/>
          <w:i/>
          <w:iCs/>
          <w:sz w:val="22"/>
          <w:szCs w:val="22"/>
        </w:rPr>
        <w:t>5</w:t>
      </w:r>
      <w:r w:rsidR="00113F92" w:rsidRPr="00237BA3">
        <w:rPr>
          <w:rFonts w:ascii="Times New Roman" w:hAnsi="Times New Roman" w:cs="Times New Roman"/>
          <w:i/>
          <w:iCs/>
          <w:sz w:val="22"/>
          <w:szCs w:val="22"/>
        </w:rPr>
        <w:t>: Baht</w:t>
      </w:r>
      <w:r w:rsidR="00A86CCF" w:rsidRPr="00237BA3">
        <w:rPr>
          <w:rFonts w:ascii="Times New Roman" w:hAnsi="Times New Roman" w:cs="Times New Roman"/>
          <w:i/>
          <w:iCs/>
          <w:sz w:val="22"/>
          <w:szCs w:val="22"/>
        </w:rPr>
        <w:t xml:space="preserve"> </w:t>
      </w:r>
      <w:r w:rsidR="00215E1A" w:rsidRPr="00237BA3">
        <w:rPr>
          <w:rFonts w:ascii="Times New Roman" w:hAnsi="Times New Roman" w:cs="Times New Roman"/>
          <w:i/>
          <w:iCs/>
          <w:sz w:val="22"/>
          <w:szCs w:val="22"/>
        </w:rPr>
        <w:t>103.75</w:t>
      </w:r>
      <w:r w:rsidR="00A86CCF" w:rsidRPr="00237BA3">
        <w:rPr>
          <w:rFonts w:ascii="Times New Roman" w:hAnsi="Times New Roman" w:cs="Times New Roman"/>
          <w:i/>
          <w:iCs/>
          <w:sz w:val="22"/>
          <w:szCs w:val="22"/>
        </w:rPr>
        <w:t xml:space="preserve"> </w:t>
      </w:r>
      <w:r w:rsidR="00113F92" w:rsidRPr="00237BA3">
        <w:rPr>
          <w:rFonts w:ascii="Times New Roman" w:hAnsi="Times New Roman" w:cs="Times New Roman"/>
          <w:i/>
          <w:iCs/>
          <w:sz w:val="22"/>
          <w:szCs w:val="22"/>
        </w:rPr>
        <w:t>million)</w:t>
      </w:r>
      <w:r w:rsidR="001F48EB" w:rsidRPr="00237BA3">
        <w:rPr>
          <w:rFonts w:ascii="Times New Roman" w:hAnsi="Times New Roman" w:cs="Times New Roman"/>
          <w:i/>
          <w:iCs/>
          <w:sz w:val="22"/>
          <w:szCs w:val="22"/>
        </w:rPr>
        <w:t>.</w:t>
      </w:r>
    </w:p>
    <w:p w14:paraId="12B066A5" w14:textId="77777777" w:rsidR="00EB7870" w:rsidRDefault="00EB7870" w:rsidP="00480A1D">
      <w:pPr>
        <w:pStyle w:val="block"/>
        <w:tabs>
          <w:tab w:val="left" w:pos="360"/>
          <w:tab w:val="left" w:pos="810"/>
          <w:tab w:val="left" w:pos="900"/>
        </w:tabs>
        <w:spacing w:after="0" w:line="240" w:lineRule="atLeast"/>
        <w:jc w:val="both"/>
        <w:rPr>
          <w:szCs w:val="22"/>
          <w:lang w:val="en-US"/>
        </w:rPr>
      </w:pPr>
    </w:p>
    <w:tbl>
      <w:tblPr>
        <w:tblW w:w="9220" w:type="dxa"/>
        <w:tblInd w:w="450" w:type="dxa"/>
        <w:tblLayout w:type="fixed"/>
        <w:tblCellMar>
          <w:left w:w="79" w:type="dxa"/>
          <w:right w:w="79" w:type="dxa"/>
        </w:tblCellMar>
        <w:tblLook w:val="04A0" w:firstRow="1" w:lastRow="0" w:firstColumn="1" w:lastColumn="0" w:noHBand="0" w:noVBand="1"/>
      </w:tblPr>
      <w:tblGrid>
        <w:gridCol w:w="3240"/>
        <w:gridCol w:w="1350"/>
        <w:gridCol w:w="180"/>
        <w:gridCol w:w="1350"/>
        <w:gridCol w:w="178"/>
        <w:gridCol w:w="1352"/>
        <w:gridCol w:w="180"/>
        <w:gridCol w:w="1370"/>
        <w:gridCol w:w="20"/>
      </w:tblGrid>
      <w:tr w:rsidR="00F54836" w14:paraId="1170FB91" w14:textId="77777777">
        <w:trPr>
          <w:cantSplit/>
          <w:tblHeader/>
        </w:trPr>
        <w:tc>
          <w:tcPr>
            <w:tcW w:w="3240" w:type="dxa"/>
            <w:vAlign w:val="bottom"/>
          </w:tcPr>
          <w:p w14:paraId="50BC2EF6" w14:textId="1BB0F52F" w:rsidR="00F54836" w:rsidRPr="00215341" w:rsidRDefault="001F092C" w:rsidP="00215341">
            <w:pPr>
              <w:pStyle w:val="acctfourfigures"/>
              <w:shd w:val="clear" w:color="auto" w:fill="FFFFFF"/>
              <w:tabs>
                <w:tab w:val="left" w:pos="720"/>
              </w:tabs>
              <w:spacing w:line="240" w:lineRule="atLeast"/>
              <w:ind w:left="190" w:hanging="162"/>
              <w:rPr>
                <w:b/>
                <w:bCs/>
                <w:i/>
                <w:iCs/>
                <w:szCs w:val="22"/>
                <w:cs/>
                <w:lang w:bidi="th-TH"/>
              </w:rPr>
            </w:pPr>
            <w:r w:rsidRPr="00215341">
              <w:rPr>
                <w:b/>
                <w:bCs/>
                <w:i/>
                <w:iCs/>
                <w:szCs w:val="22"/>
                <w:lang w:bidi="th-TH"/>
              </w:rPr>
              <w:t>Assets pledged as security for liabilities</w:t>
            </w:r>
          </w:p>
        </w:tc>
        <w:tc>
          <w:tcPr>
            <w:tcW w:w="2880" w:type="dxa"/>
            <w:gridSpan w:val="3"/>
            <w:vAlign w:val="bottom"/>
            <w:hideMark/>
          </w:tcPr>
          <w:p w14:paraId="5E627C44" w14:textId="77777777" w:rsidR="00F54836" w:rsidRPr="00215341" w:rsidRDefault="00F54836" w:rsidP="00215341">
            <w:pPr>
              <w:pStyle w:val="acctmergecolhdg"/>
              <w:spacing w:line="240" w:lineRule="atLeast"/>
              <w:ind w:left="-83" w:firstLine="4"/>
              <w:rPr>
                <w:szCs w:val="22"/>
              </w:rPr>
            </w:pPr>
            <w:r w:rsidRPr="00215341">
              <w:rPr>
                <w:szCs w:val="22"/>
              </w:rPr>
              <w:t xml:space="preserve">Consolidated </w:t>
            </w:r>
          </w:p>
          <w:p w14:paraId="034621EF" w14:textId="77777777" w:rsidR="00F54836" w:rsidRPr="00215341" w:rsidRDefault="00F54836" w:rsidP="00215341">
            <w:pPr>
              <w:pStyle w:val="acctmergecolhdg"/>
              <w:spacing w:line="240" w:lineRule="atLeast"/>
              <w:ind w:left="-83" w:firstLine="4"/>
              <w:rPr>
                <w:b w:val="0"/>
                <w:bCs/>
                <w:szCs w:val="22"/>
              </w:rPr>
            </w:pPr>
            <w:r w:rsidRPr="00215341">
              <w:rPr>
                <w:szCs w:val="22"/>
              </w:rPr>
              <w:t xml:space="preserve">financial statements </w:t>
            </w:r>
          </w:p>
        </w:tc>
        <w:tc>
          <w:tcPr>
            <w:tcW w:w="178" w:type="dxa"/>
          </w:tcPr>
          <w:p w14:paraId="34909083" w14:textId="77777777" w:rsidR="00F54836" w:rsidRPr="00215341" w:rsidRDefault="00F54836" w:rsidP="00215341">
            <w:pPr>
              <w:pStyle w:val="acctmergecolhdg"/>
              <w:spacing w:line="240" w:lineRule="atLeast"/>
              <w:ind w:left="-83" w:right="-79" w:firstLine="4"/>
              <w:rPr>
                <w:b w:val="0"/>
                <w:bCs/>
                <w:szCs w:val="22"/>
              </w:rPr>
            </w:pPr>
          </w:p>
        </w:tc>
        <w:tc>
          <w:tcPr>
            <w:tcW w:w="2922" w:type="dxa"/>
            <w:gridSpan w:val="4"/>
            <w:vAlign w:val="bottom"/>
            <w:hideMark/>
          </w:tcPr>
          <w:p w14:paraId="2904BE65" w14:textId="77777777" w:rsidR="00F54836" w:rsidRPr="00215341" w:rsidRDefault="00F54836" w:rsidP="00215341">
            <w:pPr>
              <w:pStyle w:val="acctmergecolhdg"/>
              <w:spacing w:line="240" w:lineRule="atLeast"/>
              <w:ind w:left="-83" w:right="-79" w:firstLine="4"/>
              <w:rPr>
                <w:szCs w:val="22"/>
              </w:rPr>
            </w:pPr>
            <w:r w:rsidRPr="00215341">
              <w:rPr>
                <w:szCs w:val="22"/>
              </w:rPr>
              <w:t xml:space="preserve">Separate </w:t>
            </w:r>
          </w:p>
          <w:p w14:paraId="3608FA24" w14:textId="77777777" w:rsidR="00F54836" w:rsidRPr="00215341" w:rsidRDefault="00F54836" w:rsidP="00215341">
            <w:pPr>
              <w:pStyle w:val="acctmergecolhdg"/>
              <w:spacing w:line="240" w:lineRule="atLeast"/>
              <w:ind w:left="-83" w:right="-79" w:firstLine="4"/>
              <w:rPr>
                <w:b w:val="0"/>
                <w:bCs/>
                <w:szCs w:val="22"/>
              </w:rPr>
            </w:pPr>
            <w:r w:rsidRPr="00215341">
              <w:rPr>
                <w:szCs w:val="22"/>
              </w:rPr>
              <w:t>financial statements</w:t>
            </w:r>
          </w:p>
        </w:tc>
      </w:tr>
      <w:tr w:rsidR="009C0F8B" w14:paraId="6E6BBED5" w14:textId="77777777">
        <w:trPr>
          <w:cantSplit/>
          <w:tblHeader/>
        </w:trPr>
        <w:tc>
          <w:tcPr>
            <w:tcW w:w="3240" w:type="dxa"/>
            <w:vAlign w:val="bottom"/>
          </w:tcPr>
          <w:p w14:paraId="366F9DE7" w14:textId="77777777" w:rsidR="009C0F8B" w:rsidRPr="00215341" w:rsidRDefault="009C0F8B" w:rsidP="009C0F8B">
            <w:pPr>
              <w:pStyle w:val="acctfourfigures"/>
              <w:tabs>
                <w:tab w:val="left" w:pos="720"/>
              </w:tabs>
              <w:spacing w:line="240" w:lineRule="atLeast"/>
              <w:ind w:left="188" w:hanging="174"/>
              <w:rPr>
                <w:b/>
                <w:bCs/>
                <w:i/>
                <w:iCs/>
                <w:szCs w:val="22"/>
                <w:lang w:val="en-US" w:bidi="th-TH"/>
              </w:rPr>
            </w:pPr>
          </w:p>
        </w:tc>
        <w:tc>
          <w:tcPr>
            <w:tcW w:w="1350" w:type="dxa"/>
            <w:vAlign w:val="bottom"/>
            <w:hideMark/>
          </w:tcPr>
          <w:p w14:paraId="7309718B" w14:textId="0BB15031" w:rsidR="009C0F8B" w:rsidRPr="00215341" w:rsidRDefault="009C0F8B" w:rsidP="009C0F8B">
            <w:pPr>
              <w:pStyle w:val="acctmergecolhdg"/>
              <w:spacing w:line="240" w:lineRule="atLeast"/>
              <w:ind w:left="-83" w:right="-79" w:firstLine="4"/>
              <w:rPr>
                <w:b w:val="0"/>
                <w:bCs/>
                <w:szCs w:val="22"/>
              </w:rPr>
            </w:pPr>
            <w:r>
              <w:rPr>
                <w:b w:val="0"/>
                <w:bCs/>
                <w:szCs w:val="22"/>
              </w:rPr>
              <w:t>31 March</w:t>
            </w:r>
          </w:p>
        </w:tc>
        <w:tc>
          <w:tcPr>
            <w:tcW w:w="180" w:type="dxa"/>
            <w:vAlign w:val="bottom"/>
          </w:tcPr>
          <w:p w14:paraId="4C55DE67" w14:textId="77777777" w:rsidR="009C0F8B" w:rsidRPr="00215341" w:rsidRDefault="009C0F8B" w:rsidP="009C0F8B">
            <w:pPr>
              <w:pStyle w:val="acctmergecolhdg"/>
              <w:spacing w:line="240" w:lineRule="atLeast"/>
              <w:ind w:left="-83" w:right="-79" w:firstLine="4"/>
              <w:rPr>
                <w:b w:val="0"/>
                <w:bCs/>
                <w:szCs w:val="22"/>
              </w:rPr>
            </w:pPr>
          </w:p>
        </w:tc>
        <w:tc>
          <w:tcPr>
            <w:tcW w:w="1350" w:type="dxa"/>
            <w:vAlign w:val="bottom"/>
            <w:hideMark/>
          </w:tcPr>
          <w:p w14:paraId="1541E778" w14:textId="31B0BFCF" w:rsidR="009C0F8B" w:rsidRPr="00215341" w:rsidRDefault="009C0F8B" w:rsidP="009C0F8B">
            <w:pPr>
              <w:pStyle w:val="acctmergecolhdg"/>
              <w:spacing w:line="240" w:lineRule="atLeast"/>
              <w:ind w:left="-83" w:right="-79" w:firstLine="4"/>
              <w:rPr>
                <w:b w:val="0"/>
                <w:bCs/>
                <w:szCs w:val="22"/>
              </w:rPr>
            </w:pPr>
            <w:r>
              <w:rPr>
                <w:b w:val="0"/>
                <w:bCs/>
                <w:szCs w:val="22"/>
              </w:rPr>
              <w:t>31 December</w:t>
            </w:r>
          </w:p>
        </w:tc>
        <w:tc>
          <w:tcPr>
            <w:tcW w:w="178" w:type="dxa"/>
          </w:tcPr>
          <w:p w14:paraId="1C59961A" w14:textId="77777777" w:rsidR="009C0F8B" w:rsidRPr="00215341" w:rsidRDefault="009C0F8B" w:rsidP="009C0F8B">
            <w:pPr>
              <w:pStyle w:val="acctmergecolhdg"/>
              <w:spacing w:line="240" w:lineRule="atLeast"/>
              <w:ind w:left="-83" w:right="-79" w:firstLine="4"/>
              <w:rPr>
                <w:b w:val="0"/>
                <w:bCs/>
                <w:szCs w:val="22"/>
              </w:rPr>
            </w:pPr>
          </w:p>
        </w:tc>
        <w:tc>
          <w:tcPr>
            <w:tcW w:w="1352" w:type="dxa"/>
            <w:vAlign w:val="bottom"/>
            <w:hideMark/>
          </w:tcPr>
          <w:p w14:paraId="33E01D11" w14:textId="4F01C930" w:rsidR="009C0F8B" w:rsidRPr="00215341" w:rsidRDefault="009C0F8B" w:rsidP="009C0F8B">
            <w:pPr>
              <w:pStyle w:val="acctmergecolhdg"/>
              <w:spacing w:line="240" w:lineRule="atLeast"/>
              <w:ind w:left="-83" w:right="-79" w:firstLine="4"/>
              <w:rPr>
                <w:b w:val="0"/>
                <w:bCs/>
                <w:szCs w:val="22"/>
              </w:rPr>
            </w:pPr>
            <w:r>
              <w:rPr>
                <w:b w:val="0"/>
                <w:bCs/>
                <w:szCs w:val="22"/>
              </w:rPr>
              <w:t>31 March</w:t>
            </w:r>
          </w:p>
        </w:tc>
        <w:tc>
          <w:tcPr>
            <w:tcW w:w="180" w:type="dxa"/>
            <w:vAlign w:val="bottom"/>
          </w:tcPr>
          <w:p w14:paraId="37C7E2CD" w14:textId="77777777" w:rsidR="009C0F8B" w:rsidRPr="00215341" w:rsidRDefault="009C0F8B" w:rsidP="009C0F8B">
            <w:pPr>
              <w:pStyle w:val="acctmergecolhdg"/>
              <w:spacing w:line="240" w:lineRule="atLeast"/>
              <w:ind w:left="-83" w:right="-79" w:firstLine="4"/>
              <w:rPr>
                <w:b w:val="0"/>
                <w:bCs/>
                <w:szCs w:val="22"/>
              </w:rPr>
            </w:pPr>
          </w:p>
        </w:tc>
        <w:tc>
          <w:tcPr>
            <w:tcW w:w="1390" w:type="dxa"/>
            <w:gridSpan w:val="2"/>
            <w:vAlign w:val="bottom"/>
            <w:hideMark/>
          </w:tcPr>
          <w:p w14:paraId="0A54B335" w14:textId="3D4B9444" w:rsidR="009C0F8B" w:rsidRPr="00215341" w:rsidRDefault="009C0F8B" w:rsidP="009C0F8B">
            <w:pPr>
              <w:pStyle w:val="acctmergecolhdg"/>
              <w:spacing w:line="240" w:lineRule="atLeast"/>
              <w:ind w:left="-83" w:right="-79" w:firstLine="4"/>
              <w:rPr>
                <w:b w:val="0"/>
                <w:bCs/>
                <w:szCs w:val="22"/>
              </w:rPr>
            </w:pPr>
            <w:r>
              <w:rPr>
                <w:b w:val="0"/>
                <w:bCs/>
                <w:szCs w:val="22"/>
              </w:rPr>
              <w:t>31 December</w:t>
            </w:r>
          </w:p>
        </w:tc>
      </w:tr>
      <w:tr w:rsidR="009C0F8B" w14:paraId="4ED09B6F" w14:textId="77777777">
        <w:trPr>
          <w:cantSplit/>
          <w:tblHeader/>
        </w:trPr>
        <w:tc>
          <w:tcPr>
            <w:tcW w:w="3240" w:type="dxa"/>
            <w:vAlign w:val="bottom"/>
          </w:tcPr>
          <w:p w14:paraId="3684F5A1" w14:textId="77777777" w:rsidR="009C0F8B" w:rsidRPr="00215341" w:rsidRDefault="009C0F8B" w:rsidP="009C0F8B">
            <w:pPr>
              <w:pStyle w:val="acctfourfigures"/>
              <w:tabs>
                <w:tab w:val="left" w:pos="720"/>
              </w:tabs>
              <w:spacing w:line="240" w:lineRule="atLeast"/>
              <w:ind w:left="188" w:hanging="174"/>
              <w:rPr>
                <w:b/>
                <w:bCs/>
                <w:i/>
                <w:iCs/>
                <w:color w:val="0000FF"/>
                <w:szCs w:val="22"/>
                <w:lang w:val="en-US"/>
              </w:rPr>
            </w:pPr>
          </w:p>
        </w:tc>
        <w:tc>
          <w:tcPr>
            <w:tcW w:w="1350" w:type="dxa"/>
            <w:vAlign w:val="bottom"/>
            <w:hideMark/>
          </w:tcPr>
          <w:p w14:paraId="25CFEBE5" w14:textId="51BD7DE2" w:rsidR="009C0F8B" w:rsidRPr="00215341" w:rsidRDefault="009C0F8B" w:rsidP="009C0F8B">
            <w:pPr>
              <w:pStyle w:val="acctmergecolhdg"/>
              <w:spacing w:line="240" w:lineRule="atLeast"/>
              <w:ind w:left="-83" w:right="-79" w:firstLine="4"/>
              <w:rPr>
                <w:b w:val="0"/>
                <w:bCs/>
                <w:szCs w:val="22"/>
              </w:rPr>
            </w:pPr>
            <w:r>
              <w:rPr>
                <w:b w:val="0"/>
                <w:bCs/>
                <w:szCs w:val="22"/>
              </w:rPr>
              <w:t>202</w:t>
            </w:r>
            <w:r w:rsidR="00A11698">
              <w:rPr>
                <w:b w:val="0"/>
                <w:bCs/>
                <w:szCs w:val="22"/>
              </w:rPr>
              <w:t>6</w:t>
            </w:r>
          </w:p>
        </w:tc>
        <w:tc>
          <w:tcPr>
            <w:tcW w:w="180" w:type="dxa"/>
            <w:vAlign w:val="bottom"/>
          </w:tcPr>
          <w:p w14:paraId="349971D4" w14:textId="77777777" w:rsidR="009C0F8B" w:rsidRPr="00215341" w:rsidRDefault="009C0F8B" w:rsidP="009C0F8B">
            <w:pPr>
              <w:pStyle w:val="acctmergecolhdg"/>
              <w:spacing w:line="240" w:lineRule="atLeast"/>
              <w:ind w:left="-83" w:right="-79" w:firstLine="4"/>
              <w:rPr>
                <w:b w:val="0"/>
                <w:bCs/>
                <w:szCs w:val="22"/>
              </w:rPr>
            </w:pPr>
          </w:p>
        </w:tc>
        <w:tc>
          <w:tcPr>
            <w:tcW w:w="1350" w:type="dxa"/>
            <w:vAlign w:val="bottom"/>
            <w:hideMark/>
          </w:tcPr>
          <w:p w14:paraId="7DB0B059" w14:textId="6D2E9A59" w:rsidR="009C0F8B" w:rsidRPr="00215341" w:rsidRDefault="009C0F8B" w:rsidP="009C0F8B">
            <w:pPr>
              <w:pStyle w:val="acctmergecolhdg"/>
              <w:spacing w:line="240" w:lineRule="atLeast"/>
              <w:ind w:left="-83" w:right="-79" w:firstLine="4"/>
              <w:rPr>
                <w:b w:val="0"/>
                <w:bCs/>
                <w:szCs w:val="22"/>
              </w:rPr>
            </w:pPr>
            <w:r>
              <w:rPr>
                <w:b w:val="0"/>
                <w:bCs/>
                <w:szCs w:val="22"/>
              </w:rPr>
              <w:t>202</w:t>
            </w:r>
            <w:r w:rsidR="00A11698">
              <w:rPr>
                <w:b w:val="0"/>
                <w:bCs/>
                <w:szCs w:val="22"/>
              </w:rPr>
              <w:t>5</w:t>
            </w:r>
          </w:p>
        </w:tc>
        <w:tc>
          <w:tcPr>
            <w:tcW w:w="178" w:type="dxa"/>
          </w:tcPr>
          <w:p w14:paraId="7E6A3A78" w14:textId="77777777" w:rsidR="009C0F8B" w:rsidRPr="00215341" w:rsidRDefault="009C0F8B" w:rsidP="009C0F8B">
            <w:pPr>
              <w:pStyle w:val="acctmergecolhdg"/>
              <w:spacing w:line="240" w:lineRule="atLeast"/>
              <w:ind w:left="-83" w:right="-79" w:firstLine="4"/>
              <w:rPr>
                <w:b w:val="0"/>
                <w:bCs/>
                <w:szCs w:val="22"/>
              </w:rPr>
            </w:pPr>
          </w:p>
        </w:tc>
        <w:tc>
          <w:tcPr>
            <w:tcW w:w="1352" w:type="dxa"/>
            <w:vAlign w:val="bottom"/>
            <w:hideMark/>
          </w:tcPr>
          <w:p w14:paraId="4C51FC6A" w14:textId="1C976E08" w:rsidR="009C0F8B" w:rsidRPr="00215341" w:rsidRDefault="009C0F8B" w:rsidP="009C0F8B">
            <w:pPr>
              <w:pStyle w:val="acctmergecolhdg"/>
              <w:spacing w:line="240" w:lineRule="atLeast"/>
              <w:ind w:left="-83" w:right="-79" w:firstLine="4"/>
              <w:rPr>
                <w:b w:val="0"/>
                <w:bCs/>
                <w:szCs w:val="22"/>
              </w:rPr>
            </w:pPr>
            <w:r>
              <w:rPr>
                <w:b w:val="0"/>
                <w:bCs/>
                <w:szCs w:val="22"/>
              </w:rPr>
              <w:t>202</w:t>
            </w:r>
            <w:r w:rsidR="00A11698">
              <w:rPr>
                <w:b w:val="0"/>
                <w:bCs/>
                <w:szCs w:val="22"/>
              </w:rPr>
              <w:t>6</w:t>
            </w:r>
          </w:p>
        </w:tc>
        <w:tc>
          <w:tcPr>
            <w:tcW w:w="180" w:type="dxa"/>
            <w:vAlign w:val="bottom"/>
          </w:tcPr>
          <w:p w14:paraId="004D3ADD" w14:textId="77777777" w:rsidR="009C0F8B" w:rsidRPr="00215341" w:rsidRDefault="009C0F8B" w:rsidP="009C0F8B">
            <w:pPr>
              <w:pStyle w:val="acctmergecolhdg"/>
              <w:spacing w:line="240" w:lineRule="atLeast"/>
              <w:ind w:left="-83" w:right="-79" w:firstLine="4"/>
              <w:rPr>
                <w:b w:val="0"/>
                <w:bCs/>
                <w:szCs w:val="22"/>
              </w:rPr>
            </w:pPr>
          </w:p>
        </w:tc>
        <w:tc>
          <w:tcPr>
            <w:tcW w:w="1390" w:type="dxa"/>
            <w:gridSpan w:val="2"/>
            <w:vAlign w:val="bottom"/>
            <w:hideMark/>
          </w:tcPr>
          <w:p w14:paraId="2DD7E749" w14:textId="632FC7FB" w:rsidR="009C0F8B" w:rsidRPr="00215341" w:rsidRDefault="009C0F8B" w:rsidP="009C0F8B">
            <w:pPr>
              <w:pStyle w:val="acctmergecolhdg"/>
              <w:spacing w:line="240" w:lineRule="atLeast"/>
              <w:ind w:left="-83" w:right="-79" w:firstLine="4"/>
              <w:rPr>
                <w:b w:val="0"/>
                <w:bCs/>
                <w:szCs w:val="22"/>
              </w:rPr>
            </w:pPr>
            <w:r>
              <w:rPr>
                <w:b w:val="0"/>
                <w:bCs/>
                <w:szCs w:val="22"/>
              </w:rPr>
              <w:t>202</w:t>
            </w:r>
            <w:r w:rsidR="00A11698">
              <w:rPr>
                <w:b w:val="0"/>
                <w:bCs/>
                <w:szCs w:val="22"/>
              </w:rPr>
              <w:t>5</w:t>
            </w:r>
          </w:p>
        </w:tc>
      </w:tr>
      <w:tr w:rsidR="00881D3B" w:rsidRPr="00215341" w14:paraId="786FAB3E" w14:textId="77777777">
        <w:trPr>
          <w:gridAfter w:val="1"/>
          <w:wAfter w:w="20" w:type="dxa"/>
          <w:cantSplit/>
          <w:tblHeader/>
        </w:trPr>
        <w:tc>
          <w:tcPr>
            <w:tcW w:w="3240" w:type="dxa"/>
            <w:vAlign w:val="bottom"/>
          </w:tcPr>
          <w:p w14:paraId="33E7D73A" w14:textId="77777777" w:rsidR="00881D3B" w:rsidRPr="00215341" w:rsidRDefault="00881D3B" w:rsidP="00881D3B">
            <w:pPr>
              <w:pStyle w:val="acctfourfigures"/>
              <w:tabs>
                <w:tab w:val="left" w:pos="720"/>
              </w:tabs>
              <w:spacing w:line="240" w:lineRule="atLeast"/>
              <w:ind w:left="188" w:hanging="174"/>
              <w:rPr>
                <w:b/>
                <w:bCs/>
                <w:i/>
                <w:iCs/>
                <w:szCs w:val="22"/>
              </w:rPr>
            </w:pPr>
          </w:p>
        </w:tc>
        <w:tc>
          <w:tcPr>
            <w:tcW w:w="5960" w:type="dxa"/>
            <w:gridSpan w:val="7"/>
            <w:vAlign w:val="bottom"/>
            <w:hideMark/>
          </w:tcPr>
          <w:p w14:paraId="6038A71B" w14:textId="77777777" w:rsidR="00881D3B" w:rsidRPr="00215341" w:rsidRDefault="00881D3B" w:rsidP="00881D3B">
            <w:pPr>
              <w:pStyle w:val="acctmergecolhdg"/>
              <w:spacing w:line="240" w:lineRule="atLeast"/>
              <w:ind w:left="-83" w:right="-79" w:firstLine="4"/>
              <w:rPr>
                <w:b w:val="0"/>
                <w:bCs/>
                <w:i/>
                <w:iCs/>
                <w:szCs w:val="22"/>
              </w:rPr>
            </w:pPr>
            <w:r w:rsidRPr="00215341">
              <w:rPr>
                <w:b w:val="0"/>
                <w:bCs/>
                <w:i/>
                <w:iCs/>
                <w:szCs w:val="22"/>
              </w:rPr>
              <w:t>(in thousand Baht)</w:t>
            </w:r>
          </w:p>
        </w:tc>
      </w:tr>
      <w:tr w:rsidR="00E31DE2" w14:paraId="32EEFD49" w14:textId="77777777" w:rsidTr="00215341">
        <w:trPr>
          <w:cantSplit/>
          <w:trHeight w:val="56"/>
          <w:tblHeader/>
        </w:trPr>
        <w:tc>
          <w:tcPr>
            <w:tcW w:w="3240" w:type="dxa"/>
            <w:vAlign w:val="bottom"/>
          </w:tcPr>
          <w:p w14:paraId="2ABC9D95" w14:textId="5E2780C4" w:rsidR="00E31DE2" w:rsidRPr="00215341" w:rsidRDefault="00E31DE2" w:rsidP="00E31DE2">
            <w:pPr>
              <w:pStyle w:val="acctfourfigures"/>
              <w:tabs>
                <w:tab w:val="left" w:pos="720"/>
              </w:tabs>
              <w:spacing w:line="240" w:lineRule="atLeast"/>
              <w:ind w:left="226" w:hanging="216"/>
              <w:rPr>
                <w:szCs w:val="22"/>
              </w:rPr>
            </w:pPr>
            <w:r w:rsidRPr="00215341">
              <w:rPr>
                <w:szCs w:val="22"/>
              </w:rPr>
              <w:t>Investment properties</w:t>
            </w:r>
          </w:p>
        </w:tc>
        <w:tc>
          <w:tcPr>
            <w:tcW w:w="1350" w:type="dxa"/>
          </w:tcPr>
          <w:p w14:paraId="20F626DC" w14:textId="67CD7BD4" w:rsidR="00E31DE2" w:rsidRPr="007234FD" w:rsidRDefault="00FD735A" w:rsidP="00052004">
            <w:pPr>
              <w:pStyle w:val="acctmergecolhdg"/>
              <w:spacing w:line="240" w:lineRule="atLeast"/>
              <w:ind w:left="-83" w:right="-620" w:firstLine="4"/>
              <w:rPr>
                <w:b w:val="0"/>
                <w:bCs/>
              </w:rPr>
            </w:pPr>
            <w:r w:rsidRPr="00FD735A">
              <w:rPr>
                <w:b w:val="0"/>
                <w:bCs/>
              </w:rPr>
              <w:t>2,200</w:t>
            </w:r>
          </w:p>
        </w:tc>
        <w:tc>
          <w:tcPr>
            <w:tcW w:w="180" w:type="dxa"/>
            <w:vAlign w:val="bottom"/>
          </w:tcPr>
          <w:p w14:paraId="1E3D9593" w14:textId="77777777" w:rsidR="00E31DE2" w:rsidRPr="00215341" w:rsidRDefault="00E31DE2" w:rsidP="00E31DE2">
            <w:pPr>
              <w:pStyle w:val="acctmergecolhdg"/>
              <w:spacing w:line="240" w:lineRule="atLeast"/>
              <w:ind w:left="-83" w:right="-79" w:firstLine="4"/>
              <w:rPr>
                <w:szCs w:val="22"/>
              </w:rPr>
            </w:pPr>
          </w:p>
        </w:tc>
        <w:tc>
          <w:tcPr>
            <w:tcW w:w="1350" w:type="dxa"/>
          </w:tcPr>
          <w:p w14:paraId="3B9FDF1A" w14:textId="7D5436CF" w:rsidR="00E31DE2" w:rsidRPr="00E31DE2" w:rsidRDefault="00E31DE2" w:rsidP="00E31DE2">
            <w:pPr>
              <w:pStyle w:val="acctmergecolhdg"/>
              <w:spacing w:line="240" w:lineRule="atLeast"/>
              <w:ind w:left="-83" w:right="-440" w:firstLine="4"/>
              <w:rPr>
                <w:b w:val="0"/>
                <w:bCs/>
                <w:szCs w:val="22"/>
                <w:cs/>
                <w:lang w:bidi="th-TH"/>
              </w:rPr>
            </w:pPr>
            <w:r>
              <w:rPr>
                <w:b w:val="0"/>
                <w:bCs/>
                <w:szCs w:val="22"/>
              </w:rPr>
              <w:t xml:space="preserve">    </w:t>
            </w:r>
            <w:r w:rsidRPr="00E31DE2">
              <w:rPr>
                <w:b w:val="0"/>
                <w:bCs/>
                <w:szCs w:val="22"/>
              </w:rPr>
              <w:t>2,200</w:t>
            </w:r>
          </w:p>
        </w:tc>
        <w:tc>
          <w:tcPr>
            <w:tcW w:w="178" w:type="dxa"/>
          </w:tcPr>
          <w:p w14:paraId="7F3EB2D8" w14:textId="77777777" w:rsidR="00E31DE2" w:rsidRPr="00E31DE2" w:rsidRDefault="00E31DE2" w:rsidP="00E31DE2">
            <w:pPr>
              <w:pStyle w:val="acctmergecolhdg"/>
              <w:spacing w:line="240" w:lineRule="atLeast"/>
              <w:ind w:left="-83" w:right="-79" w:firstLine="4"/>
              <w:rPr>
                <w:b w:val="0"/>
                <w:bCs/>
                <w:szCs w:val="22"/>
              </w:rPr>
            </w:pPr>
          </w:p>
        </w:tc>
        <w:tc>
          <w:tcPr>
            <w:tcW w:w="1352" w:type="dxa"/>
          </w:tcPr>
          <w:p w14:paraId="236016D6" w14:textId="65D4283A" w:rsidR="00E31DE2" w:rsidRPr="00E31DE2" w:rsidRDefault="00FD735A" w:rsidP="00052004">
            <w:pPr>
              <w:pStyle w:val="acctmergecolhdg"/>
              <w:spacing w:line="240" w:lineRule="atLeast"/>
              <w:ind w:left="-83" w:right="-710" w:firstLine="4"/>
              <w:rPr>
                <w:b w:val="0"/>
                <w:bCs/>
                <w:szCs w:val="22"/>
              </w:rPr>
            </w:pPr>
            <w:r w:rsidRPr="00FD735A">
              <w:rPr>
                <w:b w:val="0"/>
                <w:bCs/>
                <w:szCs w:val="22"/>
              </w:rPr>
              <w:t>2,200</w:t>
            </w:r>
          </w:p>
        </w:tc>
        <w:tc>
          <w:tcPr>
            <w:tcW w:w="180" w:type="dxa"/>
            <w:vAlign w:val="bottom"/>
          </w:tcPr>
          <w:p w14:paraId="3858C7B7" w14:textId="77777777" w:rsidR="00E31DE2" w:rsidRPr="00E31DE2" w:rsidRDefault="00E31DE2" w:rsidP="00E31DE2">
            <w:pPr>
              <w:pStyle w:val="acctmergecolhdg"/>
              <w:spacing w:line="240" w:lineRule="atLeast"/>
              <w:ind w:left="-83" w:right="-79" w:firstLine="4"/>
              <w:rPr>
                <w:b w:val="0"/>
                <w:bCs/>
                <w:szCs w:val="22"/>
              </w:rPr>
            </w:pPr>
          </w:p>
        </w:tc>
        <w:tc>
          <w:tcPr>
            <w:tcW w:w="1390" w:type="dxa"/>
            <w:gridSpan w:val="2"/>
          </w:tcPr>
          <w:p w14:paraId="40F28542" w14:textId="30B94E3D" w:rsidR="00E31DE2" w:rsidRPr="00E31DE2" w:rsidRDefault="00E31DE2" w:rsidP="00E31DE2">
            <w:pPr>
              <w:pStyle w:val="acctmergecolhdg"/>
              <w:tabs>
                <w:tab w:val="left" w:pos="1001"/>
                <w:tab w:val="left" w:pos="1175"/>
              </w:tabs>
              <w:spacing w:line="240" w:lineRule="atLeast"/>
              <w:ind w:left="-83" w:right="-490" w:firstLine="4"/>
              <w:rPr>
                <w:b w:val="0"/>
                <w:bCs/>
                <w:szCs w:val="22"/>
                <w:cs/>
                <w:lang w:bidi="th-TH"/>
              </w:rPr>
            </w:pPr>
            <w:r>
              <w:rPr>
                <w:b w:val="0"/>
                <w:bCs/>
                <w:szCs w:val="22"/>
              </w:rPr>
              <w:t xml:space="preserve">    </w:t>
            </w:r>
            <w:r w:rsidRPr="00E31DE2">
              <w:rPr>
                <w:b w:val="0"/>
                <w:bCs/>
                <w:szCs w:val="22"/>
              </w:rPr>
              <w:t>2,200</w:t>
            </w:r>
          </w:p>
        </w:tc>
      </w:tr>
      <w:tr w:rsidR="00E31DE2" w14:paraId="2F7E3ECC" w14:textId="77777777" w:rsidTr="004E441C">
        <w:trPr>
          <w:cantSplit/>
          <w:trHeight w:val="56"/>
          <w:tblHeader/>
        </w:trPr>
        <w:tc>
          <w:tcPr>
            <w:tcW w:w="3240" w:type="dxa"/>
            <w:vAlign w:val="bottom"/>
          </w:tcPr>
          <w:p w14:paraId="7B87E80F" w14:textId="6E2BACE0" w:rsidR="00E31DE2" w:rsidRPr="00215341" w:rsidRDefault="00E31DE2" w:rsidP="00E31DE2">
            <w:pPr>
              <w:pStyle w:val="acctfourfigures"/>
              <w:tabs>
                <w:tab w:val="left" w:pos="720"/>
              </w:tabs>
              <w:spacing w:line="240" w:lineRule="atLeast"/>
              <w:ind w:left="226" w:hanging="216"/>
              <w:rPr>
                <w:b/>
                <w:bCs/>
                <w:i/>
                <w:iCs/>
                <w:color w:val="0000FF"/>
                <w:szCs w:val="22"/>
                <w:lang w:val="en-US"/>
              </w:rPr>
            </w:pPr>
            <w:r w:rsidRPr="00215341">
              <w:rPr>
                <w:szCs w:val="22"/>
              </w:rPr>
              <w:t>Property, plant and equipment</w:t>
            </w:r>
          </w:p>
        </w:tc>
        <w:tc>
          <w:tcPr>
            <w:tcW w:w="1350" w:type="dxa"/>
          </w:tcPr>
          <w:p w14:paraId="27DE900C" w14:textId="4ED14075" w:rsidR="00E31DE2" w:rsidRPr="007234FD" w:rsidRDefault="00FD735A" w:rsidP="00052004">
            <w:pPr>
              <w:pStyle w:val="acctmergecolhdg"/>
              <w:tabs>
                <w:tab w:val="left" w:pos="1183"/>
                <w:tab w:val="left" w:pos="1270"/>
              </w:tabs>
              <w:spacing w:line="240" w:lineRule="atLeast"/>
              <w:ind w:left="-83" w:right="-530" w:firstLine="4"/>
              <w:rPr>
                <w:b w:val="0"/>
                <w:bCs/>
              </w:rPr>
            </w:pPr>
            <w:r w:rsidRPr="00FD735A">
              <w:rPr>
                <w:b w:val="0"/>
                <w:bCs/>
              </w:rPr>
              <w:t>99,602</w:t>
            </w:r>
          </w:p>
        </w:tc>
        <w:tc>
          <w:tcPr>
            <w:tcW w:w="180" w:type="dxa"/>
            <w:vAlign w:val="bottom"/>
          </w:tcPr>
          <w:p w14:paraId="2048D4EF" w14:textId="77777777" w:rsidR="00E31DE2" w:rsidRPr="00215341" w:rsidRDefault="00E31DE2" w:rsidP="00E31DE2">
            <w:pPr>
              <w:pStyle w:val="acctmergecolhdg"/>
              <w:spacing w:line="240" w:lineRule="atLeast"/>
              <w:ind w:left="-83" w:right="-79" w:firstLine="4"/>
              <w:rPr>
                <w:szCs w:val="22"/>
              </w:rPr>
            </w:pPr>
          </w:p>
        </w:tc>
        <w:tc>
          <w:tcPr>
            <w:tcW w:w="1350" w:type="dxa"/>
          </w:tcPr>
          <w:p w14:paraId="251D8D9F" w14:textId="5CB523DA" w:rsidR="00E31DE2" w:rsidRPr="00E31DE2" w:rsidRDefault="00E31DE2" w:rsidP="00E31DE2">
            <w:pPr>
              <w:pStyle w:val="acctmergecolhdg"/>
              <w:spacing w:line="240" w:lineRule="atLeast"/>
              <w:ind w:left="-83" w:right="-440" w:firstLine="4"/>
              <w:rPr>
                <w:b w:val="0"/>
                <w:bCs/>
                <w:szCs w:val="22"/>
              </w:rPr>
            </w:pPr>
            <w:r w:rsidRPr="00E31DE2">
              <w:rPr>
                <w:b w:val="0"/>
                <w:bCs/>
                <w:szCs w:val="22"/>
              </w:rPr>
              <w:t>105,601</w:t>
            </w:r>
          </w:p>
        </w:tc>
        <w:tc>
          <w:tcPr>
            <w:tcW w:w="178" w:type="dxa"/>
          </w:tcPr>
          <w:p w14:paraId="79CEDA76" w14:textId="77777777" w:rsidR="00E31DE2" w:rsidRPr="00E31DE2" w:rsidRDefault="00E31DE2" w:rsidP="00E31DE2">
            <w:pPr>
              <w:pStyle w:val="acctmergecolhdg"/>
              <w:spacing w:line="240" w:lineRule="atLeast"/>
              <w:ind w:left="-83" w:right="-79" w:firstLine="4"/>
              <w:rPr>
                <w:b w:val="0"/>
                <w:bCs/>
                <w:szCs w:val="22"/>
              </w:rPr>
            </w:pPr>
          </w:p>
        </w:tc>
        <w:tc>
          <w:tcPr>
            <w:tcW w:w="1352" w:type="dxa"/>
          </w:tcPr>
          <w:p w14:paraId="0F9FC892" w14:textId="140FE4A9" w:rsidR="00E31DE2" w:rsidRPr="00E31DE2" w:rsidRDefault="00FD735A" w:rsidP="00052004">
            <w:pPr>
              <w:pStyle w:val="acctmergecolhdg"/>
              <w:spacing w:line="240" w:lineRule="atLeast"/>
              <w:ind w:left="-83" w:right="-620" w:firstLine="4"/>
              <w:rPr>
                <w:b w:val="0"/>
                <w:bCs/>
                <w:szCs w:val="22"/>
              </w:rPr>
            </w:pPr>
            <w:r w:rsidRPr="00FD735A">
              <w:rPr>
                <w:b w:val="0"/>
                <w:bCs/>
                <w:szCs w:val="22"/>
              </w:rPr>
              <w:t>98,475</w:t>
            </w:r>
          </w:p>
        </w:tc>
        <w:tc>
          <w:tcPr>
            <w:tcW w:w="180" w:type="dxa"/>
            <w:vAlign w:val="bottom"/>
          </w:tcPr>
          <w:p w14:paraId="7FDE4B7F" w14:textId="77777777" w:rsidR="00E31DE2" w:rsidRPr="00E31DE2" w:rsidRDefault="00E31DE2" w:rsidP="00E31DE2">
            <w:pPr>
              <w:pStyle w:val="acctmergecolhdg"/>
              <w:spacing w:line="240" w:lineRule="atLeast"/>
              <w:ind w:left="-83" w:right="-79" w:firstLine="4"/>
              <w:rPr>
                <w:b w:val="0"/>
                <w:bCs/>
                <w:szCs w:val="22"/>
              </w:rPr>
            </w:pPr>
          </w:p>
        </w:tc>
        <w:tc>
          <w:tcPr>
            <w:tcW w:w="1390" w:type="dxa"/>
            <w:gridSpan w:val="2"/>
          </w:tcPr>
          <w:p w14:paraId="0E034BC3" w14:textId="01E3D5C0" w:rsidR="00E31DE2" w:rsidRPr="00E31DE2" w:rsidRDefault="00E31DE2" w:rsidP="00E31DE2">
            <w:pPr>
              <w:pStyle w:val="acctmergecolhdg"/>
              <w:tabs>
                <w:tab w:val="left" w:pos="906"/>
              </w:tabs>
              <w:spacing w:line="240" w:lineRule="atLeast"/>
              <w:ind w:left="-83" w:right="-490" w:firstLine="4"/>
              <w:rPr>
                <w:b w:val="0"/>
                <w:bCs/>
                <w:szCs w:val="22"/>
              </w:rPr>
            </w:pPr>
            <w:r w:rsidRPr="00E31DE2">
              <w:rPr>
                <w:rFonts w:cs="Angsana New"/>
                <w:b w:val="0"/>
                <w:bCs/>
                <w:szCs w:val="28"/>
                <w:lang w:val="en-US" w:bidi="th-TH"/>
              </w:rPr>
              <w:t>104,419</w:t>
            </w:r>
          </w:p>
        </w:tc>
      </w:tr>
      <w:tr w:rsidR="00E31DE2" w14:paraId="15E83ED6" w14:textId="77777777">
        <w:trPr>
          <w:cantSplit/>
          <w:trHeight w:val="253"/>
          <w:tblHeader/>
        </w:trPr>
        <w:tc>
          <w:tcPr>
            <w:tcW w:w="3240" w:type="dxa"/>
            <w:vAlign w:val="bottom"/>
          </w:tcPr>
          <w:p w14:paraId="193BF27A" w14:textId="1ED9540B" w:rsidR="00E31DE2" w:rsidRPr="00215341" w:rsidRDefault="00E31DE2" w:rsidP="00E31DE2">
            <w:pPr>
              <w:rPr>
                <w:rFonts w:ascii="Times New Roman" w:hAnsi="Times New Roman" w:cs="Times New Roman"/>
                <w:b/>
                <w:bCs/>
                <w:sz w:val="22"/>
                <w:szCs w:val="22"/>
              </w:rPr>
            </w:pPr>
            <w:r w:rsidRPr="00215341">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2BD1E80C" w14:textId="100EE909" w:rsidR="00E31DE2" w:rsidRPr="00907708" w:rsidRDefault="00FD735A" w:rsidP="00E31DE2">
            <w:pPr>
              <w:pStyle w:val="acctmergecolhdg"/>
              <w:tabs>
                <w:tab w:val="left" w:pos="1093"/>
                <w:tab w:val="left" w:pos="1183"/>
              </w:tabs>
              <w:spacing w:line="240" w:lineRule="atLeast"/>
              <w:ind w:left="-83" w:right="-440" w:firstLine="4"/>
            </w:pPr>
            <w:r w:rsidRPr="00FD735A">
              <w:t>101,802</w:t>
            </w:r>
          </w:p>
        </w:tc>
        <w:tc>
          <w:tcPr>
            <w:tcW w:w="180" w:type="dxa"/>
            <w:vAlign w:val="bottom"/>
          </w:tcPr>
          <w:p w14:paraId="2EBFD0E7" w14:textId="77777777" w:rsidR="00E31DE2" w:rsidRPr="00907708" w:rsidRDefault="00E31DE2" w:rsidP="00E31DE2">
            <w:pPr>
              <w:pStyle w:val="acctmergecolhdg"/>
              <w:spacing w:line="240" w:lineRule="atLeast"/>
              <w:ind w:left="-83" w:right="-79" w:firstLine="4"/>
              <w:rPr>
                <w:szCs w:val="22"/>
              </w:rPr>
            </w:pPr>
          </w:p>
        </w:tc>
        <w:tc>
          <w:tcPr>
            <w:tcW w:w="1350" w:type="dxa"/>
            <w:tcBorders>
              <w:top w:val="single" w:sz="4" w:space="0" w:color="auto"/>
              <w:bottom w:val="double" w:sz="4" w:space="0" w:color="auto"/>
            </w:tcBorders>
          </w:tcPr>
          <w:p w14:paraId="0FBDFEC5" w14:textId="62CEA41D" w:rsidR="00E31DE2" w:rsidRPr="00A11698" w:rsidRDefault="00E31DE2" w:rsidP="00E31DE2">
            <w:pPr>
              <w:pStyle w:val="acctmergecolhdg"/>
              <w:spacing w:line="240" w:lineRule="atLeast"/>
              <w:ind w:left="-83" w:right="-440" w:firstLine="4"/>
              <w:rPr>
                <w:szCs w:val="22"/>
                <w:highlight w:val="yellow"/>
              </w:rPr>
            </w:pPr>
            <w:r w:rsidRPr="005549A8">
              <w:rPr>
                <w:bCs/>
                <w:szCs w:val="22"/>
              </w:rPr>
              <w:t>107,801</w:t>
            </w:r>
          </w:p>
        </w:tc>
        <w:tc>
          <w:tcPr>
            <w:tcW w:w="178" w:type="dxa"/>
          </w:tcPr>
          <w:p w14:paraId="06E37EAC" w14:textId="77777777" w:rsidR="00E31DE2" w:rsidRPr="00907708" w:rsidRDefault="00E31DE2" w:rsidP="00E31DE2">
            <w:pPr>
              <w:pStyle w:val="acctmergecolhdg"/>
              <w:spacing w:line="240" w:lineRule="atLeast"/>
              <w:ind w:left="-83" w:right="-79" w:firstLine="4"/>
              <w:rPr>
                <w:szCs w:val="22"/>
              </w:rPr>
            </w:pPr>
          </w:p>
        </w:tc>
        <w:tc>
          <w:tcPr>
            <w:tcW w:w="1352" w:type="dxa"/>
            <w:tcBorders>
              <w:top w:val="single" w:sz="4" w:space="0" w:color="auto"/>
              <w:bottom w:val="double" w:sz="4" w:space="0" w:color="auto"/>
            </w:tcBorders>
          </w:tcPr>
          <w:p w14:paraId="607F3B50" w14:textId="3EDE2F6D" w:rsidR="00E31DE2" w:rsidRPr="00907708" w:rsidRDefault="00FD735A" w:rsidP="00E31DE2">
            <w:pPr>
              <w:pStyle w:val="acctmergecolhdg"/>
              <w:tabs>
                <w:tab w:val="left" w:pos="1001"/>
                <w:tab w:val="left" w:pos="1183"/>
              </w:tabs>
              <w:spacing w:line="240" w:lineRule="atLeast"/>
              <w:ind w:left="-83" w:right="-490" w:firstLine="4"/>
              <w:rPr>
                <w:szCs w:val="22"/>
              </w:rPr>
            </w:pPr>
            <w:r w:rsidRPr="00FD735A">
              <w:rPr>
                <w:szCs w:val="22"/>
              </w:rPr>
              <w:t>100,675</w:t>
            </w:r>
          </w:p>
        </w:tc>
        <w:tc>
          <w:tcPr>
            <w:tcW w:w="180" w:type="dxa"/>
            <w:vAlign w:val="bottom"/>
          </w:tcPr>
          <w:p w14:paraId="0C135A10" w14:textId="77777777" w:rsidR="00E31DE2" w:rsidRPr="00907708" w:rsidRDefault="00E31DE2" w:rsidP="00E31DE2">
            <w:pPr>
              <w:pStyle w:val="acctmergecolhdg"/>
              <w:spacing w:line="240" w:lineRule="atLeast"/>
              <w:ind w:left="-83" w:right="-79" w:firstLine="4"/>
              <w:rPr>
                <w:szCs w:val="22"/>
              </w:rPr>
            </w:pPr>
          </w:p>
        </w:tc>
        <w:tc>
          <w:tcPr>
            <w:tcW w:w="1390" w:type="dxa"/>
            <w:gridSpan w:val="2"/>
            <w:tcBorders>
              <w:top w:val="single" w:sz="4" w:space="0" w:color="auto"/>
              <w:bottom w:val="double" w:sz="4" w:space="0" w:color="auto"/>
            </w:tcBorders>
          </w:tcPr>
          <w:p w14:paraId="5D72BDCD" w14:textId="39ECAF84" w:rsidR="00E31DE2" w:rsidRPr="00A11698" w:rsidRDefault="00E31DE2" w:rsidP="00E31DE2">
            <w:pPr>
              <w:pStyle w:val="acctmergecolhdg"/>
              <w:spacing w:line="240" w:lineRule="atLeast"/>
              <w:ind w:left="-83" w:right="-490" w:firstLine="4"/>
              <w:rPr>
                <w:szCs w:val="22"/>
                <w:highlight w:val="yellow"/>
              </w:rPr>
            </w:pPr>
            <w:r w:rsidRPr="005549A8">
              <w:rPr>
                <w:bCs/>
                <w:szCs w:val="22"/>
              </w:rPr>
              <w:t>106,619</w:t>
            </w:r>
          </w:p>
        </w:tc>
      </w:tr>
    </w:tbl>
    <w:p w14:paraId="2F50FB0F" w14:textId="77777777" w:rsidR="00F54836" w:rsidRDefault="00F54836" w:rsidP="00107C80">
      <w:pPr>
        <w:pStyle w:val="block"/>
        <w:tabs>
          <w:tab w:val="left" w:pos="360"/>
          <w:tab w:val="left" w:pos="810"/>
          <w:tab w:val="left" w:pos="900"/>
        </w:tabs>
        <w:spacing w:after="0" w:line="240" w:lineRule="atLeast"/>
        <w:ind w:left="0"/>
        <w:jc w:val="both"/>
        <w:rPr>
          <w:szCs w:val="22"/>
          <w:lang w:val="en-US"/>
        </w:rPr>
      </w:pPr>
    </w:p>
    <w:p w14:paraId="77F44ED7" w14:textId="5062047D" w:rsidR="00480A1D" w:rsidRDefault="00480A1D" w:rsidP="00386E03">
      <w:pPr>
        <w:tabs>
          <w:tab w:val="clear" w:pos="227"/>
          <w:tab w:val="clear" w:pos="454"/>
          <w:tab w:val="clear" w:pos="680"/>
          <w:tab w:val="left" w:pos="720"/>
        </w:tabs>
        <w:spacing w:line="240" w:lineRule="exact"/>
        <w:ind w:left="540"/>
        <w:jc w:val="thaiDistribute"/>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009C0F8B">
        <w:rPr>
          <w:rFonts w:ascii="Times New Roman" w:hAnsi="Times New Roman" w:cs="Times New Roman"/>
          <w:sz w:val="22"/>
          <w:szCs w:val="22"/>
        </w:rPr>
        <w:t>31 March 202</w:t>
      </w:r>
      <w:r w:rsidR="00A11698">
        <w:rPr>
          <w:rFonts w:ascii="Times New Roman" w:hAnsi="Times New Roman" w:cs="Times New Roman"/>
          <w:sz w:val="22"/>
          <w:szCs w:val="22"/>
        </w:rPr>
        <w:t>6</w:t>
      </w:r>
      <w:r>
        <w:rPr>
          <w:rFonts w:ascii="Times New Roman" w:hAnsi="Times New Roman" w:cs="Times New Roman"/>
          <w:sz w:val="22"/>
          <w:szCs w:val="22"/>
        </w:rPr>
        <w:t xml:space="preserve">, the Group and the Company </w:t>
      </w:r>
      <w:r w:rsidR="002014AC" w:rsidRPr="002014AC">
        <w:rPr>
          <w:rFonts w:ascii="Times New Roman" w:hAnsi="Times New Roman" w:cs="Times New Roman"/>
          <w:sz w:val="22"/>
          <w:szCs w:val="22"/>
        </w:rPr>
        <w:t>had un</w:t>
      </w:r>
      <w:r w:rsidR="00612B67">
        <w:rPr>
          <w:rFonts w:ascii="Times New Roman" w:hAnsi="Times New Roman" w:cs="Times New Roman"/>
          <w:sz w:val="22"/>
          <w:szCs w:val="22"/>
        </w:rPr>
        <w:t xml:space="preserve">used </w:t>
      </w:r>
      <w:r w:rsidR="002014AC" w:rsidRPr="002014AC">
        <w:rPr>
          <w:rFonts w:ascii="Times New Roman" w:hAnsi="Times New Roman" w:cs="Times New Roman"/>
          <w:sz w:val="22"/>
          <w:szCs w:val="22"/>
        </w:rPr>
        <w:t>credit facilit</w:t>
      </w:r>
      <w:r w:rsidR="00612B67">
        <w:rPr>
          <w:rFonts w:ascii="Times New Roman" w:hAnsi="Times New Roman" w:cs="Times New Roman"/>
          <w:sz w:val="22"/>
          <w:szCs w:val="22"/>
        </w:rPr>
        <w:t>y lines</w:t>
      </w:r>
      <w:r>
        <w:rPr>
          <w:rFonts w:ascii="Times New Roman" w:hAnsi="Times New Roman" w:cs="Times New Roman"/>
          <w:sz w:val="22"/>
          <w:szCs w:val="22"/>
        </w:rPr>
        <w:t xml:space="preserve"> </w:t>
      </w:r>
      <w:r w:rsidRPr="00083528">
        <w:rPr>
          <w:rFonts w:ascii="Times New Roman" w:hAnsi="Times New Roman" w:cs="Times New Roman"/>
          <w:sz w:val="22"/>
          <w:szCs w:val="22"/>
        </w:rPr>
        <w:t>totaling Baht</w:t>
      </w:r>
      <w:r w:rsidR="00D37CC3" w:rsidRPr="00083528">
        <w:rPr>
          <w:rFonts w:ascii="Times New Roman" w:hAnsi="Times New Roman" w:cs="Times New Roman"/>
          <w:sz w:val="22"/>
          <w:szCs w:val="22"/>
        </w:rPr>
        <w:t xml:space="preserve"> </w:t>
      </w:r>
      <w:proofErr w:type="gramStart"/>
      <w:r w:rsidR="00FD735A" w:rsidRPr="00FD735A">
        <w:rPr>
          <w:rFonts w:ascii="Times New Roman" w:hAnsi="Times New Roman" w:cs="Times New Roman"/>
          <w:sz w:val="22"/>
          <w:szCs w:val="22"/>
        </w:rPr>
        <w:t xml:space="preserve">1,478  </w:t>
      </w:r>
      <w:r w:rsidRPr="00FD735A">
        <w:rPr>
          <w:rFonts w:ascii="Times New Roman" w:hAnsi="Times New Roman" w:cs="Times New Roman"/>
          <w:sz w:val="22"/>
          <w:szCs w:val="22"/>
        </w:rPr>
        <w:t>million</w:t>
      </w:r>
      <w:proofErr w:type="gramEnd"/>
      <w:r w:rsidRPr="00FD735A">
        <w:rPr>
          <w:rFonts w:ascii="Times New Roman" w:hAnsi="Times New Roman" w:cs="Times New Roman"/>
          <w:sz w:val="22"/>
          <w:szCs w:val="22"/>
        </w:rPr>
        <w:t xml:space="preserve"> and Baht</w:t>
      </w:r>
      <w:r w:rsidR="00D37CC3" w:rsidRPr="00FD735A">
        <w:rPr>
          <w:rFonts w:ascii="Times New Roman" w:hAnsi="Times New Roman" w:cs="Times New Roman"/>
          <w:sz w:val="22"/>
          <w:szCs w:val="22"/>
        </w:rPr>
        <w:t xml:space="preserve"> </w:t>
      </w:r>
      <w:r w:rsidR="00FD735A" w:rsidRPr="00FD735A">
        <w:rPr>
          <w:rFonts w:ascii="Times New Roman" w:hAnsi="Times New Roman" w:cs="Times New Roman"/>
          <w:sz w:val="22"/>
          <w:szCs w:val="22"/>
        </w:rPr>
        <w:t xml:space="preserve">1,473 </w:t>
      </w:r>
      <w:r w:rsidRPr="00FD735A">
        <w:rPr>
          <w:rFonts w:ascii="Times New Roman" w:hAnsi="Times New Roman" w:cs="Times New Roman"/>
          <w:sz w:val="22"/>
          <w:szCs w:val="22"/>
        </w:rPr>
        <w:t xml:space="preserve">million, respectively </w:t>
      </w:r>
      <w:r w:rsidRPr="00FD735A">
        <w:rPr>
          <w:rFonts w:ascii="Times New Roman" w:hAnsi="Times New Roman" w:cs="Times New Roman"/>
          <w:i/>
          <w:iCs/>
          <w:sz w:val="22"/>
          <w:szCs w:val="22"/>
        </w:rPr>
        <w:t>(31 December 202</w:t>
      </w:r>
      <w:r w:rsidR="00D06DCC" w:rsidRPr="00FD735A">
        <w:rPr>
          <w:rFonts w:ascii="Times New Roman" w:hAnsi="Times New Roman" w:cs="Times New Roman"/>
          <w:i/>
          <w:iCs/>
          <w:sz w:val="22"/>
          <w:szCs w:val="22"/>
        </w:rPr>
        <w:t>5</w:t>
      </w:r>
      <w:r w:rsidRPr="00FD735A">
        <w:rPr>
          <w:rFonts w:ascii="Times New Roman" w:hAnsi="Times New Roman" w:cs="Times New Roman"/>
          <w:i/>
          <w:iCs/>
          <w:sz w:val="22"/>
          <w:szCs w:val="22"/>
        </w:rPr>
        <w:t xml:space="preserve">: Baht </w:t>
      </w:r>
      <w:r w:rsidR="00AE1EC9" w:rsidRPr="00FD735A">
        <w:rPr>
          <w:rFonts w:ascii="Times New Roman" w:hAnsi="Times New Roman" w:cs="Times New Roman"/>
          <w:i/>
          <w:iCs/>
          <w:sz w:val="22"/>
          <w:szCs w:val="22"/>
        </w:rPr>
        <w:t>1,</w:t>
      </w:r>
      <w:r w:rsidR="00351FC1" w:rsidRPr="00FD735A">
        <w:rPr>
          <w:rFonts w:ascii="Times New Roman" w:hAnsi="Times New Roman"/>
          <w:i/>
          <w:iCs/>
          <w:sz w:val="22"/>
          <w:szCs w:val="28"/>
        </w:rPr>
        <w:t>511</w:t>
      </w:r>
      <w:r w:rsidR="00AE1EC9" w:rsidRPr="00FD735A">
        <w:rPr>
          <w:rFonts w:ascii="Times New Roman" w:hAnsi="Times New Roman" w:cs="Times New Roman"/>
          <w:i/>
          <w:iCs/>
          <w:sz w:val="22"/>
          <w:szCs w:val="22"/>
        </w:rPr>
        <w:t xml:space="preserve"> </w:t>
      </w:r>
      <w:r w:rsidRPr="00FD735A">
        <w:rPr>
          <w:rFonts w:ascii="Times New Roman" w:hAnsi="Times New Roman" w:cs="Times New Roman"/>
          <w:i/>
          <w:iCs/>
          <w:sz w:val="22"/>
          <w:szCs w:val="22"/>
        </w:rPr>
        <w:t>million and Baht</w:t>
      </w:r>
      <w:r w:rsidR="00AE1EC9" w:rsidRPr="00FD735A">
        <w:rPr>
          <w:rFonts w:ascii="Times New Roman" w:hAnsi="Times New Roman" w:cs="Times New Roman"/>
          <w:i/>
          <w:iCs/>
          <w:sz w:val="22"/>
          <w:szCs w:val="22"/>
        </w:rPr>
        <w:t xml:space="preserve"> 1,</w:t>
      </w:r>
      <w:r w:rsidR="00D06DCC" w:rsidRPr="00FD735A">
        <w:rPr>
          <w:rFonts w:ascii="Times New Roman" w:hAnsi="Times New Roman" w:cs="Times New Roman"/>
          <w:i/>
          <w:iCs/>
          <w:sz w:val="22"/>
          <w:szCs w:val="22"/>
        </w:rPr>
        <w:t>506</w:t>
      </w:r>
      <w:r w:rsidR="00AE1EC9" w:rsidRPr="00FD735A">
        <w:rPr>
          <w:rFonts w:ascii="Times New Roman" w:hAnsi="Times New Roman" w:cs="Times New Roman"/>
          <w:i/>
          <w:iCs/>
          <w:sz w:val="22"/>
          <w:szCs w:val="22"/>
        </w:rPr>
        <w:t xml:space="preserve"> </w:t>
      </w:r>
      <w:r w:rsidRPr="00FD735A">
        <w:rPr>
          <w:rFonts w:ascii="Times New Roman" w:hAnsi="Times New Roman" w:cs="Times New Roman"/>
          <w:i/>
          <w:iCs/>
          <w:sz w:val="22"/>
          <w:szCs w:val="22"/>
        </w:rPr>
        <w:t>million, respectively)</w:t>
      </w:r>
      <w:r w:rsidR="001F48EB" w:rsidRPr="00FD735A">
        <w:rPr>
          <w:rFonts w:ascii="Times New Roman" w:hAnsi="Times New Roman" w:cs="Times New Roman"/>
          <w:i/>
          <w:iCs/>
          <w:sz w:val="22"/>
          <w:szCs w:val="22"/>
        </w:rPr>
        <w:t>.</w:t>
      </w:r>
    </w:p>
    <w:p w14:paraId="6A2FA800" w14:textId="25B21F43" w:rsidR="00B374E5" w:rsidRDefault="00B37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3D660875" w14:textId="77777777" w:rsidR="00C56335" w:rsidRDefault="00C5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4E15AB7F" w14:textId="354BDC5D" w:rsidR="00480A1D" w:rsidRPr="00C23017" w:rsidRDefault="00333BDA" w:rsidP="00480A1D">
      <w:pPr>
        <w:pStyle w:val="Heading2"/>
        <w:tabs>
          <w:tab w:val="clear" w:pos="227"/>
          <w:tab w:val="clear" w:pos="454"/>
          <w:tab w:val="clear" w:pos="680"/>
          <w:tab w:val="clear" w:pos="907"/>
        </w:tabs>
        <w:spacing w:line="240" w:lineRule="exact"/>
        <w:ind w:left="540" w:right="108" w:hanging="540"/>
        <w:rPr>
          <w:rFonts w:ascii="Times New Roman" w:hAnsi="Times New Roman"/>
          <w:sz w:val="24"/>
          <w:szCs w:val="24"/>
        </w:rPr>
      </w:pPr>
      <w:r>
        <w:rPr>
          <w:rFonts w:ascii="Times New Roman" w:hAnsi="Times New Roman"/>
          <w:sz w:val="24"/>
          <w:szCs w:val="24"/>
        </w:rPr>
        <w:t>7</w:t>
      </w:r>
      <w:r w:rsidR="00480A1D" w:rsidRPr="00C23017">
        <w:rPr>
          <w:rFonts w:ascii="Times New Roman" w:hAnsi="Times New Roman"/>
          <w:sz w:val="24"/>
          <w:szCs w:val="24"/>
        </w:rPr>
        <w:tab/>
      </w:r>
      <w:r w:rsidR="00480A1D" w:rsidRPr="006018BB">
        <w:rPr>
          <w:rFonts w:ascii="Times New Roman" w:hAnsi="Times New Roman"/>
          <w:sz w:val="24"/>
          <w:szCs w:val="24"/>
        </w:rPr>
        <w:t>Segment information and disaggregation of revenue</w:t>
      </w:r>
    </w:p>
    <w:p w14:paraId="1BB66F8E" w14:textId="77777777" w:rsidR="005F024E" w:rsidRDefault="005F024E"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6A726D03" w14:textId="0184E2D6" w:rsidR="00366F7F" w:rsidRPr="00C23017" w:rsidRDefault="00366F7F"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r w:rsidRPr="00C23017">
        <w:rPr>
          <w:rFonts w:ascii="Times New Roman" w:hAnsi="Times New Roman" w:cs="Times New Roman"/>
          <w:sz w:val="22"/>
          <w:szCs w:val="22"/>
        </w:rPr>
        <w:t xml:space="preserve">Management considers that the Group operates in one line of business, which is the manufacturing and trading of canned and pouched seafood products. </w:t>
      </w:r>
      <w:r w:rsidR="00D7506C" w:rsidRPr="00C23017">
        <w:rPr>
          <w:rFonts w:ascii="Times New Roman" w:hAnsi="Times New Roman" w:cs="Times New Roman"/>
          <w:sz w:val="22"/>
          <w:szCs w:val="22"/>
        </w:rPr>
        <w:t>Management, therefore, considers that t</w:t>
      </w:r>
      <w:r w:rsidRPr="00C23017">
        <w:rPr>
          <w:rFonts w:ascii="Times New Roman" w:hAnsi="Times New Roman" w:cs="Times New Roman"/>
          <w:sz w:val="22"/>
          <w:szCs w:val="22"/>
        </w:rPr>
        <w:t>he Group has</w:t>
      </w:r>
      <w:r w:rsidR="00D7506C" w:rsidRPr="00C23017">
        <w:rPr>
          <w:rFonts w:ascii="Times New Roman" w:hAnsi="Times New Roman" w:cs="Times New Roman"/>
          <w:sz w:val="22"/>
          <w:szCs w:val="22"/>
        </w:rPr>
        <w:t xml:space="preserve"> </w:t>
      </w:r>
      <w:r w:rsidRPr="00C23017">
        <w:rPr>
          <w:rFonts w:ascii="Times New Roman" w:hAnsi="Times New Roman" w:cs="Times New Roman"/>
          <w:sz w:val="22"/>
          <w:szCs w:val="22"/>
        </w:rPr>
        <w:t>only one reportable segment.</w:t>
      </w:r>
    </w:p>
    <w:p w14:paraId="42CCF2BE" w14:textId="77777777" w:rsidR="00366F7F" w:rsidRPr="00C23017" w:rsidRDefault="00366F7F"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Pr>
          <w:rFonts w:ascii="Times New Roman" w:hAnsi="Times New Roman" w:cs="Times New Roman"/>
          <w:sz w:val="22"/>
          <w:szCs w:val="22"/>
        </w:rPr>
      </w:pPr>
    </w:p>
    <w:p w14:paraId="2C51E790" w14:textId="09954922" w:rsidR="00D1179C" w:rsidRDefault="00366F7F" w:rsidP="00C01B83">
      <w:pPr>
        <w:spacing w:line="240" w:lineRule="exact"/>
        <w:ind w:left="540"/>
        <w:jc w:val="thaiDistribute"/>
        <w:rPr>
          <w:rFonts w:ascii="Times New Roman" w:hAnsi="Times New Roman" w:cs="Times New Roman"/>
          <w:sz w:val="22"/>
          <w:szCs w:val="22"/>
        </w:rPr>
      </w:pPr>
      <w:r w:rsidRPr="00C23017">
        <w:rPr>
          <w:rFonts w:ascii="Times New Roman" w:hAnsi="Times New Roman" w:cs="Times New Roman"/>
          <w:sz w:val="22"/>
          <w:szCs w:val="22"/>
        </w:rPr>
        <w:t xml:space="preserve">In the following table, revenue is disaggregated by primary geographical market, major products and service lines and timing of revenue recognition. </w:t>
      </w:r>
    </w:p>
    <w:p w14:paraId="29458D7A" w14:textId="464A60D3" w:rsidR="00D1179C" w:rsidRDefault="00D1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98" w:type="dxa"/>
        <w:tblInd w:w="450" w:type="dxa"/>
        <w:tblLayout w:type="fixed"/>
        <w:tblLook w:val="01E0" w:firstRow="1" w:lastRow="1" w:firstColumn="1" w:lastColumn="1" w:noHBand="0" w:noVBand="0"/>
      </w:tblPr>
      <w:tblGrid>
        <w:gridCol w:w="3654"/>
        <w:gridCol w:w="1188"/>
        <w:gridCol w:w="270"/>
        <w:gridCol w:w="1179"/>
        <w:gridCol w:w="267"/>
        <w:gridCol w:w="1191"/>
        <w:gridCol w:w="270"/>
        <w:gridCol w:w="1179"/>
      </w:tblGrid>
      <w:tr w:rsidR="008A502E" w:rsidRPr="00F41992" w14:paraId="2604B1E1" w14:textId="77777777" w:rsidTr="00215341">
        <w:trPr>
          <w:trHeight w:val="87"/>
          <w:tblHeader/>
        </w:trPr>
        <w:tc>
          <w:tcPr>
            <w:tcW w:w="3654" w:type="dxa"/>
            <w:vAlign w:val="bottom"/>
          </w:tcPr>
          <w:p w14:paraId="12234B3B" w14:textId="063B500E" w:rsidR="008A502E" w:rsidRPr="008D23AB"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sz w:val="22"/>
                <w:szCs w:val="22"/>
              </w:rPr>
            </w:pPr>
          </w:p>
          <w:p w14:paraId="30D2D10B" w14:textId="386953B9" w:rsidR="008A502E" w:rsidRPr="00215341" w:rsidRDefault="00592CAD"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i/>
                <w:iCs/>
                <w:sz w:val="22"/>
                <w:szCs w:val="22"/>
              </w:rPr>
            </w:pPr>
            <w:r>
              <w:rPr>
                <w:rFonts w:ascii="Times New Roman" w:hAnsi="Times New Roman"/>
                <w:b/>
                <w:bCs/>
                <w:i/>
                <w:iCs/>
                <w:spacing w:val="-6"/>
                <w:sz w:val="22"/>
                <w:szCs w:val="28"/>
              </w:rPr>
              <w:t>Three</w:t>
            </w:r>
            <w:r w:rsidR="008A502E" w:rsidRPr="00E150E1">
              <w:rPr>
                <w:rFonts w:ascii="Times New Roman" w:hAnsi="Times New Roman" w:cs="Times New Roman"/>
                <w:b/>
                <w:bCs/>
                <w:i/>
                <w:iCs/>
                <w:spacing w:val="-6"/>
                <w:sz w:val="22"/>
                <w:szCs w:val="22"/>
              </w:rPr>
              <w:t>-month period ended</w:t>
            </w:r>
          </w:p>
        </w:tc>
        <w:tc>
          <w:tcPr>
            <w:tcW w:w="2637" w:type="dxa"/>
            <w:gridSpan w:val="3"/>
          </w:tcPr>
          <w:p w14:paraId="22AA68F1" w14:textId="77777777" w:rsidR="008A502E" w:rsidRPr="00215341" w:rsidRDefault="008A502E" w:rsidP="008A502E">
            <w:pPr>
              <w:spacing w:line="240" w:lineRule="exact"/>
              <w:ind w:left="-86" w:right="-89"/>
              <w:jc w:val="center"/>
              <w:rPr>
                <w:rFonts w:ascii="Times New Roman" w:hAnsi="Times New Roman" w:cs="Times New Roman"/>
                <w:b/>
                <w:bCs/>
                <w:sz w:val="22"/>
                <w:szCs w:val="22"/>
              </w:rPr>
            </w:pPr>
            <w:r w:rsidRPr="00215341">
              <w:rPr>
                <w:rFonts w:ascii="Times New Roman" w:hAnsi="Times New Roman" w:cs="Times New Roman"/>
                <w:b/>
                <w:bCs/>
                <w:sz w:val="22"/>
                <w:szCs w:val="22"/>
              </w:rPr>
              <w:t>Consolidated</w:t>
            </w:r>
          </w:p>
          <w:p w14:paraId="7E88A623" w14:textId="77777777" w:rsidR="008A502E" w:rsidRPr="00215341" w:rsidRDefault="008A502E" w:rsidP="008A502E">
            <w:pPr>
              <w:spacing w:line="240" w:lineRule="exact"/>
              <w:ind w:left="-86" w:right="-89"/>
              <w:jc w:val="center"/>
              <w:rPr>
                <w:rFonts w:ascii="Times New Roman" w:hAnsi="Times New Roman" w:cs="Times New Roman"/>
                <w:b/>
                <w:bCs/>
                <w:sz w:val="22"/>
                <w:szCs w:val="22"/>
              </w:rPr>
            </w:pPr>
            <w:r w:rsidRPr="00215341">
              <w:rPr>
                <w:rFonts w:ascii="Times New Roman" w:hAnsi="Times New Roman" w:cs="Times New Roman"/>
                <w:b/>
                <w:bCs/>
                <w:sz w:val="22"/>
                <w:szCs w:val="22"/>
              </w:rPr>
              <w:t>financial statements</w:t>
            </w:r>
          </w:p>
        </w:tc>
        <w:tc>
          <w:tcPr>
            <w:tcW w:w="267" w:type="dxa"/>
          </w:tcPr>
          <w:p w14:paraId="5B5A7C95"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640" w:type="dxa"/>
            <w:gridSpan w:val="3"/>
          </w:tcPr>
          <w:p w14:paraId="396A4150" w14:textId="77777777" w:rsidR="008A502E" w:rsidRPr="00215341" w:rsidRDefault="008A502E" w:rsidP="008A502E">
            <w:pPr>
              <w:spacing w:line="240" w:lineRule="exact"/>
              <w:ind w:left="-86" w:right="-89"/>
              <w:jc w:val="center"/>
              <w:rPr>
                <w:rFonts w:ascii="Times New Roman" w:hAnsi="Times New Roman" w:cs="Times New Roman"/>
                <w:b/>
                <w:bCs/>
                <w:sz w:val="22"/>
                <w:szCs w:val="22"/>
              </w:rPr>
            </w:pPr>
            <w:r w:rsidRPr="00215341">
              <w:rPr>
                <w:rFonts w:ascii="Times New Roman" w:hAnsi="Times New Roman" w:cs="Times New Roman"/>
                <w:b/>
                <w:bCs/>
                <w:sz w:val="22"/>
                <w:szCs w:val="22"/>
              </w:rPr>
              <w:t xml:space="preserve">Separate </w:t>
            </w:r>
          </w:p>
          <w:p w14:paraId="3C586418" w14:textId="77777777" w:rsidR="008A502E" w:rsidRPr="00215341" w:rsidRDefault="008A502E" w:rsidP="008A502E">
            <w:pPr>
              <w:spacing w:line="240" w:lineRule="exact"/>
              <w:ind w:left="-86" w:right="-89"/>
              <w:jc w:val="center"/>
              <w:rPr>
                <w:rFonts w:ascii="Times New Roman" w:hAnsi="Times New Roman" w:cs="Times New Roman"/>
                <w:b/>
                <w:bCs/>
                <w:sz w:val="22"/>
                <w:szCs w:val="22"/>
              </w:rPr>
            </w:pPr>
            <w:r w:rsidRPr="00215341">
              <w:rPr>
                <w:rFonts w:ascii="Times New Roman" w:hAnsi="Times New Roman" w:cs="Times New Roman"/>
                <w:b/>
                <w:bCs/>
                <w:sz w:val="22"/>
                <w:szCs w:val="22"/>
              </w:rPr>
              <w:t>financial statements</w:t>
            </w:r>
          </w:p>
        </w:tc>
      </w:tr>
      <w:tr w:rsidR="00A11698" w:rsidRPr="00F41992" w14:paraId="3C5D5DB1" w14:textId="77777777" w:rsidTr="00B96BC0">
        <w:tc>
          <w:tcPr>
            <w:tcW w:w="3654" w:type="dxa"/>
          </w:tcPr>
          <w:p w14:paraId="1D28D151" w14:textId="7FD0AAD1" w:rsidR="00A11698" w:rsidRPr="00215341" w:rsidRDefault="00A11698" w:rsidP="00A11698">
            <w:pPr>
              <w:spacing w:line="240" w:lineRule="exact"/>
              <w:rPr>
                <w:rFonts w:ascii="Times New Roman" w:hAnsi="Times New Roman" w:cs="Times New Roman"/>
                <w:b/>
                <w:bCs/>
                <w:i/>
                <w:iCs/>
                <w:sz w:val="22"/>
                <w:szCs w:val="22"/>
                <w:cs/>
              </w:rPr>
            </w:pPr>
            <w:r w:rsidRPr="00215341">
              <w:rPr>
                <w:rFonts w:ascii="Times New Roman" w:hAnsi="Times New Roman" w:cs="Times New Roman"/>
                <w:b/>
                <w:bCs/>
                <w:i/>
                <w:iCs/>
                <w:sz w:val="22"/>
                <w:szCs w:val="22"/>
              </w:rPr>
              <w:t xml:space="preserve">   3</w:t>
            </w:r>
            <w:r>
              <w:rPr>
                <w:rFonts w:ascii="Times New Roman" w:hAnsi="Times New Roman" w:cs="Times New Roman"/>
                <w:b/>
                <w:bCs/>
                <w:i/>
                <w:iCs/>
                <w:sz w:val="22"/>
                <w:szCs w:val="22"/>
              </w:rPr>
              <w:t>1</w:t>
            </w:r>
            <w:r w:rsidRPr="00215341">
              <w:rPr>
                <w:rFonts w:ascii="Times New Roman" w:hAnsi="Times New Roman" w:cs="Times New Roman"/>
                <w:b/>
                <w:bCs/>
                <w:i/>
                <w:iCs/>
                <w:sz w:val="22"/>
                <w:szCs w:val="22"/>
              </w:rPr>
              <w:t xml:space="preserve"> </w:t>
            </w:r>
            <w:r>
              <w:rPr>
                <w:rFonts w:ascii="Times New Roman" w:hAnsi="Times New Roman" w:cs="Times New Roman"/>
                <w:b/>
                <w:bCs/>
                <w:i/>
                <w:iCs/>
                <w:sz w:val="22"/>
                <w:szCs w:val="22"/>
              </w:rPr>
              <w:t>March</w:t>
            </w:r>
          </w:p>
        </w:tc>
        <w:tc>
          <w:tcPr>
            <w:tcW w:w="1188" w:type="dxa"/>
            <w:vAlign w:val="bottom"/>
          </w:tcPr>
          <w:p w14:paraId="41F2DC54" w14:textId="7337DF95" w:rsidR="00A11698" w:rsidRPr="00215341" w:rsidRDefault="00A11698" w:rsidP="00A1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215341">
              <w:rPr>
                <w:rFonts w:ascii="Times New Roman" w:hAnsi="Times New Roman" w:cs="Times New Roman"/>
                <w:sz w:val="22"/>
                <w:szCs w:val="22"/>
              </w:rPr>
              <w:t>202</w:t>
            </w:r>
            <w:r>
              <w:rPr>
                <w:rFonts w:ascii="Times New Roman" w:hAnsi="Times New Roman" w:cs="Times New Roman"/>
                <w:sz w:val="22"/>
                <w:szCs w:val="22"/>
              </w:rPr>
              <w:t>6</w:t>
            </w:r>
          </w:p>
        </w:tc>
        <w:tc>
          <w:tcPr>
            <w:tcW w:w="270" w:type="dxa"/>
            <w:vAlign w:val="bottom"/>
          </w:tcPr>
          <w:p w14:paraId="1CFB5C6F" w14:textId="77777777" w:rsidR="00A11698" w:rsidRPr="00215341" w:rsidRDefault="00A11698" w:rsidP="00A1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179" w:type="dxa"/>
            <w:vAlign w:val="bottom"/>
          </w:tcPr>
          <w:p w14:paraId="7215C099" w14:textId="4DABA0D5" w:rsidR="00A11698" w:rsidRPr="00215341" w:rsidRDefault="00A11698" w:rsidP="00A1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215341">
              <w:rPr>
                <w:rFonts w:ascii="Times New Roman" w:hAnsi="Times New Roman" w:cs="Times New Roman"/>
                <w:sz w:val="22"/>
                <w:szCs w:val="22"/>
              </w:rPr>
              <w:t>202</w:t>
            </w:r>
            <w:r>
              <w:rPr>
                <w:rFonts w:ascii="Times New Roman" w:hAnsi="Times New Roman" w:cs="Times New Roman"/>
                <w:sz w:val="22"/>
                <w:szCs w:val="22"/>
              </w:rPr>
              <w:t>5</w:t>
            </w:r>
          </w:p>
        </w:tc>
        <w:tc>
          <w:tcPr>
            <w:tcW w:w="267" w:type="dxa"/>
            <w:vAlign w:val="bottom"/>
          </w:tcPr>
          <w:p w14:paraId="478AA937" w14:textId="77777777" w:rsidR="00A11698" w:rsidRPr="00215341" w:rsidRDefault="00A11698" w:rsidP="00A1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191" w:type="dxa"/>
            <w:vAlign w:val="bottom"/>
          </w:tcPr>
          <w:p w14:paraId="2D8A71BB" w14:textId="4D2E604D" w:rsidR="00A11698" w:rsidRPr="00215341" w:rsidRDefault="00A11698" w:rsidP="00A1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215341">
              <w:rPr>
                <w:rFonts w:ascii="Times New Roman" w:hAnsi="Times New Roman" w:cs="Times New Roman"/>
                <w:sz w:val="22"/>
                <w:szCs w:val="22"/>
              </w:rPr>
              <w:t>202</w:t>
            </w:r>
            <w:r>
              <w:rPr>
                <w:rFonts w:ascii="Times New Roman" w:hAnsi="Times New Roman" w:cs="Times New Roman"/>
                <w:sz w:val="22"/>
                <w:szCs w:val="22"/>
              </w:rPr>
              <w:t>6</w:t>
            </w:r>
          </w:p>
        </w:tc>
        <w:tc>
          <w:tcPr>
            <w:tcW w:w="270" w:type="dxa"/>
            <w:vAlign w:val="bottom"/>
          </w:tcPr>
          <w:p w14:paraId="3339E91A" w14:textId="77777777" w:rsidR="00A11698" w:rsidRPr="00215341" w:rsidRDefault="00A11698" w:rsidP="00A1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179" w:type="dxa"/>
            <w:vAlign w:val="bottom"/>
          </w:tcPr>
          <w:p w14:paraId="4FB05FF0" w14:textId="0A537999" w:rsidR="00A11698" w:rsidRPr="00215341" w:rsidRDefault="00A11698" w:rsidP="00A1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215341">
              <w:rPr>
                <w:rFonts w:ascii="Times New Roman" w:hAnsi="Times New Roman" w:cs="Times New Roman"/>
                <w:sz w:val="22"/>
                <w:szCs w:val="22"/>
              </w:rPr>
              <w:t>202</w:t>
            </w:r>
            <w:r>
              <w:rPr>
                <w:rFonts w:ascii="Times New Roman" w:hAnsi="Times New Roman" w:cs="Times New Roman"/>
                <w:sz w:val="22"/>
                <w:szCs w:val="22"/>
              </w:rPr>
              <w:t>5</w:t>
            </w:r>
          </w:p>
        </w:tc>
      </w:tr>
      <w:tr w:rsidR="008A502E" w:rsidRPr="00F41992" w14:paraId="2CDEC1E5" w14:textId="77777777" w:rsidTr="00215341">
        <w:trPr>
          <w:trHeight w:val="87"/>
          <w:tblHeader/>
        </w:trPr>
        <w:tc>
          <w:tcPr>
            <w:tcW w:w="3654" w:type="dxa"/>
          </w:tcPr>
          <w:p w14:paraId="64E03188"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215341">
              <w:rPr>
                <w:rFonts w:ascii="Times New Roman" w:hAnsi="Times New Roman" w:cs="Times New Roman"/>
                <w:b/>
                <w:bCs/>
                <w:sz w:val="22"/>
                <w:szCs w:val="22"/>
              </w:rPr>
              <w:t xml:space="preserve">  </w:t>
            </w:r>
          </w:p>
        </w:tc>
        <w:tc>
          <w:tcPr>
            <w:tcW w:w="5544" w:type="dxa"/>
            <w:gridSpan w:val="7"/>
            <w:hideMark/>
          </w:tcPr>
          <w:p w14:paraId="07D90D45"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215341">
              <w:rPr>
                <w:rFonts w:ascii="Times New Roman" w:hAnsi="Times New Roman" w:cs="Times New Roman"/>
                <w:i/>
                <w:iCs/>
                <w:sz w:val="22"/>
                <w:szCs w:val="22"/>
              </w:rPr>
              <w:t>(in thousand Baht)</w:t>
            </w:r>
          </w:p>
        </w:tc>
      </w:tr>
      <w:tr w:rsidR="008A502E" w:rsidRPr="00FF6F86" w14:paraId="4368853E" w14:textId="77777777" w:rsidTr="00215341">
        <w:tc>
          <w:tcPr>
            <w:tcW w:w="3654" w:type="dxa"/>
            <w:hideMark/>
          </w:tcPr>
          <w:p w14:paraId="78C14003" w14:textId="77777777" w:rsidR="008A502E" w:rsidRPr="000A2C36"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r w:rsidRPr="000A2C36">
              <w:rPr>
                <w:rFonts w:ascii="Times New Roman" w:hAnsi="Times New Roman" w:cs="Times New Roman"/>
                <w:b/>
                <w:bCs/>
                <w:sz w:val="22"/>
                <w:szCs w:val="22"/>
              </w:rPr>
              <w:t>Primary geographical markets</w:t>
            </w:r>
          </w:p>
        </w:tc>
        <w:tc>
          <w:tcPr>
            <w:tcW w:w="1188" w:type="dxa"/>
          </w:tcPr>
          <w:p w14:paraId="28C19A6B"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270" w:type="dxa"/>
          </w:tcPr>
          <w:p w14:paraId="264DC0EE"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1179" w:type="dxa"/>
          </w:tcPr>
          <w:p w14:paraId="0FEF3DEF"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267" w:type="dxa"/>
          </w:tcPr>
          <w:p w14:paraId="6827BAA3"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1191" w:type="dxa"/>
          </w:tcPr>
          <w:p w14:paraId="572FDDA0"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270" w:type="dxa"/>
          </w:tcPr>
          <w:p w14:paraId="625617DE"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1179" w:type="dxa"/>
          </w:tcPr>
          <w:p w14:paraId="1BDE8A33"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r>
      <w:tr w:rsidR="008A502E" w:rsidRPr="00FF6F86" w14:paraId="1B2D0E38" w14:textId="77777777" w:rsidTr="00215341">
        <w:tc>
          <w:tcPr>
            <w:tcW w:w="3654" w:type="dxa"/>
            <w:hideMark/>
          </w:tcPr>
          <w:p w14:paraId="1BCC76A4" w14:textId="77777777" w:rsidR="008A502E" w:rsidRPr="00215341" w:rsidRDefault="008A502E" w:rsidP="008A502E">
            <w:pPr>
              <w:spacing w:line="240" w:lineRule="exact"/>
              <w:rPr>
                <w:rFonts w:ascii="Times New Roman" w:hAnsi="Times New Roman" w:cs="Times New Roman"/>
                <w:sz w:val="22"/>
                <w:szCs w:val="22"/>
              </w:rPr>
            </w:pPr>
            <w:r w:rsidRPr="00215341">
              <w:rPr>
                <w:rFonts w:ascii="Times New Roman" w:hAnsi="Times New Roman" w:cs="Times New Roman"/>
                <w:sz w:val="22"/>
                <w:szCs w:val="22"/>
              </w:rPr>
              <w:t xml:space="preserve">Asia continent, excluding </w:t>
            </w:r>
          </w:p>
        </w:tc>
        <w:tc>
          <w:tcPr>
            <w:tcW w:w="1188" w:type="dxa"/>
            <w:vAlign w:val="bottom"/>
          </w:tcPr>
          <w:p w14:paraId="0DF02043"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270" w:type="dxa"/>
            <w:vAlign w:val="bottom"/>
          </w:tcPr>
          <w:p w14:paraId="50126409"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vAlign w:val="bottom"/>
          </w:tcPr>
          <w:p w14:paraId="6C9481DC"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267" w:type="dxa"/>
            <w:vAlign w:val="bottom"/>
          </w:tcPr>
          <w:p w14:paraId="1846D7E6"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91" w:type="dxa"/>
          </w:tcPr>
          <w:p w14:paraId="70D55982"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270" w:type="dxa"/>
            <w:vAlign w:val="bottom"/>
          </w:tcPr>
          <w:p w14:paraId="43D7D0F4"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4977FCE1" w14:textId="77777777" w:rsidR="008A502E" w:rsidRPr="0021534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r>
      <w:tr w:rsidR="00A11698" w:rsidRPr="00FF6F86" w14:paraId="6E0EE87B" w14:textId="77777777" w:rsidTr="000F43D7">
        <w:tc>
          <w:tcPr>
            <w:tcW w:w="3654" w:type="dxa"/>
          </w:tcPr>
          <w:p w14:paraId="2A8742F3" w14:textId="77777777" w:rsidR="00A11698" w:rsidRPr="00215341" w:rsidRDefault="00A11698" w:rsidP="00A1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r w:rsidRPr="00215341">
              <w:rPr>
                <w:rFonts w:ascii="Times New Roman" w:hAnsi="Times New Roman" w:cs="Times New Roman"/>
                <w:sz w:val="22"/>
                <w:szCs w:val="22"/>
              </w:rPr>
              <w:t xml:space="preserve">   Thailand</w:t>
            </w:r>
          </w:p>
        </w:tc>
        <w:tc>
          <w:tcPr>
            <w:tcW w:w="1188" w:type="dxa"/>
          </w:tcPr>
          <w:p w14:paraId="22203E7E" w14:textId="4B8FA00C" w:rsidR="00A11698" w:rsidRPr="00215341" w:rsidRDefault="00FD735A" w:rsidP="00A1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FD735A">
              <w:rPr>
                <w:rFonts w:ascii="Times New Roman" w:hAnsi="Times New Roman" w:cs="Times New Roman"/>
                <w:sz w:val="22"/>
                <w:szCs w:val="22"/>
              </w:rPr>
              <w:t>485,995</w:t>
            </w:r>
          </w:p>
        </w:tc>
        <w:tc>
          <w:tcPr>
            <w:tcW w:w="270" w:type="dxa"/>
            <w:vAlign w:val="bottom"/>
          </w:tcPr>
          <w:p w14:paraId="4A0A35EC" w14:textId="77777777" w:rsidR="00A11698" w:rsidRPr="00215341" w:rsidRDefault="00A11698" w:rsidP="00A1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04C389E3" w14:textId="59C2BC43" w:rsidR="00A11698" w:rsidRPr="00215341" w:rsidRDefault="00A11698" w:rsidP="00A1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4251CE">
              <w:rPr>
                <w:rFonts w:ascii="Times New Roman" w:hAnsi="Times New Roman" w:cs="Times New Roman"/>
                <w:sz w:val="22"/>
                <w:szCs w:val="22"/>
              </w:rPr>
              <w:t>640,285</w:t>
            </w:r>
          </w:p>
        </w:tc>
        <w:tc>
          <w:tcPr>
            <w:tcW w:w="267" w:type="dxa"/>
            <w:vAlign w:val="bottom"/>
          </w:tcPr>
          <w:p w14:paraId="5C8D7333" w14:textId="77777777" w:rsidR="00A11698" w:rsidRPr="00215341" w:rsidRDefault="00A11698" w:rsidP="00A1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91" w:type="dxa"/>
          </w:tcPr>
          <w:p w14:paraId="39894C09" w14:textId="099599EF" w:rsidR="00A11698" w:rsidRPr="00D059CC" w:rsidRDefault="00FD735A" w:rsidP="00A1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color w:val="000000" w:themeColor="text1"/>
                <w:sz w:val="22"/>
                <w:szCs w:val="22"/>
              </w:rPr>
            </w:pPr>
            <w:r w:rsidRPr="00FD735A">
              <w:rPr>
                <w:rFonts w:ascii="Times New Roman" w:hAnsi="Times New Roman" w:cs="Times New Roman"/>
                <w:color w:val="000000" w:themeColor="text1"/>
                <w:sz w:val="22"/>
                <w:szCs w:val="22"/>
              </w:rPr>
              <w:t>485,995</w:t>
            </w:r>
          </w:p>
        </w:tc>
        <w:tc>
          <w:tcPr>
            <w:tcW w:w="270" w:type="dxa"/>
            <w:vAlign w:val="bottom"/>
          </w:tcPr>
          <w:p w14:paraId="6336CD4F" w14:textId="77777777" w:rsidR="00A11698" w:rsidRPr="00215341" w:rsidRDefault="00A11698" w:rsidP="00A1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486F39F3" w14:textId="6C24AA65" w:rsidR="00A11698" w:rsidRPr="00215341" w:rsidRDefault="00A11698" w:rsidP="00A1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059CC">
              <w:rPr>
                <w:rFonts w:ascii="Times New Roman" w:hAnsi="Times New Roman" w:cs="Times New Roman"/>
                <w:color w:val="000000" w:themeColor="text1"/>
                <w:sz w:val="22"/>
                <w:szCs w:val="22"/>
              </w:rPr>
              <w:t>640,097</w:t>
            </w:r>
          </w:p>
        </w:tc>
      </w:tr>
      <w:tr w:rsidR="003E5364" w:rsidRPr="00FF6F86" w14:paraId="60E8A72F" w14:textId="77777777" w:rsidTr="000F43D7">
        <w:tc>
          <w:tcPr>
            <w:tcW w:w="3654" w:type="dxa"/>
          </w:tcPr>
          <w:p w14:paraId="3937D238" w14:textId="3E4D6231" w:rsidR="003E5364" w:rsidRPr="00215341"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r w:rsidRPr="00215341">
              <w:rPr>
                <w:rFonts w:ascii="Times New Roman" w:hAnsi="Times New Roman" w:cs="Times New Roman"/>
                <w:sz w:val="22"/>
                <w:szCs w:val="22"/>
              </w:rPr>
              <w:t>European continent</w:t>
            </w:r>
          </w:p>
        </w:tc>
        <w:tc>
          <w:tcPr>
            <w:tcW w:w="1188" w:type="dxa"/>
          </w:tcPr>
          <w:p w14:paraId="2D888C28" w14:textId="39BCC63F" w:rsidR="003E5364" w:rsidRPr="00FD735A"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FD735A">
              <w:rPr>
                <w:rFonts w:ascii="Times New Roman" w:hAnsi="Times New Roman" w:cs="Times New Roman"/>
                <w:sz w:val="22"/>
                <w:szCs w:val="22"/>
              </w:rPr>
              <w:t>286,028</w:t>
            </w:r>
          </w:p>
        </w:tc>
        <w:tc>
          <w:tcPr>
            <w:tcW w:w="270" w:type="dxa"/>
            <w:vAlign w:val="bottom"/>
          </w:tcPr>
          <w:p w14:paraId="6A759DE4" w14:textId="77777777" w:rsidR="003E5364" w:rsidRPr="00215341"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3D3718FB" w14:textId="1A0E2D90" w:rsidR="003E5364" w:rsidRPr="004251CE"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4251CE">
              <w:rPr>
                <w:rFonts w:ascii="Times New Roman" w:hAnsi="Times New Roman" w:cs="Times New Roman"/>
                <w:sz w:val="22"/>
                <w:szCs w:val="22"/>
              </w:rPr>
              <w:t>289,973</w:t>
            </w:r>
          </w:p>
        </w:tc>
        <w:tc>
          <w:tcPr>
            <w:tcW w:w="267" w:type="dxa"/>
            <w:vAlign w:val="bottom"/>
          </w:tcPr>
          <w:p w14:paraId="05C63745" w14:textId="77777777" w:rsidR="003E5364" w:rsidRPr="00215341"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91" w:type="dxa"/>
          </w:tcPr>
          <w:p w14:paraId="2042FCA1" w14:textId="2CF6BC83" w:rsidR="003E5364" w:rsidRPr="00FD735A"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color w:val="000000" w:themeColor="text1"/>
                <w:sz w:val="22"/>
                <w:szCs w:val="22"/>
              </w:rPr>
            </w:pPr>
            <w:r w:rsidRPr="00FD735A">
              <w:rPr>
                <w:rFonts w:ascii="Times New Roman" w:hAnsi="Times New Roman" w:cs="Times New Roman"/>
                <w:color w:val="000000" w:themeColor="text1"/>
                <w:sz w:val="22"/>
                <w:szCs w:val="22"/>
              </w:rPr>
              <w:t>286,028</w:t>
            </w:r>
          </w:p>
        </w:tc>
        <w:tc>
          <w:tcPr>
            <w:tcW w:w="270" w:type="dxa"/>
            <w:vAlign w:val="bottom"/>
          </w:tcPr>
          <w:p w14:paraId="44E2668F" w14:textId="77777777" w:rsidR="003E5364" w:rsidRPr="00215341"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3C854D06" w14:textId="10AAC735" w:rsidR="003E5364" w:rsidRPr="00D059CC"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color w:val="000000" w:themeColor="text1"/>
                <w:sz w:val="22"/>
                <w:szCs w:val="22"/>
              </w:rPr>
            </w:pPr>
            <w:r w:rsidRPr="00D059CC">
              <w:rPr>
                <w:rFonts w:ascii="Times New Roman" w:hAnsi="Times New Roman" w:cs="Times New Roman"/>
                <w:color w:val="000000" w:themeColor="text1"/>
                <w:sz w:val="22"/>
                <w:szCs w:val="22"/>
              </w:rPr>
              <w:t>289,973</w:t>
            </w:r>
          </w:p>
        </w:tc>
      </w:tr>
      <w:tr w:rsidR="003E5364" w:rsidRPr="00FF6F86" w14:paraId="0113A688" w14:textId="77777777" w:rsidTr="000F43D7">
        <w:tc>
          <w:tcPr>
            <w:tcW w:w="3654" w:type="dxa"/>
          </w:tcPr>
          <w:p w14:paraId="58B1AB73" w14:textId="015EDFD3" w:rsidR="003E5364" w:rsidRPr="00215341"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r w:rsidRPr="00215341">
              <w:rPr>
                <w:rFonts w:ascii="Times New Roman" w:hAnsi="Times New Roman" w:cs="Times New Roman"/>
                <w:sz w:val="22"/>
                <w:szCs w:val="22"/>
              </w:rPr>
              <w:t>America continent</w:t>
            </w:r>
          </w:p>
        </w:tc>
        <w:tc>
          <w:tcPr>
            <w:tcW w:w="1188" w:type="dxa"/>
          </w:tcPr>
          <w:p w14:paraId="330B4BD8" w14:textId="0D0031FD" w:rsidR="003E5364" w:rsidRPr="004251CE"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FD735A">
              <w:rPr>
                <w:rFonts w:ascii="Times New Roman" w:hAnsi="Times New Roman" w:cs="Times New Roman"/>
                <w:sz w:val="22"/>
                <w:szCs w:val="22"/>
              </w:rPr>
              <w:t>229,780</w:t>
            </w:r>
          </w:p>
        </w:tc>
        <w:tc>
          <w:tcPr>
            <w:tcW w:w="270" w:type="dxa"/>
            <w:vAlign w:val="bottom"/>
          </w:tcPr>
          <w:p w14:paraId="53697AFA" w14:textId="77777777" w:rsidR="003E5364" w:rsidRPr="00215341"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109FBD0A" w14:textId="5D8EC81E" w:rsidR="003E5364" w:rsidRPr="00D44470"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4251CE">
              <w:rPr>
                <w:rFonts w:ascii="Times New Roman" w:hAnsi="Times New Roman" w:cs="Times New Roman"/>
                <w:sz w:val="22"/>
                <w:szCs w:val="22"/>
              </w:rPr>
              <w:t>395,061</w:t>
            </w:r>
          </w:p>
        </w:tc>
        <w:tc>
          <w:tcPr>
            <w:tcW w:w="267" w:type="dxa"/>
            <w:vAlign w:val="bottom"/>
          </w:tcPr>
          <w:p w14:paraId="5B23D18B" w14:textId="77777777" w:rsidR="003E5364" w:rsidRPr="00215341"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91" w:type="dxa"/>
          </w:tcPr>
          <w:p w14:paraId="082AA215" w14:textId="6FEF497E" w:rsidR="003E5364" w:rsidRPr="00D059CC"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color w:val="000000" w:themeColor="text1"/>
                <w:sz w:val="22"/>
                <w:szCs w:val="22"/>
              </w:rPr>
            </w:pPr>
            <w:r w:rsidRPr="00FD735A">
              <w:rPr>
                <w:rFonts w:ascii="Times New Roman" w:hAnsi="Times New Roman" w:cs="Times New Roman"/>
                <w:color w:val="000000" w:themeColor="text1"/>
                <w:sz w:val="22"/>
                <w:szCs w:val="22"/>
              </w:rPr>
              <w:t>229,780</w:t>
            </w:r>
          </w:p>
        </w:tc>
        <w:tc>
          <w:tcPr>
            <w:tcW w:w="270" w:type="dxa"/>
            <w:vAlign w:val="bottom"/>
          </w:tcPr>
          <w:p w14:paraId="6698B846" w14:textId="77777777" w:rsidR="003E5364" w:rsidRPr="00215341"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0BE23B8F" w14:textId="715D3B55" w:rsidR="003E5364" w:rsidRPr="00D44470"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059CC">
              <w:rPr>
                <w:rFonts w:ascii="Times New Roman" w:hAnsi="Times New Roman" w:cs="Times New Roman"/>
                <w:color w:val="000000" w:themeColor="text1"/>
                <w:sz w:val="22"/>
                <w:szCs w:val="22"/>
              </w:rPr>
              <w:t>395,061</w:t>
            </w:r>
          </w:p>
        </w:tc>
      </w:tr>
      <w:tr w:rsidR="003E5364" w:rsidRPr="00FF6F86" w14:paraId="6F8676C8" w14:textId="77777777" w:rsidTr="000F43D7">
        <w:tc>
          <w:tcPr>
            <w:tcW w:w="3654" w:type="dxa"/>
          </w:tcPr>
          <w:p w14:paraId="4CF9A248" w14:textId="1B892511" w:rsidR="003E5364" w:rsidRPr="00215341" w:rsidRDefault="003E5364" w:rsidP="003E5364">
            <w:pPr>
              <w:spacing w:line="240" w:lineRule="exact"/>
              <w:rPr>
                <w:rFonts w:ascii="Times New Roman" w:hAnsi="Times New Roman" w:cs="Times New Roman"/>
                <w:sz w:val="22"/>
                <w:szCs w:val="22"/>
              </w:rPr>
            </w:pPr>
            <w:r w:rsidRPr="00E47F83">
              <w:rPr>
                <w:rFonts w:ascii="Times New Roman" w:hAnsi="Times New Roman" w:cs="Times New Roman"/>
                <w:sz w:val="22"/>
                <w:szCs w:val="22"/>
              </w:rPr>
              <w:t>Australia continent</w:t>
            </w:r>
          </w:p>
        </w:tc>
        <w:tc>
          <w:tcPr>
            <w:tcW w:w="1188" w:type="dxa"/>
          </w:tcPr>
          <w:p w14:paraId="1FD377B4" w14:textId="775FC21B" w:rsidR="003E5364" w:rsidRPr="00215341"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FD735A">
              <w:rPr>
                <w:rFonts w:ascii="Times New Roman" w:hAnsi="Times New Roman" w:cs="Times New Roman"/>
                <w:sz w:val="22"/>
                <w:szCs w:val="22"/>
              </w:rPr>
              <w:t>221,064</w:t>
            </w:r>
          </w:p>
        </w:tc>
        <w:tc>
          <w:tcPr>
            <w:tcW w:w="270" w:type="dxa"/>
          </w:tcPr>
          <w:p w14:paraId="0EA3FC2D" w14:textId="77777777" w:rsidR="003E5364" w:rsidRPr="00215341"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440DFE46" w14:textId="2FA68A35" w:rsidR="003E5364" w:rsidRPr="00215341"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E47F83">
              <w:rPr>
                <w:rFonts w:ascii="Times New Roman" w:hAnsi="Times New Roman" w:cs="Times New Roman"/>
                <w:sz w:val="22"/>
                <w:szCs w:val="22"/>
              </w:rPr>
              <w:t>73,948</w:t>
            </w:r>
          </w:p>
        </w:tc>
        <w:tc>
          <w:tcPr>
            <w:tcW w:w="267" w:type="dxa"/>
          </w:tcPr>
          <w:p w14:paraId="67E0988C" w14:textId="77777777" w:rsidR="003E5364" w:rsidRPr="00215341"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91" w:type="dxa"/>
          </w:tcPr>
          <w:p w14:paraId="2E4919E3" w14:textId="2310EB99" w:rsidR="003E5364" w:rsidRPr="00D059CC"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color w:val="000000" w:themeColor="text1"/>
                <w:sz w:val="22"/>
                <w:szCs w:val="22"/>
              </w:rPr>
            </w:pPr>
            <w:r w:rsidRPr="00FD735A">
              <w:rPr>
                <w:rFonts w:ascii="Times New Roman" w:hAnsi="Times New Roman" w:cs="Times New Roman"/>
                <w:color w:val="000000" w:themeColor="text1"/>
                <w:sz w:val="22"/>
                <w:szCs w:val="22"/>
              </w:rPr>
              <w:t>221,064</w:t>
            </w:r>
          </w:p>
        </w:tc>
        <w:tc>
          <w:tcPr>
            <w:tcW w:w="270" w:type="dxa"/>
          </w:tcPr>
          <w:p w14:paraId="4572E9F0" w14:textId="77777777" w:rsidR="003E5364" w:rsidRPr="00215341"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6485792C" w14:textId="5B2B05FA" w:rsidR="003E5364" w:rsidRPr="00215341"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059CC">
              <w:rPr>
                <w:rFonts w:ascii="Times New Roman" w:hAnsi="Times New Roman" w:cs="Times New Roman"/>
                <w:color w:val="000000" w:themeColor="text1"/>
                <w:sz w:val="22"/>
                <w:szCs w:val="22"/>
              </w:rPr>
              <w:t>73,948</w:t>
            </w:r>
          </w:p>
        </w:tc>
      </w:tr>
      <w:tr w:rsidR="003E5364" w:rsidRPr="00FF6F86" w14:paraId="343C0EE3" w14:textId="77777777" w:rsidTr="000F43D7">
        <w:tc>
          <w:tcPr>
            <w:tcW w:w="3654" w:type="dxa"/>
          </w:tcPr>
          <w:p w14:paraId="353B0E10" w14:textId="3B7786E0" w:rsidR="003E5364" w:rsidRPr="00215341" w:rsidRDefault="003E5364" w:rsidP="003E5364">
            <w:pPr>
              <w:spacing w:line="240" w:lineRule="exact"/>
              <w:rPr>
                <w:rFonts w:ascii="Times New Roman" w:hAnsi="Times New Roman" w:cs="Times New Roman"/>
                <w:sz w:val="22"/>
                <w:szCs w:val="22"/>
              </w:rPr>
            </w:pPr>
            <w:r w:rsidRPr="00215341">
              <w:rPr>
                <w:rFonts w:ascii="Times New Roman" w:hAnsi="Times New Roman" w:cs="Times New Roman"/>
                <w:sz w:val="22"/>
                <w:szCs w:val="22"/>
              </w:rPr>
              <w:t>Thailand</w:t>
            </w:r>
          </w:p>
        </w:tc>
        <w:tc>
          <w:tcPr>
            <w:tcW w:w="1188" w:type="dxa"/>
          </w:tcPr>
          <w:p w14:paraId="35973B81" w14:textId="4CA14873" w:rsidR="003E5364" w:rsidRPr="004251CE"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FD735A">
              <w:rPr>
                <w:rFonts w:ascii="Times New Roman" w:hAnsi="Times New Roman" w:cs="Times New Roman"/>
                <w:sz w:val="22"/>
                <w:szCs w:val="22"/>
              </w:rPr>
              <w:t>76,743</w:t>
            </w:r>
          </w:p>
        </w:tc>
        <w:tc>
          <w:tcPr>
            <w:tcW w:w="270" w:type="dxa"/>
            <w:vAlign w:val="bottom"/>
          </w:tcPr>
          <w:p w14:paraId="05D2867A" w14:textId="77777777" w:rsidR="003E5364" w:rsidRPr="00215341"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787DBC26" w14:textId="5CA07FB2" w:rsidR="003E5364" w:rsidRPr="00D44470"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4251CE">
              <w:rPr>
                <w:rFonts w:ascii="Times New Roman" w:hAnsi="Times New Roman" w:cs="Times New Roman"/>
                <w:sz w:val="22"/>
                <w:szCs w:val="22"/>
              </w:rPr>
              <w:t>113,497</w:t>
            </w:r>
          </w:p>
        </w:tc>
        <w:tc>
          <w:tcPr>
            <w:tcW w:w="267" w:type="dxa"/>
            <w:vAlign w:val="bottom"/>
          </w:tcPr>
          <w:p w14:paraId="0AA8091A" w14:textId="77777777" w:rsidR="003E5364" w:rsidRPr="00215341"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91" w:type="dxa"/>
          </w:tcPr>
          <w:p w14:paraId="6B71D155" w14:textId="37EC508B" w:rsidR="003E5364" w:rsidRPr="00D059CC"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color w:val="000000" w:themeColor="text1"/>
                <w:sz w:val="22"/>
                <w:szCs w:val="22"/>
              </w:rPr>
            </w:pPr>
            <w:r w:rsidRPr="00FD735A">
              <w:rPr>
                <w:rFonts w:ascii="Times New Roman" w:hAnsi="Times New Roman" w:cs="Times New Roman"/>
                <w:color w:val="000000" w:themeColor="text1"/>
                <w:sz w:val="22"/>
                <w:szCs w:val="22"/>
              </w:rPr>
              <w:t>75,905</w:t>
            </w:r>
          </w:p>
        </w:tc>
        <w:tc>
          <w:tcPr>
            <w:tcW w:w="270" w:type="dxa"/>
            <w:vAlign w:val="bottom"/>
          </w:tcPr>
          <w:p w14:paraId="08788E23" w14:textId="77777777" w:rsidR="003E5364" w:rsidRPr="00215341"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13F189B1" w14:textId="116EFD90" w:rsidR="003E5364" w:rsidRPr="00D44470"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059CC">
              <w:rPr>
                <w:rFonts w:ascii="Times New Roman" w:hAnsi="Times New Roman" w:cs="Times New Roman"/>
                <w:color w:val="000000" w:themeColor="text1"/>
                <w:sz w:val="22"/>
                <w:szCs w:val="22"/>
              </w:rPr>
              <w:t>109,985</w:t>
            </w:r>
          </w:p>
        </w:tc>
      </w:tr>
      <w:tr w:rsidR="003E5364" w:rsidRPr="00FF6F86" w14:paraId="2BD4AEF2" w14:textId="77777777" w:rsidTr="000F43D7">
        <w:tc>
          <w:tcPr>
            <w:tcW w:w="3654" w:type="dxa"/>
          </w:tcPr>
          <w:p w14:paraId="7658D1BF" w14:textId="720C56C9" w:rsidR="003E5364" w:rsidRPr="00215341" w:rsidRDefault="003E5364" w:rsidP="003E5364">
            <w:pPr>
              <w:spacing w:line="240" w:lineRule="exact"/>
              <w:rPr>
                <w:rFonts w:ascii="Times New Roman" w:hAnsi="Times New Roman" w:cs="Times New Roman"/>
                <w:sz w:val="22"/>
                <w:szCs w:val="22"/>
              </w:rPr>
            </w:pPr>
            <w:r w:rsidRPr="00215341">
              <w:rPr>
                <w:rFonts w:ascii="Times New Roman" w:hAnsi="Times New Roman" w:cs="Times New Roman"/>
                <w:sz w:val="22"/>
                <w:szCs w:val="22"/>
              </w:rPr>
              <w:t>Africa continent</w:t>
            </w:r>
          </w:p>
        </w:tc>
        <w:tc>
          <w:tcPr>
            <w:tcW w:w="1188" w:type="dxa"/>
          </w:tcPr>
          <w:p w14:paraId="487380E6" w14:textId="1CDAEDA8" w:rsidR="003E5364" w:rsidRPr="00927E5B"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FD735A">
              <w:rPr>
                <w:rFonts w:ascii="Times New Roman" w:hAnsi="Times New Roman" w:cs="Times New Roman"/>
                <w:sz w:val="22"/>
                <w:szCs w:val="22"/>
              </w:rPr>
              <w:t>36,208</w:t>
            </w:r>
          </w:p>
        </w:tc>
        <w:tc>
          <w:tcPr>
            <w:tcW w:w="270" w:type="dxa"/>
            <w:vAlign w:val="bottom"/>
          </w:tcPr>
          <w:p w14:paraId="1224E2C8" w14:textId="77777777" w:rsidR="003E5364" w:rsidRPr="00215341"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2C1CC35C" w14:textId="3E7D1262" w:rsidR="003E5364" w:rsidRPr="00215341"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4251CE">
              <w:rPr>
                <w:rFonts w:ascii="Times New Roman" w:hAnsi="Times New Roman" w:cs="Times New Roman"/>
                <w:sz w:val="22"/>
                <w:szCs w:val="22"/>
              </w:rPr>
              <w:t>23,729</w:t>
            </w:r>
          </w:p>
        </w:tc>
        <w:tc>
          <w:tcPr>
            <w:tcW w:w="267" w:type="dxa"/>
            <w:vAlign w:val="bottom"/>
          </w:tcPr>
          <w:p w14:paraId="667F7CCE" w14:textId="77777777" w:rsidR="003E5364" w:rsidRPr="00215341"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91" w:type="dxa"/>
          </w:tcPr>
          <w:p w14:paraId="43E3E99D" w14:textId="19497A6A" w:rsidR="003E5364" w:rsidRPr="00D059CC"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color w:val="000000" w:themeColor="text1"/>
                <w:sz w:val="22"/>
                <w:szCs w:val="22"/>
              </w:rPr>
            </w:pPr>
            <w:r w:rsidRPr="00FD735A">
              <w:rPr>
                <w:rFonts w:ascii="Times New Roman" w:hAnsi="Times New Roman" w:cs="Times New Roman"/>
                <w:color w:val="000000" w:themeColor="text1"/>
                <w:sz w:val="22"/>
                <w:szCs w:val="22"/>
              </w:rPr>
              <w:t>36,208</w:t>
            </w:r>
          </w:p>
        </w:tc>
        <w:tc>
          <w:tcPr>
            <w:tcW w:w="270" w:type="dxa"/>
            <w:vAlign w:val="bottom"/>
          </w:tcPr>
          <w:p w14:paraId="198612C4" w14:textId="77777777" w:rsidR="003E5364" w:rsidRPr="00215341"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p>
        </w:tc>
        <w:tc>
          <w:tcPr>
            <w:tcW w:w="1179" w:type="dxa"/>
          </w:tcPr>
          <w:p w14:paraId="478A9DCD" w14:textId="35BDCE47" w:rsidR="003E5364" w:rsidRPr="00215341"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sz w:val="22"/>
                <w:szCs w:val="22"/>
              </w:rPr>
            </w:pPr>
            <w:r w:rsidRPr="00D059CC">
              <w:rPr>
                <w:rFonts w:ascii="Times New Roman" w:hAnsi="Times New Roman" w:cs="Times New Roman"/>
                <w:color w:val="000000" w:themeColor="text1"/>
                <w:sz w:val="22"/>
                <w:szCs w:val="22"/>
              </w:rPr>
              <w:t>23,729</w:t>
            </w:r>
          </w:p>
        </w:tc>
      </w:tr>
      <w:tr w:rsidR="003E5364" w:rsidRPr="00F41992" w14:paraId="1346C127" w14:textId="77777777" w:rsidTr="00215341">
        <w:tc>
          <w:tcPr>
            <w:tcW w:w="3654" w:type="dxa"/>
            <w:hideMark/>
          </w:tcPr>
          <w:p w14:paraId="0C79029D" w14:textId="005FB6A0" w:rsidR="003E5364" w:rsidRPr="001E7431" w:rsidRDefault="003E5364" w:rsidP="003E5364">
            <w:pPr>
              <w:spacing w:line="240" w:lineRule="exact"/>
              <w:rPr>
                <w:rFonts w:ascii="Times New Roman" w:hAnsi="Times New Roman" w:cs="Times New Roman"/>
                <w:sz w:val="22"/>
                <w:szCs w:val="22"/>
                <w:cs/>
              </w:rPr>
            </w:pPr>
            <w:r w:rsidRPr="001E7431">
              <w:rPr>
                <w:rFonts w:ascii="Times New Roman" w:hAnsi="Times New Roman" w:cs="Times New Roman"/>
                <w:b/>
                <w:bCs/>
                <w:sz w:val="22"/>
                <w:szCs w:val="22"/>
              </w:rPr>
              <w:t xml:space="preserve">Total </w:t>
            </w:r>
          </w:p>
        </w:tc>
        <w:tc>
          <w:tcPr>
            <w:tcW w:w="1188" w:type="dxa"/>
            <w:tcBorders>
              <w:top w:val="single" w:sz="4" w:space="0" w:color="auto"/>
              <w:left w:val="nil"/>
              <w:bottom w:val="double" w:sz="4" w:space="0" w:color="auto"/>
              <w:right w:val="nil"/>
            </w:tcBorders>
          </w:tcPr>
          <w:p w14:paraId="1965EFA5" w14:textId="11DE1BD9" w:rsidR="003E5364" w:rsidRPr="004251CE"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r w:rsidRPr="00FD735A">
              <w:rPr>
                <w:rFonts w:ascii="Times New Roman" w:hAnsi="Times New Roman" w:cs="Times New Roman"/>
                <w:b/>
                <w:bCs/>
                <w:sz w:val="22"/>
                <w:szCs w:val="22"/>
              </w:rPr>
              <w:t>1,335,818</w:t>
            </w:r>
          </w:p>
        </w:tc>
        <w:tc>
          <w:tcPr>
            <w:tcW w:w="270" w:type="dxa"/>
          </w:tcPr>
          <w:p w14:paraId="76A73FAA" w14:textId="77777777" w:rsidR="003E5364" w:rsidRPr="004251CE"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1179" w:type="dxa"/>
            <w:tcBorders>
              <w:top w:val="single" w:sz="4" w:space="0" w:color="auto"/>
              <w:left w:val="nil"/>
              <w:bottom w:val="double" w:sz="4" w:space="0" w:color="auto"/>
              <w:right w:val="nil"/>
            </w:tcBorders>
          </w:tcPr>
          <w:p w14:paraId="09425BD7" w14:textId="5EE6283D" w:rsidR="003E5364" w:rsidRPr="004251CE"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r w:rsidRPr="004251CE">
              <w:rPr>
                <w:rFonts w:ascii="Times New Roman" w:hAnsi="Times New Roman" w:cs="Times New Roman"/>
                <w:b/>
                <w:bCs/>
                <w:sz w:val="22"/>
                <w:szCs w:val="22"/>
              </w:rPr>
              <w:t>1,536,493</w:t>
            </w:r>
          </w:p>
        </w:tc>
        <w:tc>
          <w:tcPr>
            <w:tcW w:w="267" w:type="dxa"/>
          </w:tcPr>
          <w:p w14:paraId="51C9FCFA" w14:textId="77777777" w:rsidR="003E5364" w:rsidRPr="004251CE"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1191" w:type="dxa"/>
            <w:tcBorders>
              <w:top w:val="single" w:sz="4" w:space="0" w:color="auto"/>
              <w:left w:val="nil"/>
              <w:bottom w:val="double" w:sz="4" w:space="0" w:color="auto"/>
              <w:right w:val="nil"/>
            </w:tcBorders>
          </w:tcPr>
          <w:p w14:paraId="4CFAF3A9" w14:textId="0821A9D4" w:rsidR="003E5364" w:rsidRPr="00FD735A"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heme="minorBidi"/>
                <w:b/>
                <w:bCs/>
                <w:color w:val="000000" w:themeColor="text1"/>
                <w:sz w:val="22"/>
                <w:szCs w:val="22"/>
                <w:cs/>
              </w:rPr>
            </w:pPr>
            <w:r w:rsidRPr="00FD735A">
              <w:rPr>
                <w:rFonts w:ascii="Times New Roman" w:hAnsi="Times New Roman" w:cs="Times New Roman"/>
                <w:b/>
                <w:bCs/>
                <w:color w:val="000000" w:themeColor="text1"/>
                <w:sz w:val="22"/>
                <w:szCs w:val="22"/>
              </w:rPr>
              <w:t>1,334,980</w:t>
            </w:r>
          </w:p>
        </w:tc>
        <w:tc>
          <w:tcPr>
            <w:tcW w:w="270" w:type="dxa"/>
          </w:tcPr>
          <w:p w14:paraId="5262895D" w14:textId="77777777" w:rsidR="003E5364" w:rsidRPr="004251CE"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p>
        </w:tc>
        <w:tc>
          <w:tcPr>
            <w:tcW w:w="1179" w:type="dxa"/>
            <w:tcBorders>
              <w:top w:val="single" w:sz="4" w:space="0" w:color="auto"/>
              <w:left w:val="nil"/>
              <w:bottom w:val="double" w:sz="4" w:space="0" w:color="auto"/>
              <w:right w:val="nil"/>
            </w:tcBorders>
          </w:tcPr>
          <w:p w14:paraId="293C8F00" w14:textId="72447772" w:rsidR="003E5364" w:rsidRPr="004251CE" w:rsidRDefault="003E5364" w:rsidP="003E5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40" w:lineRule="exact"/>
              <w:ind w:left="-121" w:right="-117"/>
              <w:rPr>
                <w:rFonts w:ascii="Times New Roman" w:hAnsi="Times New Roman" w:cs="Times New Roman"/>
                <w:b/>
                <w:bCs/>
                <w:sz w:val="22"/>
                <w:szCs w:val="22"/>
              </w:rPr>
            </w:pPr>
            <w:r w:rsidRPr="00D059CC">
              <w:rPr>
                <w:rFonts w:ascii="Times New Roman" w:hAnsi="Times New Roman" w:cs="Times New Roman"/>
                <w:b/>
                <w:bCs/>
                <w:color w:val="000000" w:themeColor="text1"/>
                <w:sz w:val="22"/>
                <w:szCs w:val="22"/>
              </w:rPr>
              <w:t>1,532,793</w:t>
            </w:r>
          </w:p>
        </w:tc>
      </w:tr>
    </w:tbl>
    <w:p w14:paraId="7CECDDBB" w14:textId="59DF7106" w:rsidR="005F024E" w:rsidRDefault="005F024E"/>
    <w:p w14:paraId="2AA16D32" w14:textId="19B3D309" w:rsidR="005F024E" w:rsidRDefault="005F024E"/>
    <w:p w14:paraId="2F1E065D" w14:textId="338625D9" w:rsidR="00C628BE" w:rsidRDefault="00C628BE">
      <w:pPr>
        <w:rPr>
          <w:noProof/>
        </w:rPr>
      </w:pPr>
    </w:p>
    <w:p w14:paraId="1082C921" w14:textId="63ED34BE" w:rsidR="00C628BE" w:rsidRDefault="00A9362D">
      <w:pPr>
        <w:rPr>
          <w:noProof/>
        </w:rPr>
      </w:pPr>
      <w:r>
        <w:rPr>
          <w:noProof/>
        </w:rPr>
        <w:drawing>
          <wp:anchor distT="0" distB="0" distL="114300" distR="114300" simplePos="0" relativeHeight="251658241" behindDoc="0" locked="0" layoutInCell="1" allowOverlap="1" wp14:anchorId="16C65EEB" wp14:editId="46AABA26">
            <wp:simplePos x="0" y="0"/>
            <wp:positionH relativeFrom="page">
              <wp:posOffset>277906</wp:posOffset>
            </wp:positionH>
            <wp:positionV relativeFrom="paragraph">
              <wp:posOffset>184785</wp:posOffset>
            </wp:positionV>
            <wp:extent cx="3733165" cy="2258060"/>
            <wp:effectExtent l="0" t="0" r="0" b="0"/>
            <wp:wrapThrough wrapText="bothSides">
              <wp:wrapPolygon edited="0">
                <wp:start x="6613" y="0"/>
                <wp:lineTo x="6503" y="2187"/>
                <wp:lineTo x="7826" y="3098"/>
                <wp:lineTo x="10361" y="3098"/>
                <wp:lineTo x="7826" y="6013"/>
                <wp:lineTo x="2645" y="8565"/>
                <wp:lineTo x="2094" y="9111"/>
                <wp:lineTo x="2204" y="12574"/>
                <wp:lineTo x="5621" y="14760"/>
                <wp:lineTo x="6613" y="14760"/>
                <wp:lineTo x="2204" y="17676"/>
                <wp:lineTo x="2204" y="19316"/>
                <wp:lineTo x="4629" y="20592"/>
                <wp:lineTo x="7605" y="20592"/>
                <wp:lineTo x="7716" y="21321"/>
                <wp:lineTo x="15431" y="21321"/>
                <wp:lineTo x="15431" y="20592"/>
                <wp:lineTo x="14219" y="17676"/>
                <wp:lineTo x="17966" y="17312"/>
                <wp:lineTo x="20391" y="16218"/>
                <wp:lineTo x="20061" y="14760"/>
                <wp:lineTo x="15872" y="11845"/>
                <wp:lineTo x="18848" y="11845"/>
                <wp:lineTo x="20612" y="10751"/>
                <wp:lineTo x="20391" y="8929"/>
                <wp:lineTo x="17856" y="6013"/>
                <wp:lineTo x="18407" y="5285"/>
                <wp:lineTo x="18187" y="4556"/>
                <wp:lineTo x="16754" y="3098"/>
                <wp:lineTo x="16974" y="547"/>
                <wp:lineTo x="15541" y="182"/>
                <wp:lineTo x="7164" y="0"/>
                <wp:lineTo x="6613" y="0"/>
              </wp:wrapPolygon>
            </wp:wrapThrough>
            <wp:docPr id="20276778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33165" cy="2258060"/>
                    </a:xfrm>
                    <a:prstGeom prst="rect">
                      <a:avLst/>
                    </a:prstGeom>
                    <a:noFill/>
                  </pic:spPr>
                </pic:pic>
              </a:graphicData>
            </a:graphic>
            <wp14:sizeRelH relativeFrom="page">
              <wp14:pctWidth>0</wp14:pctWidth>
            </wp14:sizeRelH>
            <wp14:sizeRelV relativeFrom="page">
              <wp14:pctHeight>0</wp14:pctHeight>
            </wp14:sizeRelV>
          </wp:anchor>
        </w:drawing>
      </w:r>
    </w:p>
    <w:p w14:paraId="0AA76E14" w14:textId="77FFD200" w:rsidR="00C628BE" w:rsidRDefault="00A9362D">
      <w:pPr>
        <w:rPr>
          <w:noProof/>
        </w:rPr>
      </w:pPr>
      <w:r>
        <w:rPr>
          <w:noProof/>
        </w:rPr>
        <w:drawing>
          <wp:anchor distT="0" distB="0" distL="114300" distR="114300" simplePos="0" relativeHeight="251658240" behindDoc="0" locked="0" layoutInCell="1" allowOverlap="1" wp14:anchorId="040449A0" wp14:editId="7FCDCA01">
            <wp:simplePos x="0" y="0"/>
            <wp:positionH relativeFrom="column">
              <wp:posOffset>2817906</wp:posOffset>
            </wp:positionH>
            <wp:positionV relativeFrom="paragraph">
              <wp:posOffset>29845</wp:posOffset>
            </wp:positionV>
            <wp:extent cx="3733165" cy="2258060"/>
            <wp:effectExtent l="0" t="0" r="0" b="8890"/>
            <wp:wrapThrough wrapText="bothSides">
              <wp:wrapPolygon edited="0">
                <wp:start x="6393" y="0"/>
                <wp:lineTo x="6283" y="1822"/>
                <wp:lineTo x="8046" y="3098"/>
                <wp:lineTo x="10251" y="3098"/>
                <wp:lineTo x="5070" y="4373"/>
                <wp:lineTo x="2866" y="5285"/>
                <wp:lineTo x="2866" y="8382"/>
                <wp:lineTo x="3637" y="8929"/>
                <wp:lineTo x="6503" y="8929"/>
                <wp:lineTo x="6283" y="11845"/>
                <wp:lineTo x="2315" y="13667"/>
                <wp:lineTo x="1433" y="14214"/>
                <wp:lineTo x="1433" y="15125"/>
                <wp:lineTo x="7495" y="17676"/>
                <wp:lineTo x="5621" y="18040"/>
                <wp:lineTo x="5621" y="20409"/>
                <wp:lineTo x="7936" y="21138"/>
                <wp:lineTo x="8267" y="21503"/>
                <wp:lineTo x="8818" y="21503"/>
                <wp:lineTo x="14770" y="21138"/>
                <wp:lineTo x="14549" y="20592"/>
                <wp:lineTo x="17305" y="19681"/>
                <wp:lineTo x="17305" y="17676"/>
                <wp:lineTo x="19179" y="17676"/>
                <wp:lineTo x="19289" y="15307"/>
                <wp:lineTo x="15431" y="14760"/>
                <wp:lineTo x="15872" y="11845"/>
                <wp:lineTo x="16644" y="11845"/>
                <wp:lineTo x="20501" y="9476"/>
                <wp:lineTo x="20832" y="7836"/>
                <wp:lineTo x="19950" y="7471"/>
                <wp:lineTo x="14549" y="6013"/>
                <wp:lineTo x="13778" y="5102"/>
                <wp:lineTo x="11684" y="3098"/>
                <wp:lineTo x="15652" y="2369"/>
                <wp:lineTo x="15762" y="182"/>
                <wp:lineTo x="13337" y="0"/>
                <wp:lineTo x="6393" y="0"/>
              </wp:wrapPolygon>
            </wp:wrapThrough>
            <wp:docPr id="6729969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33165" cy="2258060"/>
                    </a:xfrm>
                    <a:prstGeom prst="rect">
                      <a:avLst/>
                    </a:prstGeom>
                    <a:noFill/>
                  </pic:spPr>
                </pic:pic>
              </a:graphicData>
            </a:graphic>
            <wp14:sizeRelH relativeFrom="page">
              <wp14:pctWidth>0</wp14:pctWidth>
            </wp14:sizeRelH>
            <wp14:sizeRelV relativeFrom="page">
              <wp14:pctHeight>0</wp14:pctHeight>
            </wp14:sizeRelV>
          </wp:anchor>
        </w:drawing>
      </w:r>
    </w:p>
    <w:p w14:paraId="5197FFD0" w14:textId="4D009988" w:rsidR="00C628BE" w:rsidRDefault="00C628BE">
      <w:pPr>
        <w:rPr>
          <w:noProof/>
        </w:rPr>
      </w:pPr>
    </w:p>
    <w:p w14:paraId="6FF20272" w14:textId="6835683F" w:rsidR="005F024E" w:rsidRDefault="005F024E"/>
    <w:p w14:paraId="68D5402C" w14:textId="7A59C68A" w:rsidR="00886D34" w:rsidRDefault="00283207" w:rsidP="006D100D">
      <w:pPr>
        <w:tabs>
          <w:tab w:val="clear" w:pos="680"/>
        </w:tabs>
        <w:spacing w:line="240" w:lineRule="exact"/>
        <w:ind w:left="540"/>
      </w:pPr>
      <w:r>
        <w:rPr>
          <w:noProof/>
        </w:rPr>
        <w:drawing>
          <wp:inline distT="0" distB="0" distL="0" distR="0" wp14:anchorId="311A9106" wp14:editId="5D4949E9">
            <wp:extent cx="10199370" cy="61696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199370" cy="6169660"/>
                    </a:xfrm>
                    <a:prstGeom prst="rect">
                      <a:avLst/>
                    </a:prstGeom>
                    <a:noFill/>
                  </pic:spPr>
                </pic:pic>
              </a:graphicData>
            </a:graphic>
          </wp:inline>
        </w:drawing>
      </w:r>
    </w:p>
    <w:p w14:paraId="6D5357B0" w14:textId="77777777" w:rsidR="00C628BE" w:rsidRDefault="00C628BE" w:rsidP="006D100D">
      <w:pPr>
        <w:tabs>
          <w:tab w:val="clear" w:pos="680"/>
        </w:tabs>
        <w:spacing w:line="240" w:lineRule="exact"/>
        <w:ind w:left="540"/>
      </w:pPr>
    </w:p>
    <w:p w14:paraId="12CF795B" w14:textId="3F427676" w:rsidR="00C628BE" w:rsidRDefault="00A9362D" w:rsidP="006D100D">
      <w:pPr>
        <w:tabs>
          <w:tab w:val="clear" w:pos="680"/>
        </w:tabs>
        <w:spacing w:line="240" w:lineRule="exact"/>
        <w:ind w:left="540"/>
      </w:pPr>
      <w:r>
        <w:rPr>
          <w:noProof/>
        </w:rPr>
        <w:drawing>
          <wp:inline distT="0" distB="0" distL="0" distR="0" wp14:anchorId="244E745B" wp14:editId="51D256AB">
            <wp:extent cx="10199370" cy="6169660"/>
            <wp:effectExtent l="0" t="0" r="0" b="0"/>
            <wp:docPr id="15609044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199370" cy="6169660"/>
                    </a:xfrm>
                    <a:prstGeom prst="rect">
                      <a:avLst/>
                    </a:prstGeom>
                    <a:noFill/>
                  </pic:spPr>
                </pic:pic>
              </a:graphicData>
            </a:graphic>
          </wp:inline>
        </w:drawing>
      </w:r>
    </w:p>
    <w:p w14:paraId="13D44267" w14:textId="77777777" w:rsidR="00C628BE" w:rsidRDefault="00C628BE" w:rsidP="006D100D">
      <w:pPr>
        <w:tabs>
          <w:tab w:val="clear" w:pos="680"/>
        </w:tabs>
        <w:spacing w:line="240" w:lineRule="exact"/>
        <w:ind w:left="540"/>
      </w:pPr>
    </w:p>
    <w:p w14:paraId="27539DAA" w14:textId="77777777" w:rsidR="00C628BE" w:rsidRDefault="00C628BE" w:rsidP="006D100D">
      <w:pPr>
        <w:tabs>
          <w:tab w:val="clear" w:pos="680"/>
        </w:tabs>
        <w:spacing w:line="240" w:lineRule="exact"/>
        <w:ind w:left="540"/>
      </w:pPr>
    </w:p>
    <w:p w14:paraId="65395F0A" w14:textId="77777777" w:rsidR="00C628BE" w:rsidRDefault="00C628BE" w:rsidP="006D100D">
      <w:pPr>
        <w:tabs>
          <w:tab w:val="clear" w:pos="680"/>
        </w:tabs>
        <w:spacing w:line="240" w:lineRule="exact"/>
        <w:ind w:left="540"/>
      </w:pPr>
    </w:p>
    <w:p w14:paraId="4929A391" w14:textId="77777777" w:rsidR="00C628BE" w:rsidRDefault="00C628BE" w:rsidP="006D100D">
      <w:pPr>
        <w:tabs>
          <w:tab w:val="clear" w:pos="680"/>
        </w:tabs>
        <w:spacing w:line="240" w:lineRule="exact"/>
        <w:ind w:left="540"/>
      </w:pPr>
    </w:p>
    <w:p w14:paraId="62D60DF6" w14:textId="77777777" w:rsidR="00C628BE" w:rsidRDefault="00C628BE" w:rsidP="006D100D">
      <w:pPr>
        <w:tabs>
          <w:tab w:val="clear" w:pos="680"/>
        </w:tabs>
        <w:spacing w:line="240" w:lineRule="exact"/>
        <w:ind w:left="540"/>
      </w:pPr>
    </w:p>
    <w:p w14:paraId="3610A3B9" w14:textId="77777777" w:rsidR="00C628BE" w:rsidRDefault="00C628BE" w:rsidP="006D100D">
      <w:pPr>
        <w:tabs>
          <w:tab w:val="clear" w:pos="680"/>
        </w:tabs>
        <w:spacing w:line="240" w:lineRule="exact"/>
        <w:ind w:left="540"/>
      </w:pPr>
    </w:p>
    <w:p w14:paraId="23A25E08" w14:textId="58912104" w:rsidR="007E51D3" w:rsidRDefault="007E51D3" w:rsidP="006D100D">
      <w:pPr>
        <w:tabs>
          <w:tab w:val="clear" w:pos="680"/>
        </w:tabs>
        <w:spacing w:line="240" w:lineRule="exact"/>
        <w:ind w:left="540"/>
        <w:rPr>
          <w:noProof/>
        </w:rPr>
      </w:pPr>
    </w:p>
    <w:p w14:paraId="642DF1A7" w14:textId="6ED5B4B8" w:rsidR="007E51D3" w:rsidRDefault="007E51D3" w:rsidP="006D100D">
      <w:pPr>
        <w:tabs>
          <w:tab w:val="clear" w:pos="680"/>
        </w:tabs>
        <w:spacing w:line="240" w:lineRule="exact"/>
        <w:ind w:left="540"/>
        <w:rPr>
          <w:noProof/>
        </w:rPr>
      </w:pPr>
    </w:p>
    <w:p w14:paraId="7D69149F" w14:textId="3C3EB232" w:rsidR="007E51D3" w:rsidRDefault="007E51D3" w:rsidP="006D100D">
      <w:pPr>
        <w:tabs>
          <w:tab w:val="clear" w:pos="680"/>
        </w:tabs>
        <w:spacing w:line="240" w:lineRule="exact"/>
        <w:ind w:left="540"/>
        <w:rPr>
          <w:noProof/>
        </w:rPr>
      </w:pPr>
    </w:p>
    <w:p w14:paraId="66824C8B" w14:textId="1DDCB159" w:rsidR="007E51D3" w:rsidRDefault="007E51D3" w:rsidP="006D100D">
      <w:pPr>
        <w:tabs>
          <w:tab w:val="clear" w:pos="680"/>
        </w:tabs>
        <w:spacing w:line="240" w:lineRule="exact"/>
        <w:ind w:left="540"/>
        <w:rPr>
          <w:noProof/>
        </w:rPr>
      </w:pPr>
    </w:p>
    <w:p w14:paraId="0CD14F2C" w14:textId="7163EE88" w:rsidR="0003488B" w:rsidRDefault="0003488B" w:rsidP="00260DE3">
      <w:pPr>
        <w:tabs>
          <w:tab w:val="clear" w:pos="680"/>
        </w:tabs>
        <w:spacing w:line="240" w:lineRule="exact"/>
        <w:rPr>
          <w:noProof/>
        </w:rPr>
      </w:pPr>
    </w:p>
    <w:p w14:paraId="016C7243" w14:textId="27294061" w:rsidR="007E51D3" w:rsidRDefault="007E51D3" w:rsidP="009B07F1">
      <w:pPr>
        <w:tabs>
          <w:tab w:val="clear" w:pos="680"/>
        </w:tabs>
        <w:spacing w:line="240" w:lineRule="exact"/>
        <w:rPr>
          <w:noProof/>
        </w:rPr>
      </w:pPr>
    </w:p>
    <w:tbl>
      <w:tblPr>
        <w:tblW w:w="9144" w:type="dxa"/>
        <w:tblInd w:w="450" w:type="dxa"/>
        <w:tblLayout w:type="fixed"/>
        <w:tblLook w:val="01E0" w:firstRow="1" w:lastRow="1" w:firstColumn="1" w:lastColumn="1" w:noHBand="0" w:noVBand="0"/>
      </w:tblPr>
      <w:tblGrid>
        <w:gridCol w:w="3717"/>
        <w:gridCol w:w="1152"/>
        <w:gridCol w:w="270"/>
        <w:gridCol w:w="1116"/>
        <w:gridCol w:w="267"/>
        <w:gridCol w:w="1182"/>
        <w:gridCol w:w="270"/>
        <w:gridCol w:w="1170"/>
      </w:tblGrid>
      <w:tr w:rsidR="008A502E" w:rsidRPr="00F41992" w14:paraId="000126E0" w14:textId="77777777" w:rsidTr="00345991">
        <w:trPr>
          <w:trHeight w:val="87"/>
          <w:tblHeader/>
        </w:trPr>
        <w:tc>
          <w:tcPr>
            <w:tcW w:w="3717" w:type="dxa"/>
            <w:vAlign w:val="bottom"/>
          </w:tcPr>
          <w:p w14:paraId="5B966E98" w14:textId="77777777" w:rsidR="008A502E" w:rsidRPr="008D23AB"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sz w:val="22"/>
                <w:szCs w:val="22"/>
              </w:rPr>
            </w:pPr>
          </w:p>
          <w:p w14:paraId="3CF69E5A" w14:textId="46574F4A" w:rsidR="008A502E" w:rsidRPr="00345991" w:rsidRDefault="00592CAD"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i/>
                <w:iCs/>
                <w:sz w:val="22"/>
                <w:szCs w:val="22"/>
              </w:rPr>
            </w:pPr>
            <w:r>
              <w:rPr>
                <w:rFonts w:ascii="Times New Roman" w:hAnsi="Times New Roman" w:cs="Times New Roman"/>
                <w:b/>
                <w:bCs/>
                <w:i/>
                <w:iCs/>
                <w:spacing w:val="-6"/>
                <w:sz w:val="22"/>
                <w:szCs w:val="22"/>
              </w:rPr>
              <w:t>Three</w:t>
            </w:r>
            <w:r w:rsidR="008A502E" w:rsidRPr="00E150E1">
              <w:rPr>
                <w:rFonts w:ascii="Times New Roman" w:hAnsi="Times New Roman" w:cs="Times New Roman"/>
                <w:b/>
                <w:bCs/>
                <w:i/>
                <w:iCs/>
                <w:spacing w:val="-6"/>
                <w:sz w:val="22"/>
                <w:szCs w:val="22"/>
              </w:rPr>
              <w:t>-month period ended</w:t>
            </w:r>
          </w:p>
        </w:tc>
        <w:tc>
          <w:tcPr>
            <w:tcW w:w="2538" w:type="dxa"/>
            <w:gridSpan w:val="3"/>
          </w:tcPr>
          <w:p w14:paraId="5C25C85F" w14:textId="77777777" w:rsidR="008A502E" w:rsidRPr="00345991" w:rsidRDefault="008A502E" w:rsidP="008A502E">
            <w:pPr>
              <w:spacing w:line="240" w:lineRule="exact"/>
              <w:ind w:left="-86" w:right="-89"/>
              <w:jc w:val="center"/>
              <w:rPr>
                <w:rFonts w:ascii="Times New Roman" w:hAnsi="Times New Roman" w:cs="Times New Roman"/>
                <w:b/>
                <w:bCs/>
                <w:sz w:val="22"/>
                <w:szCs w:val="22"/>
              </w:rPr>
            </w:pPr>
            <w:r w:rsidRPr="00345991">
              <w:rPr>
                <w:rFonts w:ascii="Times New Roman" w:hAnsi="Times New Roman" w:cs="Times New Roman"/>
                <w:b/>
                <w:bCs/>
                <w:sz w:val="22"/>
                <w:szCs w:val="22"/>
              </w:rPr>
              <w:t>Consolidated</w:t>
            </w:r>
          </w:p>
          <w:p w14:paraId="3084D102" w14:textId="77777777" w:rsidR="008A502E" w:rsidRPr="00345991" w:rsidRDefault="008A502E" w:rsidP="008A502E">
            <w:pPr>
              <w:spacing w:line="240" w:lineRule="exact"/>
              <w:ind w:left="-86" w:right="-89"/>
              <w:jc w:val="center"/>
              <w:rPr>
                <w:rFonts w:ascii="Times New Roman" w:hAnsi="Times New Roman" w:cs="Times New Roman"/>
                <w:b/>
                <w:bCs/>
                <w:sz w:val="22"/>
                <w:szCs w:val="22"/>
              </w:rPr>
            </w:pPr>
            <w:r w:rsidRPr="00345991">
              <w:rPr>
                <w:rFonts w:ascii="Times New Roman" w:hAnsi="Times New Roman" w:cs="Times New Roman"/>
                <w:b/>
                <w:bCs/>
                <w:sz w:val="22"/>
                <w:szCs w:val="22"/>
              </w:rPr>
              <w:t>financial statements</w:t>
            </w:r>
          </w:p>
        </w:tc>
        <w:tc>
          <w:tcPr>
            <w:tcW w:w="267" w:type="dxa"/>
          </w:tcPr>
          <w:p w14:paraId="7253142A" w14:textId="77777777" w:rsidR="008A502E" w:rsidRPr="00345991" w:rsidRDefault="008A502E"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622" w:type="dxa"/>
            <w:gridSpan w:val="3"/>
          </w:tcPr>
          <w:p w14:paraId="7839724F" w14:textId="77777777" w:rsidR="008A502E" w:rsidRPr="00345991" w:rsidRDefault="008A502E" w:rsidP="008A502E">
            <w:pPr>
              <w:spacing w:line="240" w:lineRule="exact"/>
              <w:ind w:left="-86" w:right="-89"/>
              <w:jc w:val="center"/>
              <w:rPr>
                <w:rFonts w:ascii="Times New Roman" w:hAnsi="Times New Roman" w:cs="Times New Roman"/>
                <w:b/>
                <w:bCs/>
                <w:sz w:val="22"/>
                <w:szCs w:val="22"/>
              </w:rPr>
            </w:pPr>
            <w:r w:rsidRPr="00345991">
              <w:rPr>
                <w:rFonts w:ascii="Times New Roman" w:hAnsi="Times New Roman" w:cs="Times New Roman"/>
                <w:b/>
                <w:bCs/>
                <w:sz w:val="22"/>
                <w:szCs w:val="22"/>
              </w:rPr>
              <w:t xml:space="preserve">Separate </w:t>
            </w:r>
          </w:p>
          <w:p w14:paraId="4EE345FF" w14:textId="77777777" w:rsidR="008A502E" w:rsidRPr="00345991" w:rsidRDefault="008A502E" w:rsidP="008A502E">
            <w:pPr>
              <w:spacing w:line="240" w:lineRule="exact"/>
              <w:ind w:left="-86" w:right="-89"/>
              <w:jc w:val="center"/>
              <w:rPr>
                <w:rFonts w:ascii="Times New Roman" w:hAnsi="Times New Roman" w:cs="Times New Roman"/>
                <w:b/>
                <w:bCs/>
                <w:sz w:val="22"/>
                <w:szCs w:val="22"/>
              </w:rPr>
            </w:pPr>
            <w:r w:rsidRPr="00345991">
              <w:rPr>
                <w:rFonts w:ascii="Times New Roman" w:hAnsi="Times New Roman" w:cs="Times New Roman"/>
                <w:b/>
                <w:bCs/>
                <w:sz w:val="22"/>
                <w:szCs w:val="22"/>
              </w:rPr>
              <w:t>financial statements</w:t>
            </w:r>
          </w:p>
        </w:tc>
      </w:tr>
      <w:tr w:rsidR="00723382" w:rsidRPr="00F41992" w14:paraId="74A74FD4" w14:textId="77777777" w:rsidTr="00345991">
        <w:tc>
          <w:tcPr>
            <w:tcW w:w="3717" w:type="dxa"/>
          </w:tcPr>
          <w:p w14:paraId="473D0DAE" w14:textId="76F5DCB8" w:rsidR="00723382" w:rsidRPr="00345991" w:rsidRDefault="00723382" w:rsidP="00723382">
            <w:pPr>
              <w:spacing w:line="240" w:lineRule="exact"/>
              <w:rPr>
                <w:rFonts w:ascii="Times New Roman" w:hAnsi="Times New Roman" w:cs="Times New Roman"/>
                <w:b/>
                <w:bCs/>
                <w:i/>
                <w:iCs/>
                <w:sz w:val="22"/>
                <w:szCs w:val="22"/>
                <w:cs/>
              </w:rPr>
            </w:pPr>
            <w:r w:rsidRPr="00215341">
              <w:rPr>
                <w:rFonts w:ascii="Times New Roman" w:hAnsi="Times New Roman" w:cs="Times New Roman"/>
                <w:b/>
                <w:bCs/>
                <w:i/>
                <w:iCs/>
                <w:sz w:val="22"/>
                <w:szCs w:val="22"/>
              </w:rPr>
              <w:t xml:space="preserve">   3</w:t>
            </w:r>
            <w:r>
              <w:rPr>
                <w:rFonts w:ascii="Times New Roman" w:hAnsi="Times New Roman" w:cs="Times New Roman"/>
                <w:b/>
                <w:bCs/>
                <w:i/>
                <w:iCs/>
                <w:sz w:val="22"/>
                <w:szCs w:val="22"/>
              </w:rPr>
              <w:t>1</w:t>
            </w:r>
            <w:r w:rsidRPr="00215341">
              <w:rPr>
                <w:rFonts w:ascii="Times New Roman" w:hAnsi="Times New Roman" w:cs="Times New Roman"/>
                <w:b/>
                <w:bCs/>
                <w:i/>
                <w:iCs/>
                <w:sz w:val="22"/>
                <w:szCs w:val="22"/>
              </w:rPr>
              <w:t xml:space="preserve"> </w:t>
            </w:r>
            <w:r>
              <w:rPr>
                <w:rFonts w:ascii="Times New Roman" w:hAnsi="Times New Roman" w:cs="Times New Roman"/>
                <w:b/>
                <w:bCs/>
                <w:i/>
                <w:iCs/>
                <w:sz w:val="22"/>
                <w:szCs w:val="22"/>
              </w:rPr>
              <w:t>March</w:t>
            </w:r>
          </w:p>
        </w:tc>
        <w:tc>
          <w:tcPr>
            <w:tcW w:w="1152" w:type="dxa"/>
            <w:vAlign w:val="bottom"/>
          </w:tcPr>
          <w:p w14:paraId="0C42AFCC" w14:textId="778434DF" w:rsidR="00723382" w:rsidRPr="00345991" w:rsidRDefault="00723382" w:rsidP="0072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215341">
              <w:rPr>
                <w:rFonts w:ascii="Times New Roman" w:hAnsi="Times New Roman" w:cs="Times New Roman"/>
                <w:sz w:val="22"/>
                <w:szCs w:val="22"/>
              </w:rPr>
              <w:t>202</w:t>
            </w:r>
            <w:r>
              <w:rPr>
                <w:rFonts w:ascii="Times New Roman" w:hAnsi="Times New Roman" w:cs="Times New Roman"/>
                <w:sz w:val="22"/>
                <w:szCs w:val="22"/>
              </w:rPr>
              <w:t>6</w:t>
            </w:r>
          </w:p>
        </w:tc>
        <w:tc>
          <w:tcPr>
            <w:tcW w:w="270" w:type="dxa"/>
            <w:vAlign w:val="bottom"/>
          </w:tcPr>
          <w:p w14:paraId="755ECF71" w14:textId="77777777" w:rsidR="00723382" w:rsidRPr="00345991" w:rsidRDefault="00723382" w:rsidP="0072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116" w:type="dxa"/>
            <w:vAlign w:val="bottom"/>
          </w:tcPr>
          <w:p w14:paraId="514913F1" w14:textId="1B8368A0" w:rsidR="00723382" w:rsidRPr="00345991" w:rsidRDefault="00723382" w:rsidP="0072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215341">
              <w:rPr>
                <w:rFonts w:ascii="Times New Roman" w:hAnsi="Times New Roman" w:cs="Times New Roman"/>
                <w:sz w:val="22"/>
                <w:szCs w:val="22"/>
              </w:rPr>
              <w:t>202</w:t>
            </w:r>
            <w:r>
              <w:rPr>
                <w:rFonts w:ascii="Times New Roman" w:hAnsi="Times New Roman" w:cs="Times New Roman"/>
                <w:sz w:val="22"/>
                <w:szCs w:val="22"/>
              </w:rPr>
              <w:t>5</w:t>
            </w:r>
          </w:p>
        </w:tc>
        <w:tc>
          <w:tcPr>
            <w:tcW w:w="267" w:type="dxa"/>
            <w:vAlign w:val="bottom"/>
          </w:tcPr>
          <w:p w14:paraId="7B8EE1FC" w14:textId="77777777" w:rsidR="00723382" w:rsidRPr="00345991" w:rsidRDefault="00723382" w:rsidP="0072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182" w:type="dxa"/>
            <w:vAlign w:val="bottom"/>
          </w:tcPr>
          <w:p w14:paraId="33806DCB" w14:textId="202A7A55" w:rsidR="00723382" w:rsidRPr="00345991" w:rsidRDefault="00723382" w:rsidP="0072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215341">
              <w:rPr>
                <w:rFonts w:ascii="Times New Roman" w:hAnsi="Times New Roman" w:cs="Times New Roman"/>
                <w:sz w:val="22"/>
                <w:szCs w:val="22"/>
              </w:rPr>
              <w:t>202</w:t>
            </w:r>
            <w:r>
              <w:rPr>
                <w:rFonts w:ascii="Times New Roman" w:hAnsi="Times New Roman" w:cs="Times New Roman"/>
                <w:sz w:val="22"/>
                <w:szCs w:val="22"/>
              </w:rPr>
              <w:t>6</w:t>
            </w:r>
          </w:p>
        </w:tc>
        <w:tc>
          <w:tcPr>
            <w:tcW w:w="270" w:type="dxa"/>
            <w:vAlign w:val="bottom"/>
          </w:tcPr>
          <w:p w14:paraId="6100D84A" w14:textId="77777777" w:rsidR="00723382" w:rsidRPr="00345991" w:rsidRDefault="00723382" w:rsidP="0072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170" w:type="dxa"/>
            <w:vAlign w:val="bottom"/>
          </w:tcPr>
          <w:p w14:paraId="78767D06" w14:textId="61E49ADE" w:rsidR="00723382" w:rsidRPr="00345991" w:rsidRDefault="00723382" w:rsidP="0072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215341">
              <w:rPr>
                <w:rFonts w:ascii="Times New Roman" w:hAnsi="Times New Roman" w:cs="Times New Roman"/>
                <w:sz w:val="22"/>
                <w:szCs w:val="22"/>
              </w:rPr>
              <w:t>202</w:t>
            </w:r>
            <w:r>
              <w:rPr>
                <w:rFonts w:ascii="Times New Roman" w:hAnsi="Times New Roman" w:cs="Times New Roman"/>
                <w:sz w:val="22"/>
                <w:szCs w:val="22"/>
              </w:rPr>
              <w:t>5</w:t>
            </w:r>
          </w:p>
        </w:tc>
      </w:tr>
      <w:tr w:rsidR="00345991" w:rsidRPr="00F41992" w14:paraId="5B4F837E" w14:textId="77777777" w:rsidTr="00345991">
        <w:trPr>
          <w:trHeight w:val="87"/>
          <w:tblHeader/>
        </w:trPr>
        <w:tc>
          <w:tcPr>
            <w:tcW w:w="3717" w:type="dxa"/>
          </w:tcPr>
          <w:p w14:paraId="51AE7392" w14:textId="36090616" w:rsidR="00345991" w:rsidRPr="00345991" w:rsidRDefault="00345991"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345991">
              <w:rPr>
                <w:rFonts w:ascii="Times New Roman" w:hAnsi="Times New Roman" w:cs="Times New Roman"/>
                <w:b/>
                <w:bCs/>
                <w:sz w:val="22"/>
                <w:szCs w:val="22"/>
              </w:rPr>
              <w:t xml:space="preserve">  </w:t>
            </w:r>
          </w:p>
        </w:tc>
        <w:tc>
          <w:tcPr>
            <w:tcW w:w="5427" w:type="dxa"/>
            <w:gridSpan w:val="7"/>
            <w:hideMark/>
          </w:tcPr>
          <w:p w14:paraId="2C94961C" w14:textId="1EB5062E" w:rsidR="00345991" w:rsidRPr="00345991" w:rsidRDefault="00345991" w:rsidP="00914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345991">
              <w:rPr>
                <w:rFonts w:ascii="Times New Roman" w:hAnsi="Times New Roman" w:cs="Times New Roman"/>
                <w:i/>
                <w:iCs/>
                <w:sz w:val="22"/>
                <w:szCs w:val="22"/>
              </w:rPr>
              <w:t>(in thousand Baht)</w:t>
            </w:r>
          </w:p>
        </w:tc>
      </w:tr>
      <w:tr w:rsidR="00AA3F41" w:rsidRPr="00F41992" w14:paraId="6CE712B9" w14:textId="77777777" w:rsidTr="00345991">
        <w:trPr>
          <w:trHeight w:val="92"/>
        </w:trPr>
        <w:tc>
          <w:tcPr>
            <w:tcW w:w="3717" w:type="dxa"/>
            <w:hideMark/>
          </w:tcPr>
          <w:p w14:paraId="14745204" w14:textId="77777777" w:rsidR="00AA3F41" w:rsidRPr="006D149A"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r w:rsidRPr="006D149A">
              <w:rPr>
                <w:rFonts w:ascii="Times New Roman" w:hAnsi="Times New Roman" w:cs="Times New Roman"/>
                <w:b/>
                <w:bCs/>
                <w:sz w:val="22"/>
                <w:szCs w:val="22"/>
              </w:rPr>
              <w:t>Major products/service lines</w:t>
            </w:r>
          </w:p>
        </w:tc>
        <w:tc>
          <w:tcPr>
            <w:tcW w:w="1152" w:type="dxa"/>
          </w:tcPr>
          <w:p w14:paraId="4D7B23BE" w14:textId="7FA94F02"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270" w:type="dxa"/>
          </w:tcPr>
          <w:p w14:paraId="08170406" w14:textId="77777777"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16" w:type="dxa"/>
          </w:tcPr>
          <w:p w14:paraId="7601FF0B" w14:textId="77777777"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267" w:type="dxa"/>
          </w:tcPr>
          <w:p w14:paraId="45A230EC" w14:textId="77777777"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82" w:type="dxa"/>
          </w:tcPr>
          <w:p w14:paraId="7A3BA52C" w14:textId="77777777"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270" w:type="dxa"/>
          </w:tcPr>
          <w:p w14:paraId="5D3C8836" w14:textId="77777777"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70" w:type="dxa"/>
          </w:tcPr>
          <w:p w14:paraId="764269F0" w14:textId="77777777" w:rsidR="00AA3F41" w:rsidRPr="00345991" w:rsidRDefault="00AA3F41" w:rsidP="00AA3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r>
      <w:tr w:rsidR="007F0B62" w:rsidRPr="00F41992" w14:paraId="15839C07" w14:textId="77777777" w:rsidTr="00345991">
        <w:trPr>
          <w:trHeight w:val="92"/>
        </w:trPr>
        <w:tc>
          <w:tcPr>
            <w:tcW w:w="3717" w:type="dxa"/>
          </w:tcPr>
          <w:p w14:paraId="30DB0F4B" w14:textId="5C1B526A" w:rsidR="007F0B62" w:rsidRPr="006D149A"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r w:rsidRPr="00F34966">
              <w:rPr>
                <w:rFonts w:ascii="Times New Roman" w:hAnsi="Times New Roman" w:cs="Times New Roman"/>
                <w:sz w:val="22"/>
                <w:szCs w:val="22"/>
              </w:rPr>
              <w:t>Canned and Pouched Petfood Products</w:t>
            </w:r>
          </w:p>
        </w:tc>
        <w:tc>
          <w:tcPr>
            <w:tcW w:w="1152" w:type="dxa"/>
          </w:tcPr>
          <w:p w14:paraId="5EE67EC5" w14:textId="1F358AB2"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F84964">
              <w:rPr>
                <w:rFonts w:ascii="Times New Roman" w:hAnsi="Times New Roman" w:cs="Times New Roman"/>
                <w:sz w:val="22"/>
                <w:szCs w:val="22"/>
              </w:rPr>
              <w:t>665,940</w:t>
            </w:r>
          </w:p>
        </w:tc>
        <w:tc>
          <w:tcPr>
            <w:tcW w:w="270" w:type="dxa"/>
          </w:tcPr>
          <w:p w14:paraId="4B9A3331"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16" w:type="dxa"/>
          </w:tcPr>
          <w:p w14:paraId="75AAC0A7" w14:textId="64168E80"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AA3F41">
              <w:rPr>
                <w:rFonts w:ascii="Times New Roman" w:hAnsi="Times New Roman" w:cs="Times New Roman"/>
                <w:sz w:val="22"/>
                <w:szCs w:val="22"/>
              </w:rPr>
              <w:t>627,378</w:t>
            </w:r>
          </w:p>
        </w:tc>
        <w:tc>
          <w:tcPr>
            <w:tcW w:w="267" w:type="dxa"/>
          </w:tcPr>
          <w:p w14:paraId="32ADCF6A"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82" w:type="dxa"/>
          </w:tcPr>
          <w:p w14:paraId="50FADC04" w14:textId="5065BB69"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F84964">
              <w:rPr>
                <w:rFonts w:ascii="Times New Roman" w:hAnsi="Times New Roman" w:cs="Times New Roman"/>
                <w:color w:val="000000" w:themeColor="text1"/>
                <w:sz w:val="22"/>
                <w:szCs w:val="22"/>
              </w:rPr>
              <w:t>663,923</w:t>
            </w:r>
          </w:p>
        </w:tc>
        <w:tc>
          <w:tcPr>
            <w:tcW w:w="270" w:type="dxa"/>
          </w:tcPr>
          <w:p w14:paraId="42D75C5F"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70" w:type="dxa"/>
          </w:tcPr>
          <w:p w14:paraId="5AFF76F6" w14:textId="69D38F19"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D059CC">
              <w:rPr>
                <w:rFonts w:ascii="Times New Roman" w:hAnsi="Times New Roman" w:cs="Times New Roman"/>
                <w:color w:val="000000" w:themeColor="text1"/>
                <w:sz w:val="22"/>
                <w:szCs w:val="22"/>
              </w:rPr>
              <w:t>624,601</w:t>
            </w:r>
          </w:p>
        </w:tc>
      </w:tr>
      <w:tr w:rsidR="007F0B62" w:rsidRPr="00F41992" w14:paraId="79A6B590" w14:textId="77777777" w:rsidTr="00345991">
        <w:trPr>
          <w:trHeight w:val="92"/>
        </w:trPr>
        <w:tc>
          <w:tcPr>
            <w:tcW w:w="3717" w:type="dxa"/>
          </w:tcPr>
          <w:p w14:paraId="0E53357D" w14:textId="766C84EE" w:rsidR="007F0B62" w:rsidRPr="00F34966"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sz w:val="22"/>
                <w:szCs w:val="22"/>
              </w:rPr>
            </w:pPr>
            <w:r w:rsidRPr="00345991">
              <w:rPr>
                <w:rFonts w:ascii="Times New Roman" w:hAnsi="Times New Roman" w:cs="Times New Roman"/>
                <w:sz w:val="22"/>
                <w:szCs w:val="22"/>
              </w:rPr>
              <w:t>Canned and Pouched Tuna Products</w:t>
            </w:r>
          </w:p>
        </w:tc>
        <w:tc>
          <w:tcPr>
            <w:tcW w:w="1152" w:type="dxa"/>
          </w:tcPr>
          <w:p w14:paraId="2937B056" w14:textId="6D9A0972" w:rsidR="007F0B62" w:rsidRPr="00AA3F4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FD735A">
              <w:rPr>
                <w:rFonts w:ascii="Times New Roman" w:hAnsi="Times New Roman" w:cs="Times New Roman"/>
                <w:sz w:val="22"/>
                <w:szCs w:val="22"/>
              </w:rPr>
              <w:t>561,775</w:t>
            </w:r>
          </w:p>
        </w:tc>
        <w:tc>
          <w:tcPr>
            <w:tcW w:w="270" w:type="dxa"/>
          </w:tcPr>
          <w:p w14:paraId="5874A85C" w14:textId="77777777" w:rsidR="007F0B62" w:rsidRPr="00F34966"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16" w:type="dxa"/>
          </w:tcPr>
          <w:p w14:paraId="0E6BB874" w14:textId="5F011F30" w:rsidR="007F0B62" w:rsidRPr="00F34966"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AA3F41">
              <w:rPr>
                <w:rFonts w:ascii="Times New Roman" w:hAnsi="Times New Roman" w:cs="Times New Roman"/>
                <w:sz w:val="22"/>
                <w:szCs w:val="22"/>
              </w:rPr>
              <w:t>774,878</w:t>
            </w:r>
          </w:p>
        </w:tc>
        <w:tc>
          <w:tcPr>
            <w:tcW w:w="267" w:type="dxa"/>
          </w:tcPr>
          <w:p w14:paraId="558FE440" w14:textId="77777777" w:rsidR="007F0B62" w:rsidRPr="00F34966"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82" w:type="dxa"/>
          </w:tcPr>
          <w:p w14:paraId="0C34483D" w14:textId="03D52FCE" w:rsidR="007F0B62" w:rsidRPr="00D059CC"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color w:val="000000" w:themeColor="text1"/>
                <w:sz w:val="22"/>
                <w:szCs w:val="22"/>
              </w:rPr>
            </w:pPr>
            <w:r w:rsidRPr="00F84964">
              <w:rPr>
                <w:rFonts w:ascii="Times New Roman" w:hAnsi="Times New Roman" w:cs="Times New Roman"/>
                <w:color w:val="000000" w:themeColor="text1"/>
                <w:sz w:val="22"/>
                <w:szCs w:val="22"/>
              </w:rPr>
              <w:t>562,954</w:t>
            </w:r>
          </w:p>
        </w:tc>
        <w:tc>
          <w:tcPr>
            <w:tcW w:w="270" w:type="dxa"/>
          </w:tcPr>
          <w:p w14:paraId="4CC40F98" w14:textId="77777777" w:rsidR="007F0B62" w:rsidRPr="00F34966"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70" w:type="dxa"/>
          </w:tcPr>
          <w:p w14:paraId="18972658" w14:textId="66C3D99B" w:rsidR="007F0B62" w:rsidRPr="00F34966"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D059CC">
              <w:rPr>
                <w:rFonts w:ascii="Times New Roman" w:hAnsi="Times New Roman" w:cs="Times New Roman"/>
                <w:color w:val="000000" w:themeColor="text1"/>
                <w:sz w:val="22"/>
                <w:szCs w:val="22"/>
              </w:rPr>
              <w:t>773,958</w:t>
            </w:r>
          </w:p>
        </w:tc>
      </w:tr>
      <w:tr w:rsidR="007F0B62" w:rsidRPr="00F41992" w14:paraId="52D40E8B" w14:textId="77777777" w:rsidTr="00345991">
        <w:tc>
          <w:tcPr>
            <w:tcW w:w="3717" w:type="dxa"/>
            <w:hideMark/>
          </w:tcPr>
          <w:p w14:paraId="37BE603A" w14:textId="77777777" w:rsidR="007F0B62" w:rsidRPr="00345991" w:rsidRDefault="007F0B62" w:rsidP="007F0B62">
            <w:pPr>
              <w:spacing w:line="240" w:lineRule="exact"/>
              <w:ind w:left="165" w:hanging="165"/>
              <w:rPr>
                <w:rFonts w:ascii="Times New Roman" w:hAnsi="Times New Roman" w:cs="Times New Roman"/>
                <w:sz w:val="22"/>
                <w:szCs w:val="22"/>
              </w:rPr>
            </w:pPr>
            <w:r w:rsidRPr="00345991">
              <w:rPr>
                <w:rFonts w:ascii="Times New Roman" w:hAnsi="Times New Roman" w:cs="Times New Roman"/>
                <w:sz w:val="22"/>
                <w:szCs w:val="22"/>
              </w:rPr>
              <w:t>Canned and Pouched Seafood Products</w:t>
            </w:r>
          </w:p>
        </w:tc>
        <w:tc>
          <w:tcPr>
            <w:tcW w:w="1152" w:type="dxa"/>
          </w:tcPr>
          <w:p w14:paraId="155E13DA" w14:textId="23DD272A" w:rsidR="007F0B62" w:rsidRPr="00AA3F4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F84964">
              <w:rPr>
                <w:rFonts w:ascii="Times New Roman" w:hAnsi="Times New Roman" w:cs="Times New Roman"/>
                <w:sz w:val="22"/>
                <w:szCs w:val="22"/>
              </w:rPr>
              <w:t>79,737</w:t>
            </w:r>
          </w:p>
        </w:tc>
        <w:tc>
          <w:tcPr>
            <w:tcW w:w="270" w:type="dxa"/>
          </w:tcPr>
          <w:p w14:paraId="552C5E65"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16" w:type="dxa"/>
          </w:tcPr>
          <w:p w14:paraId="631FBCD6" w14:textId="29A4251C"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right="-90"/>
              <w:rPr>
                <w:rFonts w:ascii="Times New Roman" w:hAnsi="Times New Roman" w:cs="Times New Roman"/>
                <w:sz w:val="22"/>
                <w:szCs w:val="22"/>
              </w:rPr>
            </w:pPr>
            <w:r w:rsidRPr="00AA3F41">
              <w:rPr>
                <w:rFonts w:ascii="Times New Roman" w:hAnsi="Times New Roman" w:cs="Times New Roman"/>
                <w:sz w:val="22"/>
                <w:szCs w:val="22"/>
              </w:rPr>
              <w:t>91,413</w:t>
            </w:r>
          </w:p>
        </w:tc>
        <w:tc>
          <w:tcPr>
            <w:tcW w:w="267" w:type="dxa"/>
          </w:tcPr>
          <w:p w14:paraId="539C5ADF"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82" w:type="dxa"/>
          </w:tcPr>
          <w:p w14:paraId="153D045E" w14:textId="689F04D4" w:rsidR="007F0B62" w:rsidRPr="00D059CC"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color w:val="000000" w:themeColor="text1"/>
                <w:sz w:val="22"/>
                <w:szCs w:val="22"/>
              </w:rPr>
            </w:pPr>
            <w:r w:rsidRPr="00F84964">
              <w:rPr>
                <w:rFonts w:ascii="Times New Roman" w:hAnsi="Times New Roman" w:cs="Times New Roman"/>
                <w:color w:val="000000" w:themeColor="text1"/>
                <w:sz w:val="22"/>
                <w:szCs w:val="22"/>
              </w:rPr>
              <w:t>79,737</w:t>
            </w:r>
          </w:p>
        </w:tc>
        <w:tc>
          <w:tcPr>
            <w:tcW w:w="270" w:type="dxa"/>
          </w:tcPr>
          <w:p w14:paraId="60DD4903"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70" w:type="dxa"/>
          </w:tcPr>
          <w:p w14:paraId="4E37EEE1" w14:textId="4439C77E"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right="-90"/>
              <w:rPr>
                <w:rFonts w:ascii="Times New Roman" w:hAnsi="Times New Roman" w:cs="Times New Roman"/>
                <w:sz w:val="22"/>
                <w:szCs w:val="22"/>
              </w:rPr>
            </w:pPr>
            <w:r w:rsidRPr="00D059CC">
              <w:rPr>
                <w:rFonts w:ascii="Times New Roman" w:hAnsi="Times New Roman" w:cs="Times New Roman"/>
                <w:color w:val="000000" w:themeColor="text1"/>
                <w:sz w:val="22"/>
                <w:szCs w:val="22"/>
              </w:rPr>
              <w:t>91,410</w:t>
            </w:r>
          </w:p>
        </w:tc>
      </w:tr>
      <w:tr w:rsidR="007F0B62" w:rsidRPr="00F41992" w14:paraId="7ADE4DCE" w14:textId="77777777" w:rsidTr="00345991">
        <w:tc>
          <w:tcPr>
            <w:tcW w:w="3717" w:type="dxa"/>
            <w:hideMark/>
          </w:tcPr>
          <w:p w14:paraId="2C3EDE69" w14:textId="77777777" w:rsidR="007F0B62" w:rsidRPr="00345991" w:rsidRDefault="007F0B62" w:rsidP="007F0B62">
            <w:pPr>
              <w:spacing w:line="240" w:lineRule="exact"/>
              <w:rPr>
                <w:rFonts w:ascii="Times New Roman" w:hAnsi="Times New Roman" w:cs="Times New Roman"/>
                <w:sz w:val="22"/>
                <w:szCs w:val="22"/>
              </w:rPr>
            </w:pPr>
            <w:r w:rsidRPr="00345991">
              <w:rPr>
                <w:rFonts w:ascii="Times New Roman" w:hAnsi="Times New Roman" w:cs="Times New Roman"/>
                <w:sz w:val="22"/>
                <w:szCs w:val="22"/>
              </w:rPr>
              <w:t>Others</w:t>
            </w:r>
          </w:p>
        </w:tc>
        <w:tc>
          <w:tcPr>
            <w:tcW w:w="1152" w:type="dxa"/>
            <w:tcBorders>
              <w:top w:val="nil"/>
              <w:left w:val="nil"/>
              <w:bottom w:val="single" w:sz="4" w:space="0" w:color="auto"/>
              <w:right w:val="nil"/>
            </w:tcBorders>
          </w:tcPr>
          <w:p w14:paraId="02E73BEA" w14:textId="3E400405" w:rsidR="007F0B62" w:rsidRPr="00AA3F4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F84964">
              <w:rPr>
                <w:rFonts w:ascii="Times New Roman" w:hAnsi="Times New Roman" w:cs="Times New Roman"/>
                <w:sz w:val="22"/>
                <w:szCs w:val="22"/>
              </w:rPr>
              <w:t>28,366</w:t>
            </w:r>
          </w:p>
        </w:tc>
        <w:tc>
          <w:tcPr>
            <w:tcW w:w="270" w:type="dxa"/>
          </w:tcPr>
          <w:p w14:paraId="7BF22458"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16" w:type="dxa"/>
            <w:tcBorders>
              <w:top w:val="nil"/>
              <w:left w:val="nil"/>
              <w:bottom w:val="single" w:sz="4" w:space="0" w:color="auto"/>
              <w:right w:val="nil"/>
            </w:tcBorders>
          </w:tcPr>
          <w:p w14:paraId="136947D9" w14:textId="702DDC51"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AA3F41">
              <w:rPr>
                <w:rFonts w:ascii="Times New Roman" w:hAnsi="Times New Roman" w:cs="Times New Roman"/>
                <w:sz w:val="22"/>
                <w:szCs w:val="22"/>
              </w:rPr>
              <w:t>42,824</w:t>
            </w:r>
          </w:p>
        </w:tc>
        <w:tc>
          <w:tcPr>
            <w:tcW w:w="267" w:type="dxa"/>
          </w:tcPr>
          <w:p w14:paraId="48F60E66"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82" w:type="dxa"/>
            <w:tcBorders>
              <w:top w:val="nil"/>
              <w:left w:val="nil"/>
              <w:bottom w:val="single" w:sz="4" w:space="0" w:color="auto"/>
              <w:right w:val="nil"/>
            </w:tcBorders>
          </w:tcPr>
          <w:p w14:paraId="22932C3C" w14:textId="2A654479" w:rsidR="007F0B62" w:rsidRPr="00D059CC"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color w:val="000000" w:themeColor="text1"/>
                <w:sz w:val="22"/>
                <w:szCs w:val="22"/>
              </w:rPr>
            </w:pPr>
            <w:r w:rsidRPr="00F84964">
              <w:rPr>
                <w:rFonts w:ascii="Times New Roman" w:hAnsi="Times New Roman" w:cs="Times New Roman"/>
                <w:color w:val="000000" w:themeColor="text1"/>
                <w:sz w:val="22"/>
                <w:szCs w:val="22"/>
              </w:rPr>
              <w:t>28,366</w:t>
            </w:r>
          </w:p>
        </w:tc>
        <w:tc>
          <w:tcPr>
            <w:tcW w:w="270" w:type="dxa"/>
          </w:tcPr>
          <w:p w14:paraId="0314B0B9"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70" w:type="dxa"/>
            <w:tcBorders>
              <w:top w:val="nil"/>
              <w:left w:val="nil"/>
              <w:bottom w:val="single" w:sz="4" w:space="0" w:color="auto"/>
              <w:right w:val="nil"/>
            </w:tcBorders>
          </w:tcPr>
          <w:p w14:paraId="4BCC6227" w14:textId="5F068F86"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D059CC">
              <w:rPr>
                <w:rFonts w:ascii="Times New Roman" w:hAnsi="Times New Roman" w:cs="Times New Roman"/>
                <w:color w:val="000000" w:themeColor="text1"/>
                <w:sz w:val="22"/>
                <w:szCs w:val="22"/>
              </w:rPr>
              <w:t>42,824</w:t>
            </w:r>
          </w:p>
        </w:tc>
      </w:tr>
      <w:tr w:rsidR="007F0B62" w:rsidRPr="00F41992" w14:paraId="40730DEB" w14:textId="77777777" w:rsidTr="00345991">
        <w:tc>
          <w:tcPr>
            <w:tcW w:w="3717" w:type="dxa"/>
            <w:hideMark/>
          </w:tcPr>
          <w:p w14:paraId="3D5BCE4C" w14:textId="417A9AF6" w:rsidR="007F0B62" w:rsidRPr="00345991" w:rsidRDefault="007F0B62" w:rsidP="007F0B62">
            <w:pPr>
              <w:spacing w:line="240" w:lineRule="exact"/>
              <w:rPr>
                <w:rFonts w:ascii="Times New Roman" w:hAnsi="Times New Roman" w:cs="Times New Roman"/>
                <w:b/>
                <w:bCs/>
                <w:sz w:val="22"/>
                <w:szCs w:val="22"/>
              </w:rPr>
            </w:pPr>
            <w:r w:rsidRPr="00345991">
              <w:rPr>
                <w:rFonts w:ascii="Times New Roman" w:hAnsi="Times New Roman" w:cs="Times New Roman"/>
                <w:b/>
                <w:bCs/>
                <w:sz w:val="22"/>
                <w:szCs w:val="22"/>
              </w:rPr>
              <w:t>Total</w:t>
            </w:r>
          </w:p>
        </w:tc>
        <w:tc>
          <w:tcPr>
            <w:tcW w:w="1152" w:type="dxa"/>
            <w:tcBorders>
              <w:top w:val="single" w:sz="4" w:space="0" w:color="auto"/>
              <w:left w:val="nil"/>
              <w:bottom w:val="double" w:sz="4" w:space="0" w:color="auto"/>
              <w:right w:val="nil"/>
            </w:tcBorders>
          </w:tcPr>
          <w:p w14:paraId="06061A32" w14:textId="5E751DBE" w:rsidR="007F0B62" w:rsidRPr="002B7596"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F84964">
              <w:rPr>
                <w:rFonts w:ascii="Times New Roman" w:hAnsi="Times New Roman" w:cs="Times New Roman"/>
                <w:b/>
                <w:bCs/>
                <w:sz w:val="22"/>
                <w:szCs w:val="22"/>
              </w:rPr>
              <w:t>1,335,818</w:t>
            </w:r>
          </w:p>
        </w:tc>
        <w:tc>
          <w:tcPr>
            <w:tcW w:w="270" w:type="dxa"/>
          </w:tcPr>
          <w:p w14:paraId="3327A8D0" w14:textId="77777777" w:rsidR="007F0B62" w:rsidRPr="007D3346"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16" w:type="dxa"/>
            <w:tcBorders>
              <w:top w:val="single" w:sz="4" w:space="0" w:color="auto"/>
              <w:left w:val="nil"/>
              <w:bottom w:val="double" w:sz="4" w:space="0" w:color="auto"/>
              <w:right w:val="nil"/>
            </w:tcBorders>
          </w:tcPr>
          <w:p w14:paraId="1383F354" w14:textId="3FF23BBD" w:rsidR="007F0B62" w:rsidRPr="007D3346"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AA3F41">
              <w:rPr>
                <w:rFonts w:ascii="Times New Roman" w:hAnsi="Times New Roman" w:cs="Times New Roman"/>
                <w:b/>
                <w:bCs/>
                <w:sz w:val="22"/>
                <w:szCs w:val="22"/>
              </w:rPr>
              <w:t>1,536,493</w:t>
            </w:r>
          </w:p>
        </w:tc>
        <w:tc>
          <w:tcPr>
            <w:tcW w:w="267" w:type="dxa"/>
          </w:tcPr>
          <w:p w14:paraId="481AA718" w14:textId="77777777" w:rsidR="007F0B62" w:rsidRPr="007D3346"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82" w:type="dxa"/>
            <w:tcBorders>
              <w:top w:val="single" w:sz="4" w:space="0" w:color="auto"/>
              <w:left w:val="nil"/>
              <w:bottom w:val="double" w:sz="4" w:space="0" w:color="auto"/>
              <w:right w:val="nil"/>
            </w:tcBorders>
          </w:tcPr>
          <w:p w14:paraId="41892BCB" w14:textId="7CD88023" w:rsidR="007F0B62" w:rsidRPr="00D059CC"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color w:val="000000" w:themeColor="text1"/>
                <w:sz w:val="22"/>
                <w:szCs w:val="22"/>
              </w:rPr>
            </w:pPr>
            <w:r w:rsidRPr="00F84964">
              <w:rPr>
                <w:rFonts w:ascii="Times New Roman" w:hAnsi="Times New Roman" w:cs="Times New Roman"/>
                <w:b/>
                <w:bCs/>
                <w:color w:val="000000" w:themeColor="text1"/>
                <w:sz w:val="22"/>
                <w:szCs w:val="22"/>
              </w:rPr>
              <w:t>1,334,980</w:t>
            </w:r>
          </w:p>
        </w:tc>
        <w:tc>
          <w:tcPr>
            <w:tcW w:w="270" w:type="dxa"/>
          </w:tcPr>
          <w:p w14:paraId="4661F00D" w14:textId="77777777" w:rsidR="007F0B62" w:rsidRPr="007D3346"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3642EC61" w14:textId="0029E5B7" w:rsidR="007F0B62" w:rsidRPr="007D3346"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D059CC">
              <w:rPr>
                <w:rFonts w:ascii="Times New Roman" w:hAnsi="Times New Roman" w:cs="Times New Roman"/>
                <w:b/>
                <w:bCs/>
                <w:color w:val="000000" w:themeColor="text1"/>
                <w:sz w:val="22"/>
                <w:szCs w:val="22"/>
              </w:rPr>
              <w:t>1,532,793</w:t>
            </w:r>
          </w:p>
        </w:tc>
      </w:tr>
      <w:tr w:rsidR="007F0B62" w:rsidRPr="00F41992" w14:paraId="0CC820F2" w14:textId="77777777" w:rsidTr="00345991">
        <w:tc>
          <w:tcPr>
            <w:tcW w:w="3717" w:type="dxa"/>
          </w:tcPr>
          <w:p w14:paraId="18E9D18E" w14:textId="4D913CB0" w:rsidR="007F0B62" w:rsidRPr="00345991" w:rsidRDefault="007F0B62" w:rsidP="007F0B62">
            <w:pPr>
              <w:spacing w:line="240" w:lineRule="exact"/>
              <w:rPr>
                <w:rFonts w:ascii="Times New Roman" w:hAnsi="Times New Roman" w:cs="Times New Roman"/>
                <w:b/>
                <w:bCs/>
                <w:sz w:val="22"/>
                <w:szCs w:val="22"/>
              </w:rPr>
            </w:pPr>
          </w:p>
        </w:tc>
        <w:tc>
          <w:tcPr>
            <w:tcW w:w="1152" w:type="dxa"/>
            <w:tcBorders>
              <w:top w:val="single" w:sz="4" w:space="0" w:color="auto"/>
              <w:left w:val="nil"/>
              <w:right w:val="nil"/>
            </w:tcBorders>
          </w:tcPr>
          <w:p w14:paraId="5D18FE9D"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270" w:type="dxa"/>
          </w:tcPr>
          <w:p w14:paraId="22ECB88F"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16" w:type="dxa"/>
            <w:tcBorders>
              <w:top w:val="single" w:sz="4" w:space="0" w:color="auto"/>
              <w:left w:val="nil"/>
              <w:right w:val="nil"/>
            </w:tcBorders>
          </w:tcPr>
          <w:p w14:paraId="6E711286"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267" w:type="dxa"/>
          </w:tcPr>
          <w:p w14:paraId="02E090F3"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82" w:type="dxa"/>
            <w:tcBorders>
              <w:top w:val="single" w:sz="4" w:space="0" w:color="auto"/>
              <w:left w:val="nil"/>
              <w:right w:val="nil"/>
            </w:tcBorders>
          </w:tcPr>
          <w:p w14:paraId="7C256DE6" w14:textId="50220360" w:rsidR="007F0B62" w:rsidRPr="00D059CC"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color w:val="000000" w:themeColor="text1"/>
                <w:sz w:val="22"/>
                <w:szCs w:val="22"/>
              </w:rPr>
            </w:pPr>
          </w:p>
        </w:tc>
        <w:tc>
          <w:tcPr>
            <w:tcW w:w="270" w:type="dxa"/>
          </w:tcPr>
          <w:p w14:paraId="42F61687"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70" w:type="dxa"/>
            <w:tcBorders>
              <w:top w:val="single" w:sz="4" w:space="0" w:color="auto"/>
              <w:left w:val="nil"/>
              <w:right w:val="nil"/>
            </w:tcBorders>
          </w:tcPr>
          <w:p w14:paraId="75CB2144"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r>
      <w:tr w:rsidR="007F0B62" w:rsidRPr="00F41992" w14:paraId="09D6DF87" w14:textId="77777777" w:rsidTr="00345991">
        <w:tc>
          <w:tcPr>
            <w:tcW w:w="3717" w:type="dxa"/>
            <w:hideMark/>
          </w:tcPr>
          <w:p w14:paraId="74A4A579"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r w:rsidRPr="00345991">
              <w:rPr>
                <w:rFonts w:ascii="Times New Roman" w:hAnsi="Times New Roman" w:cs="Times New Roman"/>
                <w:b/>
                <w:bCs/>
                <w:sz w:val="22"/>
                <w:szCs w:val="22"/>
              </w:rPr>
              <w:t>Timing of revenue recognition</w:t>
            </w:r>
          </w:p>
        </w:tc>
        <w:tc>
          <w:tcPr>
            <w:tcW w:w="1152" w:type="dxa"/>
          </w:tcPr>
          <w:p w14:paraId="6B6D10AF"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270" w:type="dxa"/>
          </w:tcPr>
          <w:p w14:paraId="522601FC"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16" w:type="dxa"/>
          </w:tcPr>
          <w:p w14:paraId="1726F67E"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267" w:type="dxa"/>
          </w:tcPr>
          <w:p w14:paraId="4CCB005C"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82" w:type="dxa"/>
          </w:tcPr>
          <w:p w14:paraId="22D9B94B" w14:textId="77777777" w:rsidR="007F0B62" w:rsidRPr="00D059CC"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color w:val="000000" w:themeColor="text1"/>
                <w:sz w:val="22"/>
                <w:szCs w:val="22"/>
              </w:rPr>
            </w:pPr>
          </w:p>
        </w:tc>
        <w:tc>
          <w:tcPr>
            <w:tcW w:w="270" w:type="dxa"/>
          </w:tcPr>
          <w:p w14:paraId="15A62CFE"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cs/>
              </w:rPr>
            </w:pPr>
          </w:p>
        </w:tc>
        <w:tc>
          <w:tcPr>
            <w:tcW w:w="1170" w:type="dxa"/>
          </w:tcPr>
          <w:p w14:paraId="2318CF56"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cs/>
              </w:rPr>
            </w:pPr>
          </w:p>
        </w:tc>
      </w:tr>
      <w:tr w:rsidR="007F0B62" w:rsidRPr="00F41992" w14:paraId="4419409F" w14:textId="77777777" w:rsidTr="000F43D7">
        <w:tc>
          <w:tcPr>
            <w:tcW w:w="3717" w:type="dxa"/>
            <w:vAlign w:val="bottom"/>
            <w:hideMark/>
          </w:tcPr>
          <w:p w14:paraId="1349E3E3" w14:textId="6009117B" w:rsidR="007F0B62" w:rsidRPr="00345991" w:rsidRDefault="007F0B62" w:rsidP="007F0B62">
            <w:pPr>
              <w:spacing w:line="240" w:lineRule="exact"/>
              <w:rPr>
                <w:rFonts w:ascii="Times New Roman" w:hAnsi="Times New Roman" w:cs="Times New Roman"/>
                <w:sz w:val="22"/>
                <w:szCs w:val="22"/>
              </w:rPr>
            </w:pPr>
            <w:r w:rsidRPr="00345991">
              <w:rPr>
                <w:rFonts w:ascii="Times New Roman" w:hAnsi="Times New Roman" w:cs="Times New Roman"/>
                <w:sz w:val="22"/>
                <w:szCs w:val="22"/>
              </w:rPr>
              <w:t>At a point in time</w:t>
            </w:r>
          </w:p>
        </w:tc>
        <w:tc>
          <w:tcPr>
            <w:tcW w:w="1152" w:type="dxa"/>
          </w:tcPr>
          <w:p w14:paraId="14B82487" w14:textId="31CF25EA" w:rsidR="007F0B62" w:rsidRPr="008D0389"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F84964">
              <w:rPr>
                <w:rFonts w:ascii="Times New Roman" w:hAnsi="Times New Roman" w:cs="Times New Roman"/>
                <w:sz w:val="22"/>
                <w:szCs w:val="22"/>
              </w:rPr>
              <w:t>1,335,818</w:t>
            </w:r>
          </w:p>
        </w:tc>
        <w:tc>
          <w:tcPr>
            <w:tcW w:w="270" w:type="dxa"/>
          </w:tcPr>
          <w:p w14:paraId="775E1732"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16" w:type="dxa"/>
          </w:tcPr>
          <w:p w14:paraId="6FACD64B" w14:textId="2490385B"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84568B">
              <w:rPr>
                <w:rFonts w:ascii="Times New Roman" w:hAnsi="Times New Roman" w:cs="Times New Roman"/>
                <w:sz w:val="22"/>
                <w:szCs w:val="22"/>
              </w:rPr>
              <w:t>1,536,493</w:t>
            </w:r>
          </w:p>
        </w:tc>
        <w:tc>
          <w:tcPr>
            <w:tcW w:w="267" w:type="dxa"/>
          </w:tcPr>
          <w:p w14:paraId="54A5E246"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82" w:type="dxa"/>
          </w:tcPr>
          <w:p w14:paraId="7AE667F9" w14:textId="1554A117" w:rsidR="007F0B62" w:rsidRPr="00D059CC"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color w:val="000000" w:themeColor="text1"/>
                <w:sz w:val="22"/>
                <w:szCs w:val="22"/>
              </w:rPr>
            </w:pPr>
            <w:r w:rsidRPr="00F84964">
              <w:rPr>
                <w:rFonts w:ascii="Times New Roman" w:hAnsi="Times New Roman" w:cs="Times New Roman"/>
                <w:color w:val="000000" w:themeColor="text1"/>
                <w:sz w:val="22"/>
                <w:szCs w:val="22"/>
              </w:rPr>
              <w:t>1,334,980</w:t>
            </w:r>
          </w:p>
        </w:tc>
        <w:tc>
          <w:tcPr>
            <w:tcW w:w="270" w:type="dxa"/>
          </w:tcPr>
          <w:p w14:paraId="742FC5C6" w14:textId="77777777"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p>
        </w:tc>
        <w:tc>
          <w:tcPr>
            <w:tcW w:w="1170" w:type="dxa"/>
          </w:tcPr>
          <w:p w14:paraId="67C322C1" w14:textId="5554EFB2" w:rsidR="007F0B62" w:rsidRPr="00345991"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sz w:val="22"/>
                <w:szCs w:val="22"/>
              </w:rPr>
            </w:pPr>
            <w:r w:rsidRPr="00D059CC">
              <w:rPr>
                <w:rFonts w:ascii="Times New Roman" w:hAnsi="Times New Roman" w:cs="Times New Roman"/>
                <w:color w:val="000000" w:themeColor="text1"/>
                <w:sz w:val="22"/>
                <w:szCs w:val="22"/>
              </w:rPr>
              <w:t>1,532,793</w:t>
            </w:r>
          </w:p>
        </w:tc>
      </w:tr>
      <w:tr w:rsidR="007F0B62" w:rsidRPr="00F41992" w14:paraId="1CC8AE81" w14:textId="77777777" w:rsidTr="00345991">
        <w:tc>
          <w:tcPr>
            <w:tcW w:w="3717" w:type="dxa"/>
            <w:hideMark/>
          </w:tcPr>
          <w:p w14:paraId="17D0ECEE" w14:textId="77777777" w:rsidR="007F0B62" w:rsidRPr="00345991" w:rsidRDefault="007F0B62" w:rsidP="007F0B62">
            <w:pPr>
              <w:spacing w:line="240" w:lineRule="exact"/>
              <w:rPr>
                <w:rFonts w:ascii="Times New Roman" w:hAnsi="Times New Roman" w:cs="Times New Roman"/>
                <w:b/>
                <w:bCs/>
                <w:sz w:val="22"/>
                <w:szCs w:val="22"/>
              </w:rPr>
            </w:pPr>
            <w:r w:rsidRPr="00345991">
              <w:rPr>
                <w:rFonts w:ascii="Times New Roman" w:hAnsi="Times New Roman" w:cs="Times New Roman"/>
                <w:b/>
                <w:bCs/>
                <w:sz w:val="22"/>
                <w:szCs w:val="22"/>
              </w:rPr>
              <w:t>Total</w:t>
            </w:r>
          </w:p>
        </w:tc>
        <w:tc>
          <w:tcPr>
            <w:tcW w:w="1152" w:type="dxa"/>
            <w:tcBorders>
              <w:top w:val="single" w:sz="4" w:space="0" w:color="auto"/>
              <w:left w:val="nil"/>
              <w:bottom w:val="double" w:sz="4" w:space="0" w:color="auto"/>
              <w:right w:val="nil"/>
            </w:tcBorders>
          </w:tcPr>
          <w:p w14:paraId="451E1FC8" w14:textId="127F1196" w:rsidR="007F0B62" w:rsidRPr="0084568B"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F84964">
              <w:rPr>
                <w:rFonts w:ascii="Times New Roman" w:hAnsi="Times New Roman" w:cs="Times New Roman"/>
                <w:b/>
                <w:bCs/>
                <w:sz w:val="22"/>
                <w:szCs w:val="22"/>
              </w:rPr>
              <w:t>1,335,818</w:t>
            </w:r>
          </w:p>
        </w:tc>
        <w:tc>
          <w:tcPr>
            <w:tcW w:w="270" w:type="dxa"/>
          </w:tcPr>
          <w:p w14:paraId="2FB613C6" w14:textId="77777777" w:rsidR="007F0B62" w:rsidRPr="007D3346"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16" w:type="dxa"/>
            <w:tcBorders>
              <w:top w:val="single" w:sz="4" w:space="0" w:color="auto"/>
              <w:left w:val="nil"/>
              <w:bottom w:val="double" w:sz="4" w:space="0" w:color="auto"/>
              <w:right w:val="nil"/>
            </w:tcBorders>
          </w:tcPr>
          <w:p w14:paraId="77215DC8" w14:textId="569406B4" w:rsidR="007F0B62" w:rsidRPr="007D3346"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84568B">
              <w:rPr>
                <w:rFonts w:ascii="Times New Roman" w:hAnsi="Times New Roman" w:cs="Times New Roman"/>
                <w:b/>
                <w:bCs/>
                <w:sz w:val="22"/>
                <w:szCs w:val="22"/>
              </w:rPr>
              <w:t>1,536,493</w:t>
            </w:r>
          </w:p>
        </w:tc>
        <w:tc>
          <w:tcPr>
            <w:tcW w:w="267" w:type="dxa"/>
          </w:tcPr>
          <w:p w14:paraId="5617AD1A" w14:textId="77777777" w:rsidR="007F0B62" w:rsidRPr="007D3346"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82" w:type="dxa"/>
            <w:tcBorders>
              <w:top w:val="single" w:sz="4" w:space="0" w:color="auto"/>
              <w:left w:val="nil"/>
              <w:bottom w:val="double" w:sz="4" w:space="0" w:color="auto"/>
              <w:right w:val="nil"/>
            </w:tcBorders>
          </w:tcPr>
          <w:p w14:paraId="6558AA91" w14:textId="7D2D5BF7" w:rsidR="007F0B62" w:rsidRPr="00D059CC"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color w:val="000000" w:themeColor="text1"/>
                <w:sz w:val="22"/>
                <w:szCs w:val="22"/>
              </w:rPr>
            </w:pPr>
            <w:r w:rsidRPr="00F84964">
              <w:rPr>
                <w:rFonts w:ascii="Times New Roman" w:hAnsi="Times New Roman" w:cs="Times New Roman"/>
                <w:b/>
                <w:bCs/>
                <w:color w:val="000000" w:themeColor="text1"/>
                <w:sz w:val="22"/>
                <w:szCs w:val="22"/>
              </w:rPr>
              <w:t>1,334,980</w:t>
            </w:r>
          </w:p>
        </w:tc>
        <w:tc>
          <w:tcPr>
            <w:tcW w:w="270" w:type="dxa"/>
          </w:tcPr>
          <w:p w14:paraId="15945AA4" w14:textId="77777777" w:rsidR="007F0B62" w:rsidRPr="007D3346"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7765F082" w14:textId="5E4B5B76" w:rsidR="007F0B62" w:rsidRPr="007D3346" w:rsidRDefault="007F0B62" w:rsidP="007F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exact"/>
              <w:ind w:left="-139" w:right="-90" w:hanging="45"/>
              <w:rPr>
                <w:rFonts w:ascii="Times New Roman" w:hAnsi="Times New Roman" w:cs="Times New Roman"/>
                <w:b/>
                <w:bCs/>
                <w:sz w:val="22"/>
                <w:szCs w:val="22"/>
              </w:rPr>
            </w:pPr>
            <w:r w:rsidRPr="00D059CC">
              <w:rPr>
                <w:rFonts w:ascii="Times New Roman" w:hAnsi="Times New Roman" w:cs="Times New Roman"/>
                <w:b/>
                <w:bCs/>
                <w:color w:val="000000" w:themeColor="text1"/>
                <w:sz w:val="22"/>
                <w:szCs w:val="22"/>
              </w:rPr>
              <w:t>1,532,793</w:t>
            </w:r>
          </w:p>
        </w:tc>
      </w:tr>
    </w:tbl>
    <w:p w14:paraId="6FE77557" w14:textId="685709DD" w:rsidR="007745F9" w:rsidRDefault="007745F9"/>
    <w:p w14:paraId="5528B11E" w14:textId="1832A701" w:rsidR="007745F9" w:rsidRDefault="007745F9"/>
    <w:p w14:paraId="41979D3E" w14:textId="77777777" w:rsidR="005E0EAF" w:rsidRDefault="005E0EAF" w:rsidP="00B0475A">
      <w:pPr>
        <w:spacing w:line="240" w:lineRule="exact"/>
        <w:rPr>
          <w:rFonts w:ascii="Times New Roman" w:hAnsi="Times New Roman" w:cs="Times New Roman"/>
          <w:sz w:val="22"/>
          <w:szCs w:val="22"/>
        </w:rPr>
      </w:pPr>
    </w:p>
    <w:p w14:paraId="4BBC2E1D" w14:textId="77777777" w:rsidR="005E0EAF" w:rsidRDefault="005E0EAF" w:rsidP="00B0475A">
      <w:pPr>
        <w:spacing w:line="240" w:lineRule="exact"/>
        <w:rPr>
          <w:rFonts w:ascii="Times New Roman" w:hAnsi="Times New Roman" w:cs="Times New Roman"/>
          <w:sz w:val="22"/>
          <w:szCs w:val="22"/>
        </w:rPr>
      </w:pPr>
    </w:p>
    <w:p w14:paraId="3653E757" w14:textId="77777777" w:rsidR="005E0EAF" w:rsidRDefault="005E0EAF" w:rsidP="00B0475A">
      <w:pPr>
        <w:spacing w:line="240" w:lineRule="exact"/>
        <w:rPr>
          <w:rFonts w:ascii="Times New Roman" w:hAnsi="Times New Roman" w:cs="Times New Roman"/>
          <w:sz w:val="22"/>
          <w:szCs w:val="22"/>
        </w:rPr>
      </w:pPr>
    </w:p>
    <w:p w14:paraId="2ED51A47" w14:textId="685E6754" w:rsidR="00B0475A" w:rsidRDefault="00B0475A" w:rsidP="00B0475A">
      <w:pPr>
        <w:spacing w:line="240" w:lineRule="exact"/>
        <w:rPr>
          <w:rFonts w:ascii="Times New Roman" w:hAnsi="Times New Roman" w:cs="Times New Roman"/>
          <w:sz w:val="22"/>
          <w:szCs w:val="22"/>
        </w:rPr>
      </w:pPr>
    </w:p>
    <w:p w14:paraId="405DF0E8" w14:textId="25AE4C88" w:rsidR="00B0475A" w:rsidRPr="00B40171" w:rsidRDefault="00BB7A30" w:rsidP="00B0475A">
      <w:pPr>
        <w:spacing w:line="240" w:lineRule="exact"/>
        <w:rPr>
          <w:rFonts w:ascii="Times New Roman" w:hAnsi="Times New Roman" w:cs="Times New Roman"/>
          <w:sz w:val="22"/>
          <w:szCs w:val="22"/>
        </w:rPr>
      </w:pPr>
      <w:r>
        <w:rPr>
          <w:rFonts w:ascii="Times New Roman" w:hAnsi="Times New Roman" w:cs="Times New Roman"/>
          <w:noProof/>
          <w:sz w:val="22"/>
          <w:szCs w:val="22"/>
        </w:rPr>
        <w:drawing>
          <wp:anchor distT="0" distB="0" distL="114300" distR="114300" simplePos="0" relativeHeight="251658243" behindDoc="0" locked="0" layoutInCell="1" allowOverlap="1" wp14:anchorId="098DFD3C" wp14:editId="2ABAC198">
            <wp:simplePos x="0" y="0"/>
            <wp:positionH relativeFrom="page">
              <wp:align>left</wp:align>
            </wp:positionH>
            <wp:positionV relativeFrom="paragraph">
              <wp:posOffset>250825</wp:posOffset>
            </wp:positionV>
            <wp:extent cx="4592955" cy="2440940"/>
            <wp:effectExtent l="0" t="0" r="0" b="0"/>
            <wp:wrapThrough wrapText="bothSides">
              <wp:wrapPolygon edited="0">
                <wp:start x="7794" y="0"/>
                <wp:lineTo x="7705" y="1686"/>
                <wp:lineTo x="9049" y="2866"/>
                <wp:lineTo x="10751" y="2866"/>
                <wp:lineTo x="9496" y="5563"/>
                <wp:lineTo x="9138" y="6069"/>
                <wp:lineTo x="8153" y="8092"/>
                <wp:lineTo x="3673" y="8766"/>
                <wp:lineTo x="3404" y="9440"/>
                <wp:lineTo x="4032" y="10957"/>
                <wp:lineTo x="7615" y="13655"/>
                <wp:lineTo x="4927" y="14497"/>
                <wp:lineTo x="3673" y="15340"/>
                <wp:lineTo x="3673" y="17195"/>
                <wp:lineTo x="8242" y="19049"/>
                <wp:lineTo x="10034" y="19049"/>
                <wp:lineTo x="8511" y="20229"/>
                <wp:lineTo x="8511" y="21240"/>
                <wp:lineTo x="15141" y="21240"/>
                <wp:lineTo x="15320" y="20735"/>
                <wp:lineTo x="14872" y="20060"/>
                <wp:lineTo x="13528" y="19049"/>
                <wp:lineTo x="14066" y="19049"/>
                <wp:lineTo x="16216" y="16857"/>
                <wp:lineTo x="18724" y="16183"/>
                <wp:lineTo x="18724" y="15509"/>
                <wp:lineTo x="15947" y="13655"/>
                <wp:lineTo x="16036" y="10957"/>
                <wp:lineTo x="18007" y="6574"/>
                <wp:lineTo x="17918" y="5563"/>
                <wp:lineTo x="16932" y="5563"/>
                <wp:lineTo x="12363" y="3540"/>
                <wp:lineTo x="10751" y="2866"/>
                <wp:lineTo x="16484" y="2191"/>
                <wp:lineTo x="16395" y="169"/>
                <wp:lineTo x="8242" y="0"/>
                <wp:lineTo x="7794" y="0"/>
              </wp:wrapPolygon>
            </wp:wrapThrough>
            <wp:docPr id="17025933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92955" cy="2440940"/>
                    </a:xfrm>
                    <a:prstGeom prst="rect">
                      <a:avLst/>
                    </a:prstGeom>
                    <a:noFill/>
                  </pic:spPr>
                </pic:pic>
              </a:graphicData>
            </a:graphic>
            <wp14:sizeRelH relativeFrom="page">
              <wp14:pctWidth>0</wp14:pctWidth>
            </wp14:sizeRelH>
            <wp14:sizeRelV relativeFrom="page">
              <wp14:pctHeight>0</wp14:pctHeight>
            </wp14:sizeRelV>
          </wp:anchor>
        </w:drawing>
      </w:r>
    </w:p>
    <w:p w14:paraId="6EEFC953" w14:textId="0399285E" w:rsidR="00B0475A" w:rsidRPr="00B40171" w:rsidRDefault="00C81B4E" w:rsidP="00B0475A">
      <w:pPr>
        <w:spacing w:line="240" w:lineRule="exact"/>
        <w:rPr>
          <w:rFonts w:ascii="Times New Roman" w:hAnsi="Times New Roman" w:cs="Times New Roman"/>
          <w:sz w:val="22"/>
          <w:szCs w:val="22"/>
        </w:rPr>
      </w:pPr>
      <w:r>
        <w:rPr>
          <w:noProof/>
        </w:rPr>
        <w:drawing>
          <wp:anchor distT="0" distB="0" distL="114300" distR="114300" simplePos="0" relativeHeight="251658242" behindDoc="0" locked="0" layoutInCell="1" allowOverlap="1" wp14:anchorId="276DE813" wp14:editId="51F3F204">
            <wp:simplePos x="0" y="0"/>
            <wp:positionH relativeFrom="margin">
              <wp:posOffset>3402330</wp:posOffset>
            </wp:positionH>
            <wp:positionV relativeFrom="paragraph">
              <wp:posOffset>97937</wp:posOffset>
            </wp:positionV>
            <wp:extent cx="3249930" cy="2441575"/>
            <wp:effectExtent l="0" t="0" r="7620" b="0"/>
            <wp:wrapThrough wrapText="bothSides">
              <wp:wrapPolygon edited="0">
                <wp:start x="5444" y="0"/>
                <wp:lineTo x="5318" y="1685"/>
                <wp:lineTo x="7850" y="2865"/>
                <wp:lineTo x="10762" y="2865"/>
                <wp:lineTo x="6837" y="4045"/>
                <wp:lineTo x="2279" y="5562"/>
                <wp:lineTo x="2026" y="6573"/>
                <wp:lineTo x="2279" y="7752"/>
                <wp:lineTo x="2912" y="8258"/>
                <wp:lineTo x="5191" y="10954"/>
                <wp:lineTo x="5444" y="13651"/>
                <wp:lineTo x="6331" y="16347"/>
                <wp:lineTo x="3165" y="16347"/>
                <wp:lineTo x="1773" y="17190"/>
                <wp:lineTo x="1773" y="20224"/>
                <wp:lineTo x="4558" y="21066"/>
                <wp:lineTo x="7977" y="21403"/>
                <wp:lineTo x="8483" y="21403"/>
                <wp:lineTo x="15320" y="21066"/>
                <wp:lineTo x="15700" y="20392"/>
                <wp:lineTo x="13927" y="19044"/>
                <wp:lineTo x="16333" y="16347"/>
                <wp:lineTo x="17093" y="13651"/>
                <wp:lineTo x="21524" y="12471"/>
                <wp:lineTo x="21524" y="10112"/>
                <wp:lineTo x="16586" y="8258"/>
                <wp:lineTo x="15067" y="6067"/>
                <wp:lineTo x="14560" y="5393"/>
                <wp:lineTo x="11775" y="3202"/>
                <wp:lineTo x="10762" y="2865"/>
                <wp:lineTo x="17726" y="2191"/>
                <wp:lineTo x="17599" y="169"/>
                <wp:lineTo x="6077" y="0"/>
                <wp:lineTo x="5444" y="0"/>
              </wp:wrapPolygon>
            </wp:wrapThrough>
            <wp:docPr id="19307643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9">
                      <a:extLst>
                        <a:ext uri="{28A0092B-C50C-407E-A947-70E740481C1C}">
                          <a14:useLocalDpi xmlns:a14="http://schemas.microsoft.com/office/drawing/2010/main" val="0"/>
                        </a:ext>
                      </a:extLst>
                    </a:blip>
                    <a:srcRect l="35434"/>
                    <a:stretch>
                      <a:fillRect/>
                    </a:stretch>
                  </pic:blipFill>
                  <pic:spPr bwMode="auto">
                    <a:xfrm>
                      <a:off x="0" y="0"/>
                      <a:ext cx="3249930" cy="24415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00B5537" w14:textId="01D6627F" w:rsidR="00B0475A" w:rsidRPr="00B40171" w:rsidRDefault="00B0475A" w:rsidP="00B0475A">
      <w:pPr>
        <w:spacing w:line="240" w:lineRule="exact"/>
        <w:rPr>
          <w:rFonts w:ascii="Times New Roman" w:hAnsi="Times New Roman" w:cs="Times New Roman"/>
          <w:sz w:val="22"/>
          <w:szCs w:val="22"/>
        </w:rPr>
      </w:pPr>
    </w:p>
    <w:p w14:paraId="4DD0CD5C" w14:textId="0853446E" w:rsidR="00B0475A" w:rsidRPr="00B40171" w:rsidRDefault="00B0475A" w:rsidP="00B0475A">
      <w:pPr>
        <w:spacing w:line="240" w:lineRule="exact"/>
        <w:rPr>
          <w:rFonts w:ascii="Times New Roman" w:hAnsi="Times New Roman" w:cs="Times New Roman"/>
          <w:sz w:val="22"/>
          <w:szCs w:val="22"/>
        </w:rPr>
      </w:pPr>
    </w:p>
    <w:p w14:paraId="5E632CF8" w14:textId="188D50F8" w:rsidR="00B0475A" w:rsidRPr="00B40171" w:rsidRDefault="00B0475A" w:rsidP="00B0475A">
      <w:pPr>
        <w:spacing w:line="240" w:lineRule="exact"/>
        <w:rPr>
          <w:rFonts w:ascii="Times New Roman" w:hAnsi="Times New Roman" w:cs="Times New Roman"/>
          <w:sz w:val="22"/>
          <w:szCs w:val="22"/>
        </w:rPr>
      </w:pPr>
    </w:p>
    <w:p w14:paraId="1DC118D0" w14:textId="006BFBC9" w:rsidR="00B0475A" w:rsidRPr="00B40171" w:rsidRDefault="00B0475A" w:rsidP="00B0475A">
      <w:pPr>
        <w:spacing w:line="240" w:lineRule="exact"/>
        <w:rPr>
          <w:rFonts w:ascii="Times New Roman" w:hAnsi="Times New Roman" w:cs="Times New Roman"/>
          <w:sz w:val="22"/>
          <w:szCs w:val="22"/>
        </w:rPr>
      </w:pPr>
    </w:p>
    <w:p w14:paraId="13E19A90" w14:textId="09B13401" w:rsidR="00B0475A" w:rsidRPr="00B40171" w:rsidRDefault="00B0475A" w:rsidP="00B0475A">
      <w:pPr>
        <w:spacing w:line="240" w:lineRule="exact"/>
        <w:rPr>
          <w:rFonts w:ascii="Times New Roman" w:hAnsi="Times New Roman" w:cs="Times New Roman"/>
          <w:sz w:val="22"/>
          <w:szCs w:val="22"/>
        </w:rPr>
      </w:pPr>
    </w:p>
    <w:p w14:paraId="50F3463A" w14:textId="052FBCFF" w:rsidR="00B0475A" w:rsidRPr="00B40171" w:rsidRDefault="00B0475A" w:rsidP="00B0475A">
      <w:pPr>
        <w:spacing w:line="240" w:lineRule="exact"/>
        <w:rPr>
          <w:rFonts w:ascii="Times New Roman" w:hAnsi="Times New Roman" w:cs="Times New Roman"/>
          <w:sz w:val="22"/>
          <w:szCs w:val="22"/>
        </w:rPr>
      </w:pPr>
    </w:p>
    <w:p w14:paraId="7E358262" w14:textId="6C1A837E" w:rsidR="00B0475A" w:rsidRDefault="00B0475A" w:rsidP="00437ADD">
      <w:pPr>
        <w:spacing w:line="240" w:lineRule="exact"/>
        <w:rPr>
          <w:rFonts w:ascii="Times New Roman" w:hAnsi="Times New Roman" w:cs="Times New Roman"/>
          <w:sz w:val="22"/>
          <w:szCs w:val="22"/>
        </w:rPr>
      </w:pPr>
    </w:p>
    <w:p w14:paraId="23FE1A84" w14:textId="01D92E48" w:rsidR="00B0475A" w:rsidRDefault="00B0475A" w:rsidP="00437ADD">
      <w:pPr>
        <w:spacing w:line="240" w:lineRule="exact"/>
        <w:rPr>
          <w:rFonts w:ascii="Times New Roman" w:hAnsi="Times New Roman" w:cs="Times New Roman"/>
          <w:sz w:val="22"/>
          <w:szCs w:val="22"/>
        </w:rPr>
      </w:pPr>
    </w:p>
    <w:p w14:paraId="0F6F469F" w14:textId="006801BB" w:rsidR="00B0475A" w:rsidRDefault="00B0475A" w:rsidP="00437ADD">
      <w:pPr>
        <w:spacing w:line="240" w:lineRule="exact"/>
        <w:rPr>
          <w:rFonts w:ascii="Times New Roman" w:hAnsi="Times New Roman" w:cs="Times New Roman"/>
          <w:sz w:val="22"/>
          <w:szCs w:val="22"/>
        </w:rPr>
      </w:pPr>
    </w:p>
    <w:p w14:paraId="2082EA88" w14:textId="31171FED" w:rsidR="00B0475A" w:rsidRDefault="00B0475A" w:rsidP="00437ADD">
      <w:pPr>
        <w:spacing w:line="240" w:lineRule="exact"/>
        <w:rPr>
          <w:rFonts w:ascii="Times New Roman" w:hAnsi="Times New Roman" w:cs="Times New Roman"/>
          <w:sz w:val="22"/>
          <w:szCs w:val="22"/>
        </w:rPr>
      </w:pPr>
    </w:p>
    <w:p w14:paraId="24BEF65E" w14:textId="5F309B64" w:rsidR="00B0475A" w:rsidRDefault="00B0475A" w:rsidP="00437ADD">
      <w:pPr>
        <w:spacing w:line="240" w:lineRule="exact"/>
        <w:rPr>
          <w:rFonts w:ascii="Times New Roman" w:hAnsi="Times New Roman" w:cs="Times New Roman"/>
          <w:sz w:val="22"/>
          <w:szCs w:val="22"/>
        </w:rPr>
      </w:pPr>
    </w:p>
    <w:p w14:paraId="5064F2B7" w14:textId="52F8AE7D" w:rsidR="00B0475A" w:rsidRDefault="00B0475A" w:rsidP="00437ADD">
      <w:pPr>
        <w:spacing w:line="240" w:lineRule="exact"/>
        <w:rPr>
          <w:rFonts w:ascii="Times New Roman" w:hAnsi="Times New Roman" w:cs="Times New Roman"/>
          <w:sz w:val="22"/>
          <w:szCs w:val="22"/>
        </w:rPr>
      </w:pPr>
    </w:p>
    <w:p w14:paraId="7FF19F00" w14:textId="63EC6104" w:rsidR="00EF0887" w:rsidRDefault="00EF0887" w:rsidP="00EF0887"/>
    <w:p w14:paraId="34BB3B12" w14:textId="6178E25F" w:rsidR="0011082E" w:rsidRDefault="0011082E" w:rsidP="00EF0887"/>
    <w:p w14:paraId="66167E87" w14:textId="03F153CC" w:rsidR="0011082E" w:rsidRDefault="0011082E" w:rsidP="00EF0887"/>
    <w:p w14:paraId="26ED7E57" w14:textId="77777777" w:rsidR="0011082E" w:rsidRDefault="0011082E" w:rsidP="00EF0887">
      <w:pPr>
        <w:rPr>
          <w:cs/>
        </w:rPr>
      </w:pPr>
    </w:p>
    <w:p w14:paraId="0BF43A3D" w14:textId="7AB48C6E" w:rsidR="0011082E" w:rsidRDefault="0011082E" w:rsidP="00EF0887"/>
    <w:p w14:paraId="77375452" w14:textId="65196B0C" w:rsidR="009B07F1" w:rsidRDefault="009B07F1" w:rsidP="00EF0887"/>
    <w:p w14:paraId="50B67D29" w14:textId="77777777" w:rsidR="009B07F1" w:rsidRDefault="009B07F1" w:rsidP="00EF0887"/>
    <w:p w14:paraId="7D6EE1B2" w14:textId="310DBA9A" w:rsidR="009B07F1" w:rsidRDefault="009B07F1" w:rsidP="00EF0887"/>
    <w:p w14:paraId="0FF2A1F0" w14:textId="77777777" w:rsidR="009B07F1" w:rsidRDefault="009B07F1" w:rsidP="00EF0887"/>
    <w:p w14:paraId="7B78CA66" w14:textId="77777777" w:rsidR="009B07F1" w:rsidRDefault="009B07F1" w:rsidP="00EF0887"/>
    <w:p w14:paraId="4FCACF03" w14:textId="77777777" w:rsidR="008B0341" w:rsidRDefault="008B0341" w:rsidP="00EF0887"/>
    <w:p w14:paraId="5650BC37" w14:textId="77777777" w:rsidR="00E66763" w:rsidRDefault="00E66763" w:rsidP="00EF0887"/>
    <w:p w14:paraId="38544C4E" w14:textId="77777777" w:rsidR="00E66763" w:rsidRDefault="00E66763" w:rsidP="00EF0887"/>
    <w:p w14:paraId="42BC92E6" w14:textId="77777777" w:rsidR="00E66763" w:rsidRDefault="00E66763" w:rsidP="00EF0887"/>
    <w:p w14:paraId="0BBB13EC" w14:textId="77777777" w:rsidR="00E66763" w:rsidRDefault="00E66763" w:rsidP="00EF0887"/>
    <w:p w14:paraId="1C78D29F" w14:textId="77777777" w:rsidR="00E66763" w:rsidRDefault="00E66763" w:rsidP="00EF0887"/>
    <w:p w14:paraId="5B3E14E8" w14:textId="77777777" w:rsidR="00814D6F" w:rsidRDefault="00814D6F"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65F9525E" w14:textId="77777777" w:rsidR="00E12149" w:rsidRDefault="00E12149"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53515E6E" w14:textId="77777777" w:rsidR="00024469" w:rsidRDefault="00024469"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44D6028C" w14:textId="77777777" w:rsidR="00670D8A" w:rsidRDefault="00670D8A"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03D30D11" w14:textId="77777777" w:rsidR="00670D8A" w:rsidRDefault="00670D8A" w:rsidP="008A5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60FC5845" w14:textId="77777777" w:rsidR="00E12149" w:rsidRPr="000960A1" w:rsidRDefault="00E12149" w:rsidP="00E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0960A1">
        <w:rPr>
          <w:rFonts w:ascii="Times New Roman" w:hAnsi="Times New Roman"/>
          <w:i/>
          <w:iCs/>
          <w:sz w:val="22"/>
          <w:szCs w:val="22"/>
        </w:rPr>
        <w:lastRenderedPageBreak/>
        <w:t>Promotional privileges</w:t>
      </w:r>
    </w:p>
    <w:p w14:paraId="4BD34647" w14:textId="77777777" w:rsidR="00E12149" w:rsidRDefault="00E12149" w:rsidP="00E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033BEB43" w14:textId="77777777" w:rsidR="00E12149" w:rsidRDefault="00E12149" w:rsidP="00E1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T</w:t>
      </w:r>
      <w:r w:rsidRPr="00902687">
        <w:rPr>
          <w:rFonts w:ascii="Times New Roman" w:hAnsi="Times New Roman"/>
          <w:sz w:val="22"/>
          <w:szCs w:val="22"/>
        </w:rPr>
        <w:t xml:space="preserve">he Company has been granted </w:t>
      </w:r>
      <w:r>
        <w:rPr>
          <w:rFonts w:ascii="Times New Roman" w:hAnsi="Times New Roman"/>
          <w:sz w:val="22"/>
          <w:szCs w:val="22"/>
        </w:rPr>
        <w:t xml:space="preserve">promotional certificates </w:t>
      </w:r>
      <w:r w:rsidRPr="00902687">
        <w:rPr>
          <w:rFonts w:ascii="Times New Roman" w:hAnsi="Times New Roman"/>
          <w:sz w:val="22"/>
          <w:szCs w:val="22"/>
        </w:rPr>
        <w:t xml:space="preserve">by the </w:t>
      </w:r>
      <w:r>
        <w:rPr>
          <w:rFonts w:ascii="Times New Roman" w:hAnsi="Times New Roman"/>
          <w:sz w:val="22"/>
          <w:szCs w:val="22"/>
        </w:rPr>
        <w:t xml:space="preserve">office of the </w:t>
      </w:r>
      <w:r w:rsidRPr="00902687">
        <w:rPr>
          <w:rFonts w:ascii="Times New Roman" w:hAnsi="Times New Roman"/>
          <w:sz w:val="22"/>
          <w:szCs w:val="22"/>
        </w:rPr>
        <w:t>Board</w:t>
      </w:r>
      <w:r w:rsidRPr="0068611E">
        <w:rPr>
          <w:rFonts w:ascii="Times New Roman" w:hAnsi="Times New Roman"/>
          <w:sz w:val="22"/>
          <w:szCs w:val="22"/>
        </w:rPr>
        <w:t xml:space="preserve"> of Investment </w:t>
      </w:r>
      <w:r>
        <w:rPr>
          <w:rFonts w:ascii="Times New Roman" w:hAnsi="Times New Roman"/>
          <w:sz w:val="22"/>
          <w:szCs w:val="22"/>
        </w:rPr>
        <w:t>for</w:t>
      </w:r>
      <w:r w:rsidRPr="0068611E">
        <w:rPr>
          <w:rFonts w:ascii="Times New Roman" w:hAnsi="Times New Roman"/>
          <w:sz w:val="22"/>
          <w:szCs w:val="22"/>
        </w:rPr>
        <w:t xml:space="preserve"> manufacturing </w:t>
      </w:r>
      <w:r w:rsidRPr="002F0DBE">
        <w:rPr>
          <w:rFonts w:ascii="Times New Roman" w:hAnsi="Times New Roman"/>
          <w:sz w:val="22"/>
          <w:szCs w:val="22"/>
        </w:rPr>
        <w:t xml:space="preserve">of </w:t>
      </w:r>
      <w:r w:rsidRPr="002F0DBE">
        <w:rPr>
          <w:rFonts w:ascii="Times New Roman" w:hAnsi="Times New Roman" w:cs="Times New Roman"/>
          <w:sz w:val="22"/>
          <w:szCs w:val="22"/>
        </w:rPr>
        <w:t>petfood products</w:t>
      </w:r>
      <w:r w:rsidRPr="00457068">
        <w:rPr>
          <w:rFonts w:ascii="Times New Roman" w:hAnsi="Times New Roman"/>
          <w:sz w:val="22"/>
          <w:szCs w:val="22"/>
        </w:rPr>
        <w:t>.</w:t>
      </w:r>
      <w:r w:rsidRPr="0068611E">
        <w:rPr>
          <w:rFonts w:ascii="Times New Roman" w:hAnsi="Times New Roman"/>
          <w:sz w:val="22"/>
          <w:szCs w:val="22"/>
        </w:rPr>
        <w:t xml:space="preserve"> </w:t>
      </w:r>
      <w:r w:rsidRPr="00524F81">
        <w:rPr>
          <w:rFonts w:ascii="Times New Roman" w:hAnsi="Times New Roman"/>
          <w:sz w:val="22"/>
          <w:szCs w:val="22"/>
        </w:rPr>
        <w:t>The Company has been granted several privileges including exemption and reduction of income tax on net profit derived from promoted operations with certain terms and conditions prescribed in the promotional certificates</w:t>
      </w:r>
      <w:r>
        <w:rPr>
          <w:rFonts w:ascii="Times New Roman" w:hAnsi="Times New Roman"/>
          <w:sz w:val="22"/>
          <w:szCs w:val="22"/>
        </w:rPr>
        <w:t xml:space="preserve">. </w:t>
      </w:r>
    </w:p>
    <w:p w14:paraId="481B78F6" w14:textId="77777777" w:rsidR="00E12149" w:rsidRPr="00E12149" w:rsidRDefault="00E12149" w:rsidP="00093E36">
      <w:pPr>
        <w:pStyle w:val="Heading2"/>
        <w:tabs>
          <w:tab w:val="clear" w:pos="227"/>
          <w:tab w:val="clear" w:pos="454"/>
          <w:tab w:val="clear" w:pos="680"/>
          <w:tab w:val="clear" w:pos="907"/>
        </w:tabs>
        <w:ind w:left="540" w:right="108" w:hanging="540"/>
        <w:rPr>
          <w:rFonts w:ascii="Times New Roman" w:hAnsi="Times New Roman" w:cstheme="minorBidi"/>
          <w:sz w:val="24"/>
          <w:szCs w:val="24"/>
        </w:rPr>
      </w:pPr>
    </w:p>
    <w:p w14:paraId="4D63CCC7" w14:textId="3D498260" w:rsidR="00093E36" w:rsidRPr="00C23017" w:rsidRDefault="00A17D88" w:rsidP="00093E36">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t>8</w:t>
      </w:r>
      <w:r w:rsidR="00093E36" w:rsidRPr="00C23017">
        <w:rPr>
          <w:rFonts w:ascii="Times New Roman" w:hAnsi="Times New Roman"/>
          <w:sz w:val="24"/>
          <w:szCs w:val="24"/>
        </w:rPr>
        <w:tab/>
        <w:t>Lease</w:t>
      </w:r>
      <w:r w:rsidR="00A5428D" w:rsidRPr="00C23017">
        <w:rPr>
          <w:rFonts w:ascii="Times New Roman" w:hAnsi="Times New Roman"/>
          <w:sz w:val="24"/>
          <w:szCs w:val="24"/>
        </w:rPr>
        <w:t>s</w:t>
      </w:r>
    </w:p>
    <w:p w14:paraId="452CC48F" w14:textId="40EEC969" w:rsidR="0038775C" w:rsidRDefault="0038775C" w:rsidP="0038775C">
      <w:pPr>
        <w:tabs>
          <w:tab w:val="clear" w:pos="227"/>
          <w:tab w:val="clear" w:pos="454"/>
          <w:tab w:val="left" w:pos="540"/>
          <w:tab w:val="left" w:pos="630"/>
        </w:tabs>
        <w:ind w:right="29"/>
        <w:jc w:val="both"/>
        <w:rPr>
          <w:rFonts w:ascii="Times New Roman" w:hAnsi="Times New Roman" w:cs="Times New Roman"/>
          <w:b/>
          <w:bCs/>
          <w:sz w:val="22"/>
          <w:szCs w:val="22"/>
        </w:rPr>
      </w:pPr>
    </w:p>
    <w:tbl>
      <w:tblPr>
        <w:tblW w:w="9360" w:type="dxa"/>
        <w:tblInd w:w="450" w:type="dxa"/>
        <w:tblLayout w:type="fixed"/>
        <w:tblLook w:val="01E0" w:firstRow="1" w:lastRow="1" w:firstColumn="1" w:lastColumn="1" w:noHBand="0" w:noVBand="0"/>
      </w:tblPr>
      <w:tblGrid>
        <w:gridCol w:w="3960"/>
        <w:gridCol w:w="1170"/>
        <w:gridCol w:w="270"/>
        <w:gridCol w:w="1170"/>
        <w:gridCol w:w="267"/>
        <w:gridCol w:w="1083"/>
        <w:gridCol w:w="270"/>
        <w:gridCol w:w="1170"/>
      </w:tblGrid>
      <w:tr w:rsidR="00F330CA" w14:paraId="209E1D43" w14:textId="77777777" w:rsidTr="00914F78">
        <w:trPr>
          <w:trHeight w:val="87"/>
          <w:tblHeader/>
        </w:trPr>
        <w:tc>
          <w:tcPr>
            <w:tcW w:w="3960" w:type="dxa"/>
            <w:vAlign w:val="bottom"/>
          </w:tcPr>
          <w:p w14:paraId="19739D36" w14:textId="77777777" w:rsidR="00F330CA" w:rsidRDefault="00F330CA" w:rsidP="00914F78">
            <w:pPr>
              <w:tabs>
                <w:tab w:val="clear" w:pos="227"/>
                <w:tab w:val="clear" w:pos="454"/>
                <w:tab w:val="clear" w:pos="680"/>
                <w:tab w:val="left" w:pos="720"/>
              </w:tabs>
              <w:ind w:right="72"/>
              <w:rPr>
                <w:rFonts w:ascii="Times New Roman" w:hAnsi="Times New Roman" w:cs="Cordia New"/>
                <w:b/>
                <w:bCs/>
                <w:i/>
                <w:iCs/>
                <w:sz w:val="22"/>
                <w:szCs w:val="22"/>
              </w:rPr>
            </w:pPr>
          </w:p>
        </w:tc>
        <w:tc>
          <w:tcPr>
            <w:tcW w:w="2610" w:type="dxa"/>
            <w:gridSpan w:val="3"/>
            <w:hideMark/>
          </w:tcPr>
          <w:p w14:paraId="0362E27C" w14:textId="77777777" w:rsidR="00F330CA" w:rsidRDefault="00F330CA" w:rsidP="00914F78">
            <w:pPr>
              <w:ind w:left="-86" w:right="-89"/>
              <w:jc w:val="center"/>
              <w:rPr>
                <w:rFonts w:ascii="Times New Roman" w:hAnsi="Times New Roman" w:cs="Times New Roman"/>
                <w:b/>
                <w:bCs/>
                <w:sz w:val="22"/>
                <w:szCs w:val="22"/>
              </w:rPr>
            </w:pPr>
            <w:r>
              <w:rPr>
                <w:rFonts w:ascii="Times New Roman" w:hAnsi="Times New Roman" w:cs="Times New Roman"/>
                <w:b/>
                <w:bCs/>
                <w:sz w:val="22"/>
                <w:szCs w:val="22"/>
              </w:rPr>
              <w:t>Consolidated</w:t>
            </w:r>
          </w:p>
          <w:p w14:paraId="03975590" w14:textId="77777777" w:rsidR="00F330CA" w:rsidRDefault="00F330CA" w:rsidP="00914F78">
            <w:pPr>
              <w:ind w:left="-86" w:right="-89"/>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67" w:type="dxa"/>
          </w:tcPr>
          <w:p w14:paraId="5FBA36B9" w14:textId="77777777" w:rsidR="00F330CA" w:rsidRDefault="00F330CA" w:rsidP="00914F78">
            <w:pPr>
              <w:tabs>
                <w:tab w:val="clear" w:pos="227"/>
                <w:tab w:val="clear" w:pos="454"/>
                <w:tab w:val="clear" w:pos="680"/>
                <w:tab w:val="left" w:pos="720"/>
              </w:tabs>
              <w:ind w:right="72"/>
              <w:jc w:val="center"/>
              <w:rPr>
                <w:rFonts w:ascii="Times New Roman" w:hAnsi="Times New Roman" w:cs="Times New Roman"/>
                <w:b/>
                <w:bCs/>
                <w:sz w:val="22"/>
                <w:szCs w:val="22"/>
              </w:rPr>
            </w:pPr>
          </w:p>
        </w:tc>
        <w:tc>
          <w:tcPr>
            <w:tcW w:w="2523" w:type="dxa"/>
            <w:gridSpan w:val="3"/>
            <w:hideMark/>
          </w:tcPr>
          <w:p w14:paraId="05D24701" w14:textId="77777777" w:rsidR="00F330CA" w:rsidRDefault="00F330CA" w:rsidP="00914F78">
            <w:pPr>
              <w:ind w:left="-86" w:right="-89"/>
              <w:jc w:val="center"/>
              <w:rPr>
                <w:rFonts w:ascii="Times New Roman" w:hAnsi="Times New Roman" w:cs="Times New Roman"/>
                <w:b/>
                <w:bCs/>
                <w:sz w:val="22"/>
                <w:szCs w:val="22"/>
              </w:rPr>
            </w:pPr>
            <w:r>
              <w:rPr>
                <w:rFonts w:ascii="Times New Roman" w:hAnsi="Times New Roman" w:cs="Times New Roman"/>
                <w:b/>
                <w:bCs/>
                <w:sz w:val="22"/>
                <w:szCs w:val="22"/>
              </w:rPr>
              <w:t xml:space="preserve">Separate </w:t>
            </w:r>
          </w:p>
          <w:p w14:paraId="6EFAA523" w14:textId="77777777" w:rsidR="00F330CA" w:rsidRDefault="00F330CA" w:rsidP="00914F78">
            <w:pPr>
              <w:ind w:left="-86" w:right="-89"/>
              <w:jc w:val="center"/>
              <w:rPr>
                <w:rFonts w:ascii="Times New Roman" w:hAnsi="Times New Roman" w:cs="Cordia New"/>
                <w:b/>
                <w:bCs/>
                <w:sz w:val="22"/>
                <w:szCs w:val="22"/>
              </w:rPr>
            </w:pPr>
            <w:r>
              <w:rPr>
                <w:rFonts w:ascii="Times New Roman" w:hAnsi="Times New Roman" w:cs="Times New Roman"/>
                <w:b/>
                <w:bCs/>
                <w:sz w:val="22"/>
                <w:szCs w:val="22"/>
              </w:rPr>
              <w:t>financial</w:t>
            </w:r>
            <w:r>
              <w:rPr>
                <w:rFonts w:ascii="Times New Roman" w:hAnsi="Times New Roman" w:cs="Cordia New"/>
                <w:b/>
                <w:bCs/>
                <w:sz w:val="22"/>
                <w:szCs w:val="22"/>
              </w:rPr>
              <w:t xml:space="preserve"> </w:t>
            </w:r>
            <w:r>
              <w:rPr>
                <w:rFonts w:ascii="Times New Roman" w:hAnsi="Times New Roman" w:cs="Times New Roman"/>
                <w:b/>
                <w:bCs/>
                <w:sz w:val="22"/>
                <w:szCs w:val="22"/>
              </w:rPr>
              <w:t>statements</w:t>
            </w:r>
          </w:p>
        </w:tc>
      </w:tr>
      <w:tr w:rsidR="00723382" w14:paraId="11D745FE" w14:textId="77777777" w:rsidTr="00914F78">
        <w:trPr>
          <w:trHeight w:val="281"/>
          <w:tblHeader/>
        </w:trPr>
        <w:tc>
          <w:tcPr>
            <w:tcW w:w="3960" w:type="dxa"/>
            <w:vAlign w:val="bottom"/>
            <w:hideMark/>
          </w:tcPr>
          <w:p w14:paraId="6CD55C64" w14:textId="103DE27C" w:rsidR="00723382" w:rsidRDefault="00723382" w:rsidP="00723382">
            <w:pPr>
              <w:tabs>
                <w:tab w:val="clear" w:pos="227"/>
                <w:tab w:val="left" w:pos="252"/>
              </w:tabs>
              <w:spacing w:line="220" w:lineRule="exact"/>
              <w:ind w:right="-225"/>
              <w:rPr>
                <w:rFonts w:ascii="Times New Roman" w:hAnsi="Times New Roman" w:cstheme="minorBidi"/>
                <w:sz w:val="22"/>
                <w:szCs w:val="22"/>
              </w:rPr>
            </w:pPr>
            <w:r w:rsidRPr="008D23AB">
              <w:rPr>
                <w:rFonts w:ascii="Times New Roman" w:hAnsi="Times New Roman" w:cs="Times New Roman"/>
                <w:b/>
                <w:bCs/>
                <w:i/>
                <w:iCs/>
                <w:sz w:val="22"/>
                <w:szCs w:val="22"/>
              </w:rPr>
              <w:t>Three-month period ended</w:t>
            </w:r>
            <w:r>
              <w:rPr>
                <w:rFonts w:ascii="Times New Roman" w:hAnsi="Times New Roman" w:cs="Times New Roman"/>
                <w:b/>
                <w:bCs/>
                <w:i/>
                <w:iCs/>
                <w:sz w:val="22"/>
                <w:szCs w:val="22"/>
              </w:rPr>
              <w:t xml:space="preserve"> </w:t>
            </w:r>
            <w:r>
              <w:rPr>
                <w:rFonts w:ascii="Times New Roman" w:hAnsi="Times New Roman" w:cstheme="minorBidi"/>
                <w:b/>
                <w:bCs/>
                <w:i/>
                <w:iCs/>
                <w:sz w:val="22"/>
                <w:szCs w:val="22"/>
              </w:rPr>
              <w:t>31 March</w:t>
            </w:r>
          </w:p>
        </w:tc>
        <w:tc>
          <w:tcPr>
            <w:tcW w:w="1170" w:type="dxa"/>
            <w:hideMark/>
          </w:tcPr>
          <w:p w14:paraId="50466C5A" w14:textId="7D862E6F" w:rsidR="00723382" w:rsidRDefault="00723382" w:rsidP="00723382">
            <w:pPr>
              <w:tabs>
                <w:tab w:val="clear" w:pos="227"/>
                <w:tab w:val="clear" w:pos="454"/>
                <w:tab w:val="clear" w:pos="680"/>
                <w:tab w:val="left" w:pos="720"/>
              </w:tabs>
              <w:ind w:right="72"/>
              <w:jc w:val="center"/>
              <w:rPr>
                <w:rFonts w:ascii="Times New Roman" w:hAnsi="Times New Roman" w:cs="Times New Roman"/>
                <w:sz w:val="22"/>
                <w:szCs w:val="22"/>
              </w:rPr>
            </w:pPr>
            <w:r>
              <w:rPr>
                <w:rFonts w:ascii="Times New Roman" w:hAnsi="Times New Roman" w:cs="Times New Roman"/>
                <w:sz w:val="22"/>
                <w:szCs w:val="22"/>
              </w:rPr>
              <w:t>2026</w:t>
            </w:r>
          </w:p>
        </w:tc>
        <w:tc>
          <w:tcPr>
            <w:tcW w:w="270" w:type="dxa"/>
          </w:tcPr>
          <w:p w14:paraId="38B794A2" w14:textId="77777777" w:rsidR="00723382" w:rsidRDefault="00723382" w:rsidP="00723382">
            <w:pPr>
              <w:tabs>
                <w:tab w:val="clear" w:pos="227"/>
                <w:tab w:val="clear" w:pos="454"/>
                <w:tab w:val="clear" w:pos="680"/>
                <w:tab w:val="left" w:pos="720"/>
              </w:tabs>
              <w:ind w:right="72"/>
              <w:jc w:val="center"/>
              <w:rPr>
                <w:rFonts w:ascii="Times New Roman" w:hAnsi="Times New Roman" w:cs="Times New Roman"/>
                <w:sz w:val="22"/>
                <w:szCs w:val="22"/>
              </w:rPr>
            </w:pPr>
          </w:p>
        </w:tc>
        <w:tc>
          <w:tcPr>
            <w:tcW w:w="1170" w:type="dxa"/>
            <w:hideMark/>
          </w:tcPr>
          <w:p w14:paraId="75CDDFD1" w14:textId="4A0A92C2" w:rsidR="00723382" w:rsidRDefault="00723382" w:rsidP="00723382">
            <w:pPr>
              <w:tabs>
                <w:tab w:val="clear" w:pos="227"/>
                <w:tab w:val="clear" w:pos="454"/>
                <w:tab w:val="clear" w:pos="680"/>
                <w:tab w:val="left" w:pos="720"/>
              </w:tabs>
              <w:ind w:right="72"/>
              <w:jc w:val="center"/>
              <w:rPr>
                <w:rFonts w:ascii="Times New Roman" w:hAnsi="Times New Roman" w:cs="Times New Roman"/>
                <w:sz w:val="22"/>
                <w:szCs w:val="22"/>
              </w:rPr>
            </w:pPr>
            <w:r>
              <w:rPr>
                <w:rFonts w:ascii="Times New Roman" w:hAnsi="Times New Roman" w:cs="Times New Roman"/>
                <w:sz w:val="22"/>
                <w:szCs w:val="22"/>
              </w:rPr>
              <w:t>2025</w:t>
            </w:r>
          </w:p>
        </w:tc>
        <w:tc>
          <w:tcPr>
            <w:tcW w:w="267" w:type="dxa"/>
          </w:tcPr>
          <w:p w14:paraId="76105460" w14:textId="77777777" w:rsidR="00723382" w:rsidRDefault="00723382" w:rsidP="00723382">
            <w:pPr>
              <w:tabs>
                <w:tab w:val="clear" w:pos="227"/>
                <w:tab w:val="clear" w:pos="454"/>
                <w:tab w:val="clear" w:pos="680"/>
                <w:tab w:val="left" w:pos="720"/>
              </w:tabs>
              <w:ind w:right="72"/>
              <w:jc w:val="center"/>
              <w:rPr>
                <w:rFonts w:ascii="Times New Roman" w:hAnsi="Times New Roman" w:cs="Times New Roman"/>
                <w:sz w:val="22"/>
                <w:szCs w:val="22"/>
              </w:rPr>
            </w:pPr>
          </w:p>
        </w:tc>
        <w:tc>
          <w:tcPr>
            <w:tcW w:w="1083" w:type="dxa"/>
            <w:hideMark/>
          </w:tcPr>
          <w:p w14:paraId="6B81E607" w14:textId="77009802" w:rsidR="00723382" w:rsidRDefault="00723382" w:rsidP="00723382">
            <w:pPr>
              <w:tabs>
                <w:tab w:val="clear" w:pos="227"/>
                <w:tab w:val="clear" w:pos="454"/>
                <w:tab w:val="clear" w:pos="680"/>
                <w:tab w:val="left" w:pos="720"/>
              </w:tabs>
              <w:ind w:right="72"/>
              <w:jc w:val="center"/>
              <w:rPr>
                <w:rFonts w:ascii="Times New Roman" w:hAnsi="Times New Roman" w:cs="Times New Roman"/>
                <w:sz w:val="22"/>
                <w:szCs w:val="22"/>
              </w:rPr>
            </w:pPr>
            <w:r>
              <w:rPr>
                <w:rFonts w:ascii="Times New Roman" w:hAnsi="Times New Roman" w:cs="Times New Roman"/>
                <w:sz w:val="22"/>
                <w:szCs w:val="22"/>
              </w:rPr>
              <w:t>2026</w:t>
            </w:r>
          </w:p>
        </w:tc>
        <w:tc>
          <w:tcPr>
            <w:tcW w:w="270" w:type="dxa"/>
          </w:tcPr>
          <w:p w14:paraId="71627DD2" w14:textId="77777777" w:rsidR="00723382" w:rsidRDefault="00723382" w:rsidP="00723382">
            <w:pPr>
              <w:tabs>
                <w:tab w:val="clear" w:pos="227"/>
                <w:tab w:val="clear" w:pos="454"/>
                <w:tab w:val="clear" w:pos="680"/>
                <w:tab w:val="left" w:pos="720"/>
              </w:tabs>
              <w:ind w:right="72"/>
              <w:jc w:val="center"/>
              <w:rPr>
                <w:rFonts w:ascii="Times New Roman" w:hAnsi="Times New Roman" w:cs="Times New Roman"/>
                <w:sz w:val="22"/>
                <w:szCs w:val="22"/>
              </w:rPr>
            </w:pPr>
          </w:p>
        </w:tc>
        <w:tc>
          <w:tcPr>
            <w:tcW w:w="1170" w:type="dxa"/>
            <w:hideMark/>
          </w:tcPr>
          <w:p w14:paraId="6A81D50D" w14:textId="31835E9F" w:rsidR="00723382" w:rsidRDefault="00723382" w:rsidP="00723382">
            <w:pPr>
              <w:tabs>
                <w:tab w:val="clear" w:pos="227"/>
                <w:tab w:val="clear" w:pos="454"/>
                <w:tab w:val="clear" w:pos="680"/>
                <w:tab w:val="left" w:pos="720"/>
              </w:tabs>
              <w:ind w:right="72"/>
              <w:jc w:val="center"/>
              <w:rPr>
                <w:rFonts w:ascii="Times New Roman" w:hAnsi="Times New Roman" w:cs="Times New Roman"/>
                <w:sz w:val="22"/>
                <w:szCs w:val="22"/>
              </w:rPr>
            </w:pPr>
            <w:r>
              <w:rPr>
                <w:rFonts w:ascii="Times New Roman" w:hAnsi="Times New Roman" w:cs="Times New Roman"/>
                <w:sz w:val="22"/>
                <w:szCs w:val="22"/>
              </w:rPr>
              <w:t>2025</w:t>
            </w:r>
          </w:p>
        </w:tc>
      </w:tr>
      <w:tr w:rsidR="00F330CA" w14:paraId="4BD7C184" w14:textId="77777777" w:rsidTr="00914F78">
        <w:trPr>
          <w:trHeight w:val="87"/>
          <w:tblHeader/>
        </w:trPr>
        <w:tc>
          <w:tcPr>
            <w:tcW w:w="3960" w:type="dxa"/>
          </w:tcPr>
          <w:p w14:paraId="0AA4D4D4" w14:textId="77777777" w:rsidR="00F330CA" w:rsidRDefault="00F330CA" w:rsidP="00914F78">
            <w:pPr>
              <w:tabs>
                <w:tab w:val="clear" w:pos="227"/>
                <w:tab w:val="clear" w:pos="454"/>
                <w:tab w:val="clear" w:pos="680"/>
                <w:tab w:val="left" w:pos="720"/>
              </w:tabs>
              <w:ind w:right="72"/>
              <w:rPr>
                <w:rFonts w:ascii="Times New Roman" w:hAnsi="Times New Roman" w:cs="Times New Roman"/>
                <w:b/>
                <w:bCs/>
                <w:i/>
                <w:iCs/>
                <w:sz w:val="22"/>
                <w:szCs w:val="22"/>
              </w:rPr>
            </w:pPr>
          </w:p>
        </w:tc>
        <w:tc>
          <w:tcPr>
            <w:tcW w:w="5400" w:type="dxa"/>
            <w:gridSpan w:val="7"/>
            <w:hideMark/>
          </w:tcPr>
          <w:p w14:paraId="70857B4A" w14:textId="77777777" w:rsidR="00F330CA" w:rsidRDefault="00F330CA" w:rsidP="00914F78">
            <w:pPr>
              <w:tabs>
                <w:tab w:val="clear" w:pos="227"/>
                <w:tab w:val="clear" w:pos="454"/>
                <w:tab w:val="clear" w:pos="680"/>
                <w:tab w:val="left" w:pos="720"/>
              </w:tabs>
              <w:ind w:right="72"/>
              <w:jc w:val="center"/>
              <w:rPr>
                <w:rFonts w:ascii="Times New Roman" w:hAnsi="Times New Roman" w:cs="Times New Roman"/>
                <w:b/>
                <w:bCs/>
                <w:sz w:val="22"/>
                <w:szCs w:val="22"/>
              </w:rPr>
            </w:pPr>
            <w:r>
              <w:rPr>
                <w:rFonts w:ascii="Times New Roman" w:hAnsi="Times New Roman" w:cs="Times New Roman"/>
                <w:i/>
                <w:iCs/>
                <w:sz w:val="22"/>
                <w:szCs w:val="22"/>
              </w:rPr>
              <w:t>(in thousand Baht)</w:t>
            </w:r>
          </w:p>
        </w:tc>
      </w:tr>
      <w:tr w:rsidR="00F330CA" w14:paraId="72E33003" w14:textId="77777777" w:rsidTr="00914F78">
        <w:tc>
          <w:tcPr>
            <w:tcW w:w="3960" w:type="dxa"/>
            <w:hideMark/>
          </w:tcPr>
          <w:p w14:paraId="2F27B3B4" w14:textId="77777777" w:rsidR="00F330CA" w:rsidRDefault="00F330CA" w:rsidP="00914F78">
            <w:pPr>
              <w:rPr>
                <w:rFonts w:ascii="Times New Roman" w:hAnsi="Times New Roman" w:cs="Times New Roman"/>
                <w:sz w:val="22"/>
                <w:szCs w:val="22"/>
              </w:rPr>
            </w:pPr>
            <w:r>
              <w:rPr>
                <w:rFonts w:ascii="Times New Roman" w:hAnsi="Times New Roman" w:cs="Times New Roman"/>
                <w:b/>
                <w:bCs/>
                <w:i/>
                <w:iCs/>
                <w:sz w:val="22"/>
                <w:szCs w:val="22"/>
              </w:rPr>
              <w:t xml:space="preserve">Recognised in profit or loss  </w:t>
            </w:r>
          </w:p>
        </w:tc>
        <w:tc>
          <w:tcPr>
            <w:tcW w:w="1170" w:type="dxa"/>
            <w:vAlign w:val="bottom"/>
          </w:tcPr>
          <w:p w14:paraId="2125D68F" w14:textId="77777777" w:rsidR="00F330CA" w:rsidRDefault="00F330CA" w:rsidP="00914F78">
            <w:pPr>
              <w:tabs>
                <w:tab w:val="clear" w:pos="227"/>
                <w:tab w:val="clear" w:pos="454"/>
                <w:tab w:val="clear" w:pos="680"/>
                <w:tab w:val="left" w:pos="720"/>
              </w:tabs>
              <w:ind w:right="72"/>
              <w:jc w:val="right"/>
              <w:rPr>
                <w:rFonts w:ascii="Times New Roman" w:hAnsi="Times New Roman" w:cs="Times New Roman"/>
                <w:sz w:val="22"/>
                <w:szCs w:val="22"/>
              </w:rPr>
            </w:pPr>
          </w:p>
        </w:tc>
        <w:tc>
          <w:tcPr>
            <w:tcW w:w="270" w:type="dxa"/>
            <w:vAlign w:val="bottom"/>
          </w:tcPr>
          <w:p w14:paraId="43A50171" w14:textId="77777777" w:rsidR="00F330CA" w:rsidRDefault="00F330CA" w:rsidP="00914F78">
            <w:pPr>
              <w:tabs>
                <w:tab w:val="clear" w:pos="227"/>
                <w:tab w:val="clear" w:pos="454"/>
                <w:tab w:val="clear" w:pos="680"/>
                <w:tab w:val="clear" w:pos="907"/>
                <w:tab w:val="decimal" w:pos="1044"/>
              </w:tabs>
              <w:spacing w:line="240" w:lineRule="exact"/>
              <w:ind w:left="-108"/>
              <w:jc w:val="both"/>
              <w:rPr>
                <w:rFonts w:ascii="Times New Roman" w:hAnsi="Times New Roman" w:cs="Times New Roman"/>
                <w:sz w:val="22"/>
                <w:szCs w:val="22"/>
              </w:rPr>
            </w:pPr>
          </w:p>
        </w:tc>
        <w:tc>
          <w:tcPr>
            <w:tcW w:w="1170" w:type="dxa"/>
            <w:vAlign w:val="bottom"/>
          </w:tcPr>
          <w:p w14:paraId="2C352F8F" w14:textId="77777777" w:rsidR="00F330CA" w:rsidRDefault="00F330CA" w:rsidP="00914F78">
            <w:pPr>
              <w:tabs>
                <w:tab w:val="clear" w:pos="227"/>
                <w:tab w:val="clear" w:pos="454"/>
                <w:tab w:val="clear" w:pos="680"/>
                <w:tab w:val="clear" w:pos="907"/>
                <w:tab w:val="decimal" w:pos="1044"/>
              </w:tabs>
              <w:spacing w:line="240" w:lineRule="exact"/>
              <w:ind w:left="-108"/>
              <w:jc w:val="center"/>
              <w:rPr>
                <w:rFonts w:ascii="Times New Roman" w:hAnsi="Times New Roman" w:cs="Times New Roman"/>
                <w:sz w:val="22"/>
                <w:szCs w:val="22"/>
              </w:rPr>
            </w:pPr>
          </w:p>
        </w:tc>
        <w:tc>
          <w:tcPr>
            <w:tcW w:w="267" w:type="dxa"/>
            <w:vAlign w:val="bottom"/>
          </w:tcPr>
          <w:p w14:paraId="0F6E3CD2" w14:textId="77777777" w:rsidR="00F330CA" w:rsidRDefault="00F330CA" w:rsidP="00914F78">
            <w:pPr>
              <w:tabs>
                <w:tab w:val="clear" w:pos="227"/>
                <w:tab w:val="clear" w:pos="454"/>
                <w:tab w:val="clear" w:pos="680"/>
                <w:tab w:val="clear" w:pos="907"/>
                <w:tab w:val="decimal" w:pos="1044"/>
              </w:tabs>
              <w:spacing w:line="240" w:lineRule="exact"/>
              <w:ind w:left="-108"/>
              <w:jc w:val="both"/>
              <w:rPr>
                <w:rFonts w:ascii="Times New Roman" w:hAnsi="Times New Roman" w:cs="Times New Roman"/>
                <w:sz w:val="22"/>
                <w:szCs w:val="22"/>
              </w:rPr>
            </w:pPr>
          </w:p>
        </w:tc>
        <w:tc>
          <w:tcPr>
            <w:tcW w:w="1083" w:type="dxa"/>
          </w:tcPr>
          <w:p w14:paraId="131FFCCA" w14:textId="77777777" w:rsidR="00F330CA" w:rsidRDefault="00F330CA" w:rsidP="00914F78">
            <w:pPr>
              <w:tabs>
                <w:tab w:val="clear" w:pos="227"/>
                <w:tab w:val="clear" w:pos="454"/>
                <w:tab w:val="clear" w:pos="680"/>
                <w:tab w:val="left" w:pos="720"/>
              </w:tabs>
              <w:ind w:right="72" w:firstLine="238"/>
              <w:jc w:val="center"/>
              <w:rPr>
                <w:rFonts w:ascii="Times New Roman" w:hAnsi="Times New Roman" w:cs="Times New Roman"/>
                <w:sz w:val="22"/>
                <w:szCs w:val="22"/>
              </w:rPr>
            </w:pPr>
          </w:p>
        </w:tc>
        <w:tc>
          <w:tcPr>
            <w:tcW w:w="270" w:type="dxa"/>
            <w:vAlign w:val="bottom"/>
          </w:tcPr>
          <w:p w14:paraId="4D318336" w14:textId="77777777" w:rsidR="00F330CA" w:rsidRDefault="00F330CA" w:rsidP="00914F78">
            <w:pPr>
              <w:tabs>
                <w:tab w:val="clear" w:pos="227"/>
                <w:tab w:val="clear" w:pos="454"/>
                <w:tab w:val="clear" w:pos="680"/>
                <w:tab w:val="clear" w:pos="907"/>
                <w:tab w:val="decimal" w:pos="1044"/>
              </w:tabs>
              <w:spacing w:line="240" w:lineRule="exact"/>
              <w:ind w:left="-108"/>
              <w:jc w:val="both"/>
              <w:rPr>
                <w:rFonts w:ascii="Times New Roman" w:hAnsi="Times New Roman" w:cs="Times New Roman"/>
                <w:sz w:val="22"/>
                <w:szCs w:val="22"/>
              </w:rPr>
            </w:pPr>
          </w:p>
        </w:tc>
        <w:tc>
          <w:tcPr>
            <w:tcW w:w="1170" w:type="dxa"/>
          </w:tcPr>
          <w:p w14:paraId="7F83806F" w14:textId="77777777" w:rsidR="00F330CA" w:rsidRDefault="00F330CA" w:rsidP="00914F78">
            <w:pPr>
              <w:tabs>
                <w:tab w:val="clear" w:pos="227"/>
                <w:tab w:val="clear" w:pos="454"/>
                <w:tab w:val="clear" w:pos="680"/>
                <w:tab w:val="clear" w:pos="907"/>
                <w:tab w:val="decimal" w:pos="968"/>
              </w:tabs>
              <w:ind w:left="-108" w:right="-22"/>
              <w:rPr>
                <w:rFonts w:ascii="Times New Roman" w:hAnsi="Times New Roman" w:cs="Times New Roman"/>
                <w:sz w:val="22"/>
                <w:szCs w:val="22"/>
              </w:rPr>
            </w:pPr>
          </w:p>
        </w:tc>
      </w:tr>
      <w:tr w:rsidR="0082400A" w14:paraId="2D8BB0E4" w14:textId="77777777" w:rsidTr="00496BE7">
        <w:tc>
          <w:tcPr>
            <w:tcW w:w="3960" w:type="dxa"/>
            <w:hideMark/>
          </w:tcPr>
          <w:p w14:paraId="10B5CF84" w14:textId="77777777" w:rsidR="0082400A" w:rsidRPr="00847AC3" w:rsidRDefault="0082400A" w:rsidP="0082400A">
            <w:pPr>
              <w:rPr>
                <w:rFonts w:ascii="Times New Roman" w:hAnsi="Times New Roman" w:cstheme="minorBidi"/>
                <w:sz w:val="22"/>
                <w:szCs w:val="22"/>
              </w:rPr>
            </w:pPr>
            <w:r>
              <w:rPr>
                <w:rFonts w:ascii="Times New Roman" w:hAnsi="Times New Roman" w:cs="Times New Roman"/>
                <w:sz w:val="22"/>
                <w:szCs w:val="22"/>
              </w:rPr>
              <w:t xml:space="preserve">Interest </w:t>
            </w:r>
            <w:proofErr w:type="gramStart"/>
            <w:r>
              <w:rPr>
                <w:rFonts w:ascii="Times New Roman" w:hAnsi="Times New Roman" w:cs="Times New Roman"/>
                <w:sz w:val="22"/>
                <w:szCs w:val="22"/>
              </w:rPr>
              <w:t>on</w:t>
            </w:r>
            <w:proofErr w:type="gramEnd"/>
            <w:r>
              <w:rPr>
                <w:rFonts w:ascii="Times New Roman" w:hAnsi="Times New Roman" w:cs="Times New Roman"/>
                <w:sz w:val="22"/>
                <w:szCs w:val="22"/>
              </w:rPr>
              <w:t xml:space="preserve"> lease liabilities</w:t>
            </w:r>
          </w:p>
        </w:tc>
        <w:tc>
          <w:tcPr>
            <w:tcW w:w="1170" w:type="dxa"/>
            <w:vAlign w:val="bottom"/>
          </w:tcPr>
          <w:p w14:paraId="29E6A823" w14:textId="465C299D" w:rsidR="0082400A" w:rsidRDefault="0082400A" w:rsidP="0082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72"/>
              <w:jc w:val="both"/>
              <w:rPr>
                <w:rFonts w:ascii="Times New Roman" w:hAnsi="Times New Roman" w:cs="Times New Roman"/>
                <w:sz w:val="22"/>
                <w:szCs w:val="22"/>
              </w:rPr>
            </w:pPr>
            <w:r w:rsidRPr="0082400A">
              <w:rPr>
                <w:rFonts w:ascii="Times New Roman" w:hAnsi="Times New Roman" w:cs="Times New Roman"/>
                <w:sz w:val="22"/>
                <w:szCs w:val="22"/>
              </w:rPr>
              <w:t>134</w:t>
            </w:r>
          </w:p>
        </w:tc>
        <w:tc>
          <w:tcPr>
            <w:tcW w:w="270" w:type="dxa"/>
          </w:tcPr>
          <w:p w14:paraId="10CD0E80" w14:textId="77777777" w:rsidR="0082400A" w:rsidRDefault="0082400A" w:rsidP="0082400A">
            <w:pPr>
              <w:tabs>
                <w:tab w:val="clear" w:pos="227"/>
                <w:tab w:val="clear" w:pos="454"/>
                <w:tab w:val="clear" w:pos="680"/>
                <w:tab w:val="clear" w:pos="907"/>
                <w:tab w:val="decimal" w:pos="1044"/>
              </w:tabs>
              <w:spacing w:line="240" w:lineRule="exact"/>
              <w:ind w:left="-108"/>
              <w:jc w:val="both"/>
              <w:rPr>
                <w:rFonts w:ascii="Times New Roman" w:hAnsi="Times New Roman" w:cs="Times New Roman"/>
                <w:sz w:val="22"/>
                <w:szCs w:val="22"/>
              </w:rPr>
            </w:pPr>
          </w:p>
        </w:tc>
        <w:tc>
          <w:tcPr>
            <w:tcW w:w="1170" w:type="dxa"/>
          </w:tcPr>
          <w:p w14:paraId="25B1F86D" w14:textId="0492F9CF" w:rsidR="0082400A" w:rsidRDefault="0082400A" w:rsidP="0082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72"/>
              <w:jc w:val="both"/>
              <w:rPr>
                <w:rFonts w:ascii="Times New Roman" w:hAnsi="Times New Roman" w:cs="Times New Roman"/>
                <w:sz w:val="22"/>
                <w:szCs w:val="22"/>
              </w:rPr>
            </w:pPr>
            <w:r>
              <w:rPr>
                <w:rFonts w:ascii="Times New Roman" w:hAnsi="Times New Roman" w:cs="Times New Roman"/>
                <w:sz w:val="22"/>
                <w:szCs w:val="22"/>
              </w:rPr>
              <w:t>219</w:t>
            </w:r>
          </w:p>
        </w:tc>
        <w:tc>
          <w:tcPr>
            <w:tcW w:w="267" w:type="dxa"/>
          </w:tcPr>
          <w:p w14:paraId="379442B8" w14:textId="77777777" w:rsidR="0082400A" w:rsidRDefault="0082400A" w:rsidP="0082400A">
            <w:pPr>
              <w:tabs>
                <w:tab w:val="clear" w:pos="227"/>
                <w:tab w:val="clear" w:pos="454"/>
                <w:tab w:val="clear" w:pos="680"/>
                <w:tab w:val="clear" w:pos="907"/>
                <w:tab w:val="decimal" w:pos="1044"/>
              </w:tabs>
              <w:spacing w:line="240" w:lineRule="exact"/>
              <w:ind w:left="-108"/>
              <w:jc w:val="both"/>
              <w:rPr>
                <w:rFonts w:ascii="Times New Roman" w:hAnsi="Times New Roman" w:cs="Times New Roman"/>
                <w:sz w:val="22"/>
                <w:szCs w:val="22"/>
              </w:rPr>
            </w:pPr>
          </w:p>
        </w:tc>
        <w:tc>
          <w:tcPr>
            <w:tcW w:w="1083" w:type="dxa"/>
          </w:tcPr>
          <w:p w14:paraId="4DD04D82" w14:textId="2A4EE106" w:rsidR="0082400A" w:rsidRDefault="0082400A" w:rsidP="0082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72"/>
              <w:jc w:val="both"/>
              <w:rPr>
                <w:rFonts w:ascii="Times New Roman" w:hAnsi="Times New Roman" w:cs="Times New Roman"/>
                <w:sz w:val="22"/>
                <w:szCs w:val="22"/>
              </w:rPr>
            </w:pPr>
            <w:r w:rsidRPr="0082400A">
              <w:rPr>
                <w:rFonts w:ascii="Times New Roman" w:hAnsi="Times New Roman" w:cs="Times New Roman"/>
                <w:sz w:val="22"/>
                <w:szCs w:val="22"/>
              </w:rPr>
              <w:t>134</w:t>
            </w:r>
          </w:p>
        </w:tc>
        <w:tc>
          <w:tcPr>
            <w:tcW w:w="270" w:type="dxa"/>
          </w:tcPr>
          <w:p w14:paraId="4B3A44B3" w14:textId="77777777" w:rsidR="0082400A" w:rsidRDefault="0082400A" w:rsidP="0082400A">
            <w:pPr>
              <w:tabs>
                <w:tab w:val="clear" w:pos="227"/>
                <w:tab w:val="clear" w:pos="454"/>
                <w:tab w:val="clear" w:pos="680"/>
                <w:tab w:val="clear" w:pos="907"/>
                <w:tab w:val="decimal" w:pos="1044"/>
              </w:tabs>
              <w:spacing w:line="240" w:lineRule="exact"/>
              <w:ind w:left="-108"/>
              <w:jc w:val="both"/>
              <w:rPr>
                <w:rFonts w:ascii="Times New Roman" w:hAnsi="Times New Roman" w:cs="Times New Roman"/>
                <w:sz w:val="22"/>
                <w:szCs w:val="22"/>
              </w:rPr>
            </w:pPr>
          </w:p>
        </w:tc>
        <w:tc>
          <w:tcPr>
            <w:tcW w:w="1170" w:type="dxa"/>
          </w:tcPr>
          <w:p w14:paraId="156A6404" w14:textId="173ABC11" w:rsidR="0082400A" w:rsidRDefault="0082400A" w:rsidP="0082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219</w:t>
            </w:r>
          </w:p>
        </w:tc>
      </w:tr>
      <w:tr w:rsidR="0082400A" w14:paraId="43745A26" w14:textId="77777777" w:rsidTr="00F02691">
        <w:trPr>
          <w:trHeight w:val="56"/>
        </w:trPr>
        <w:tc>
          <w:tcPr>
            <w:tcW w:w="3960" w:type="dxa"/>
            <w:hideMark/>
          </w:tcPr>
          <w:p w14:paraId="630DE096" w14:textId="77777777" w:rsidR="0082400A" w:rsidRDefault="0082400A" w:rsidP="0082400A">
            <w:pPr>
              <w:tabs>
                <w:tab w:val="clear" w:pos="227"/>
                <w:tab w:val="left" w:pos="252"/>
              </w:tabs>
              <w:spacing w:line="220" w:lineRule="exact"/>
              <w:ind w:right="-225"/>
              <w:rPr>
                <w:rFonts w:ascii="Times New Roman" w:hAnsi="Times New Roman" w:cs="Times New Roman"/>
                <w:spacing w:val="-2"/>
                <w:sz w:val="22"/>
                <w:szCs w:val="22"/>
              </w:rPr>
            </w:pPr>
            <w:r>
              <w:rPr>
                <w:rFonts w:ascii="Times New Roman" w:hAnsi="Times New Roman" w:cs="Times New Roman"/>
                <w:spacing w:val="-2"/>
                <w:sz w:val="22"/>
                <w:szCs w:val="22"/>
              </w:rPr>
              <w:t>Expenses relating to short-term leases</w:t>
            </w:r>
          </w:p>
        </w:tc>
        <w:tc>
          <w:tcPr>
            <w:tcW w:w="1170" w:type="dxa"/>
          </w:tcPr>
          <w:p w14:paraId="266DB874" w14:textId="58B5334A" w:rsidR="0082400A" w:rsidRDefault="0082400A" w:rsidP="0082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72"/>
              <w:jc w:val="both"/>
              <w:rPr>
                <w:rFonts w:ascii="Times New Roman" w:hAnsi="Times New Roman" w:cs="Times New Roman"/>
                <w:sz w:val="22"/>
                <w:szCs w:val="22"/>
              </w:rPr>
            </w:pPr>
            <w:r w:rsidRPr="0082400A">
              <w:rPr>
                <w:rFonts w:ascii="Times New Roman" w:hAnsi="Times New Roman" w:cs="Times New Roman"/>
                <w:sz w:val="22"/>
                <w:szCs w:val="22"/>
              </w:rPr>
              <w:t>627</w:t>
            </w:r>
          </w:p>
        </w:tc>
        <w:tc>
          <w:tcPr>
            <w:tcW w:w="270" w:type="dxa"/>
            <w:vAlign w:val="bottom"/>
          </w:tcPr>
          <w:p w14:paraId="5A4A0B70" w14:textId="77777777" w:rsidR="0082400A" w:rsidRDefault="0082400A" w:rsidP="0082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170" w:type="dxa"/>
          </w:tcPr>
          <w:p w14:paraId="65A5A499" w14:textId="56768452" w:rsidR="0082400A" w:rsidRDefault="0082400A" w:rsidP="0082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72"/>
              <w:jc w:val="both"/>
              <w:rPr>
                <w:rFonts w:ascii="Times New Roman" w:hAnsi="Times New Roman" w:cs="Times New Roman"/>
                <w:sz w:val="22"/>
                <w:szCs w:val="22"/>
              </w:rPr>
            </w:pPr>
            <w:r>
              <w:rPr>
                <w:rFonts w:ascii="Times New Roman" w:hAnsi="Times New Roman" w:cs="Times New Roman"/>
                <w:sz w:val="22"/>
                <w:szCs w:val="22"/>
              </w:rPr>
              <w:t>1,023</w:t>
            </w:r>
          </w:p>
        </w:tc>
        <w:tc>
          <w:tcPr>
            <w:tcW w:w="267" w:type="dxa"/>
            <w:vAlign w:val="bottom"/>
          </w:tcPr>
          <w:p w14:paraId="1EA8646A" w14:textId="77777777" w:rsidR="0082400A" w:rsidRDefault="0082400A" w:rsidP="0082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083" w:type="dxa"/>
          </w:tcPr>
          <w:p w14:paraId="3D210063" w14:textId="2F1B663E" w:rsidR="0082400A" w:rsidRPr="009745E6" w:rsidRDefault="0082400A" w:rsidP="0082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72"/>
              <w:jc w:val="both"/>
              <w:rPr>
                <w:rFonts w:ascii="Times New Roman" w:hAnsi="Times New Roman" w:cs="Times New Roman"/>
                <w:sz w:val="22"/>
                <w:szCs w:val="22"/>
              </w:rPr>
            </w:pPr>
            <w:r w:rsidRPr="0082400A">
              <w:rPr>
                <w:rFonts w:ascii="Times New Roman" w:hAnsi="Times New Roman" w:cs="Times New Roman"/>
                <w:sz w:val="22"/>
                <w:szCs w:val="22"/>
              </w:rPr>
              <w:t>321</w:t>
            </w:r>
          </w:p>
        </w:tc>
        <w:tc>
          <w:tcPr>
            <w:tcW w:w="270" w:type="dxa"/>
            <w:vAlign w:val="bottom"/>
          </w:tcPr>
          <w:p w14:paraId="3618B38D" w14:textId="77777777" w:rsidR="0082400A" w:rsidRDefault="0082400A" w:rsidP="0082400A">
            <w:pPr>
              <w:tabs>
                <w:tab w:val="clear" w:pos="227"/>
                <w:tab w:val="clear" w:pos="454"/>
                <w:tab w:val="clear" w:pos="680"/>
                <w:tab w:val="clear" w:pos="907"/>
                <w:tab w:val="decimal" w:pos="1044"/>
              </w:tabs>
              <w:spacing w:line="240" w:lineRule="exact"/>
              <w:ind w:left="-108"/>
              <w:jc w:val="both"/>
              <w:rPr>
                <w:rFonts w:ascii="Times New Roman" w:hAnsi="Times New Roman" w:cs="Times New Roman"/>
                <w:sz w:val="22"/>
                <w:szCs w:val="22"/>
              </w:rPr>
            </w:pPr>
          </w:p>
        </w:tc>
        <w:tc>
          <w:tcPr>
            <w:tcW w:w="1170" w:type="dxa"/>
          </w:tcPr>
          <w:p w14:paraId="6CACFD0A" w14:textId="1382B9DB" w:rsidR="0082400A" w:rsidRDefault="0082400A" w:rsidP="0082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717</w:t>
            </w:r>
          </w:p>
        </w:tc>
      </w:tr>
    </w:tbl>
    <w:p w14:paraId="6FDC91C8" w14:textId="77777777" w:rsidR="002C58AC" w:rsidRDefault="002C58AC" w:rsidP="002C58AC">
      <w:pPr>
        <w:pStyle w:val="BodyText"/>
        <w:tabs>
          <w:tab w:val="clear" w:pos="227"/>
          <w:tab w:val="clear" w:pos="454"/>
          <w:tab w:val="clear" w:pos="680"/>
          <w:tab w:val="left" w:pos="720"/>
        </w:tabs>
        <w:spacing w:after="0" w:line="240" w:lineRule="auto"/>
        <w:jc w:val="both"/>
        <w:rPr>
          <w:rFonts w:ascii="Times New Roman" w:hAnsi="Times New Roman" w:cs="Times New Roman"/>
          <w:sz w:val="22"/>
          <w:szCs w:val="22"/>
        </w:rPr>
      </w:pPr>
    </w:p>
    <w:p w14:paraId="7D323F42" w14:textId="497F5CB9" w:rsidR="00F330CA" w:rsidRDefault="00F330CA" w:rsidP="00F330CA">
      <w:pPr>
        <w:pStyle w:val="BodyText"/>
        <w:tabs>
          <w:tab w:val="clear" w:pos="227"/>
          <w:tab w:val="clear" w:pos="454"/>
          <w:tab w:val="clear" w:pos="680"/>
          <w:tab w:val="left" w:pos="720"/>
        </w:tabs>
        <w:spacing w:after="0" w:line="240" w:lineRule="auto"/>
        <w:ind w:left="547"/>
        <w:jc w:val="both"/>
        <w:rPr>
          <w:rFonts w:ascii="Times New Roman" w:hAnsi="Times New Roman" w:cs="Times New Roman"/>
          <w:i/>
          <w:iCs/>
          <w:sz w:val="22"/>
          <w:szCs w:val="22"/>
        </w:rPr>
      </w:pPr>
      <w:r>
        <w:rPr>
          <w:rFonts w:ascii="Times New Roman" w:hAnsi="Times New Roman" w:cs="Times New Roman"/>
          <w:sz w:val="22"/>
          <w:szCs w:val="22"/>
        </w:rPr>
        <w:t xml:space="preserve">Total cash outflow for leases presented in the consolidated and separate statements of cash flows for the </w:t>
      </w:r>
      <w:r w:rsidR="009C0F8B">
        <w:rPr>
          <w:rFonts w:ascii="Times New Roman" w:hAnsi="Times New Roman" w:cs="Times New Roman"/>
          <w:sz w:val="22"/>
          <w:szCs w:val="22"/>
        </w:rPr>
        <w:t>three</w:t>
      </w:r>
      <w:r w:rsidR="002C58AC" w:rsidRPr="00471669">
        <w:rPr>
          <w:rFonts w:ascii="Times New Roman" w:hAnsi="Times New Roman" w:cs="Times New Roman"/>
          <w:sz w:val="22"/>
          <w:szCs w:val="22"/>
        </w:rPr>
        <w:t xml:space="preserve">-month period ended </w:t>
      </w:r>
      <w:r w:rsidR="009C0F8B">
        <w:rPr>
          <w:rFonts w:ascii="Times New Roman" w:hAnsi="Times New Roman" w:cs="Times New Roman"/>
          <w:sz w:val="22"/>
          <w:szCs w:val="22"/>
        </w:rPr>
        <w:t>31 March 202</w:t>
      </w:r>
      <w:r w:rsidR="00723382">
        <w:rPr>
          <w:rFonts w:ascii="Times New Roman" w:hAnsi="Times New Roman" w:cs="Times New Roman"/>
          <w:sz w:val="22"/>
          <w:szCs w:val="22"/>
        </w:rPr>
        <w:t>6</w:t>
      </w:r>
      <w:r w:rsidR="00EB205E">
        <w:rPr>
          <w:rFonts w:ascii="Times New Roman" w:hAnsi="Times New Roman" w:cs="Times New Roman"/>
          <w:sz w:val="22"/>
          <w:szCs w:val="22"/>
        </w:rPr>
        <w:t xml:space="preserve"> </w:t>
      </w:r>
      <w:r w:rsidRPr="003B6E58">
        <w:rPr>
          <w:rFonts w:ascii="Times New Roman" w:hAnsi="Times New Roman" w:cs="Times New Roman"/>
          <w:sz w:val="22"/>
          <w:szCs w:val="22"/>
        </w:rPr>
        <w:t>were Baht</w:t>
      </w:r>
      <w:r w:rsidR="0086022D" w:rsidRPr="003B6E58">
        <w:rPr>
          <w:rFonts w:ascii="Times New Roman" w:hAnsi="Times New Roman" w:cs="Times New Roman"/>
          <w:sz w:val="22"/>
          <w:szCs w:val="22"/>
        </w:rPr>
        <w:t xml:space="preserve"> </w:t>
      </w:r>
      <w:r w:rsidR="00B17E73" w:rsidRPr="003B6E58">
        <w:rPr>
          <w:rFonts w:ascii="Times New Roman" w:hAnsi="Times New Roman" w:cs="Times New Roman"/>
          <w:sz w:val="22"/>
          <w:szCs w:val="22"/>
        </w:rPr>
        <w:t>0.</w:t>
      </w:r>
      <w:r w:rsidR="003B6E58" w:rsidRPr="003B6E58">
        <w:rPr>
          <w:rFonts w:ascii="Times New Roman" w:hAnsi="Times New Roman"/>
          <w:sz w:val="22"/>
          <w:szCs w:val="28"/>
        </w:rPr>
        <w:t>84</w:t>
      </w:r>
      <w:r w:rsidRPr="003B6E58">
        <w:rPr>
          <w:rFonts w:ascii="Times New Roman" w:hAnsi="Times New Roman" w:cs="Times New Roman"/>
          <w:sz w:val="22"/>
          <w:szCs w:val="22"/>
        </w:rPr>
        <w:t xml:space="preserve"> million</w:t>
      </w:r>
      <w:r>
        <w:rPr>
          <w:rFonts w:ascii="Times New Roman" w:hAnsi="Times New Roman" w:cs="Times New Roman"/>
          <w:sz w:val="22"/>
          <w:szCs w:val="22"/>
        </w:rPr>
        <w:t xml:space="preserve"> </w:t>
      </w:r>
      <w:r w:rsidRPr="00B13CA7">
        <w:rPr>
          <w:rFonts w:ascii="Times New Roman" w:hAnsi="Times New Roman" w:cs="Times New Roman"/>
          <w:i/>
          <w:iCs/>
          <w:sz w:val="22"/>
          <w:szCs w:val="22"/>
        </w:rPr>
        <w:t>(</w:t>
      </w:r>
      <w:r w:rsidRPr="00B13CA7">
        <w:rPr>
          <w:rFonts w:ascii="Times New Roman" w:hAnsi="Times New Roman" w:cstheme="minorBidi"/>
          <w:i/>
          <w:iCs/>
          <w:sz w:val="22"/>
          <w:szCs w:val="22"/>
        </w:rPr>
        <w:t>202</w:t>
      </w:r>
      <w:r w:rsidR="00B13CA7" w:rsidRPr="00B13CA7">
        <w:rPr>
          <w:rFonts w:ascii="Times New Roman" w:hAnsi="Times New Roman" w:cstheme="minorBidi"/>
          <w:i/>
          <w:iCs/>
          <w:sz w:val="22"/>
          <w:szCs w:val="22"/>
        </w:rPr>
        <w:t>5</w:t>
      </w:r>
      <w:r w:rsidRPr="00B13CA7">
        <w:rPr>
          <w:rFonts w:ascii="Times New Roman" w:hAnsi="Times New Roman" w:cs="Times New Roman"/>
          <w:i/>
          <w:iCs/>
          <w:sz w:val="22"/>
          <w:szCs w:val="22"/>
        </w:rPr>
        <w:t xml:space="preserve">: Baht </w:t>
      </w:r>
      <w:r w:rsidR="009C0F8B" w:rsidRPr="00B13CA7">
        <w:rPr>
          <w:rFonts w:ascii="Times New Roman" w:hAnsi="Times New Roman" w:cs="Times New Roman"/>
          <w:i/>
          <w:iCs/>
          <w:sz w:val="22"/>
          <w:szCs w:val="22"/>
        </w:rPr>
        <w:t>0.</w:t>
      </w:r>
      <w:r w:rsidR="00B13CA7" w:rsidRPr="00B13CA7">
        <w:rPr>
          <w:rFonts w:ascii="Times New Roman" w:hAnsi="Times New Roman" w:cs="Times New Roman"/>
          <w:i/>
          <w:iCs/>
          <w:sz w:val="22"/>
          <w:szCs w:val="22"/>
        </w:rPr>
        <w:t>58</w:t>
      </w:r>
      <w:r w:rsidR="0020209F" w:rsidRPr="00B13CA7">
        <w:rPr>
          <w:rFonts w:ascii="Times New Roman" w:hAnsi="Times New Roman" w:cs="Times New Roman"/>
          <w:i/>
          <w:iCs/>
          <w:sz w:val="22"/>
          <w:szCs w:val="22"/>
        </w:rPr>
        <w:t xml:space="preserve"> </w:t>
      </w:r>
      <w:r w:rsidRPr="00B13CA7">
        <w:rPr>
          <w:rFonts w:ascii="Times New Roman" w:hAnsi="Times New Roman" w:cs="Times New Roman"/>
          <w:i/>
          <w:iCs/>
          <w:sz w:val="22"/>
          <w:szCs w:val="22"/>
        </w:rPr>
        <w:t>million).</w:t>
      </w:r>
    </w:p>
    <w:p w14:paraId="09762723" w14:textId="76BB2BF8" w:rsidR="002C58AC" w:rsidRDefault="002C58AC" w:rsidP="002C58AC">
      <w:pPr>
        <w:pStyle w:val="BodyText"/>
        <w:tabs>
          <w:tab w:val="clear" w:pos="227"/>
          <w:tab w:val="clear" w:pos="454"/>
          <w:tab w:val="clear" w:pos="680"/>
          <w:tab w:val="left" w:pos="720"/>
        </w:tabs>
        <w:spacing w:after="0" w:line="240" w:lineRule="auto"/>
        <w:jc w:val="both"/>
        <w:rPr>
          <w:rFonts w:ascii="Times New Roman" w:hAnsi="Times New Roman" w:cs="Times New Roman"/>
          <w:i/>
          <w:iCs/>
          <w:sz w:val="22"/>
          <w:szCs w:val="22"/>
        </w:rPr>
      </w:pPr>
    </w:p>
    <w:p w14:paraId="150C8174" w14:textId="6C940CA9" w:rsidR="007B2480" w:rsidRPr="00F67B17" w:rsidRDefault="00D6737E" w:rsidP="001D5B77">
      <w:pPr>
        <w:pStyle w:val="Heading2"/>
        <w:tabs>
          <w:tab w:val="clear" w:pos="227"/>
          <w:tab w:val="clear" w:pos="454"/>
          <w:tab w:val="clear" w:pos="680"/>
          <w:tab w:val="clear" w:pos="907"/>
          <w:tab w:val="left" w:pos="540"/>
          <w:tab w:val="left" w:pos="630"/>
        </w:tabs>
        <w:ind w:right="108"/>
        <w:rPr>
          <w:rFonts w:ascii="Times New Roman" w:hAnsi="Times New Roman" w:cstheme="minorBidi"/>
          <w:sz w:val="24"/>
          <w:szCs w:val="24"/>
          <w:cs/>
        </w:rPr>
      </w:pPr>
      <w:r>
        <w:rPr>
          <w:rFonts w:ascii="Times New Roman" w:hAnsi="Times New Roman" w:cs="Angsana New"/>
          <w:sz w:val="24"/>
          <w:szCs w:val="30"/>
        </w:rPr>
        <w:t>9</w:t>
      </w:r>
      <w:r w:rsidR="002A0A69">
        <w:rPr>
          <w:rFonts w:ascii="Times New Roman" w:hAnsi="Times New Roman" w:cstheme="minorBidi"/>
          <w:sz w:val="24"/>
          <w:szCs w:val="24"/>
          <w:cs/>
        </w:rPr>
        <w:tab/>
      </w:r>
      <w:r w:rsidR="007B2480" w:rsidRPr="00C23017">
        <w:rPr>
          <w:rFonts w:ascii="Times New Roman" w:hAnsi="Times New Roman"/>
          <w:sz w:val="24"/>
          <w:szCs w:val="24"/>
        </w:rPr>
        <w:t>Financial instruments</w:t>
      </w:r>
    </w:p>
    <w:p w14:paraId="242B5EB3" w14:textId="77777777" w:rsidR="00862745" w:rsidRPr="00C23017" w:rsidRDefault="0086274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14:paraId="43DE73D3" w14:textId="77777777" w:rsidR="00471529" w:rsidRPr="00C23017" w:rsidRDefault="00471529" w:rsidP="00471529">
      <w:pPr>
        <w:pStyle w:val="block"/>
        <w:spacing w:after="0" w:line="240" w:lineRule="atLeast"/>
        <w:ind w:left="540"/>
        <w:jc w:val="both"/>
        <w:rPr>
          <w:i/>
          <w:iCs/>
          <w:color w:val="0000FF"/>
          <w:szCs w:val="22"/>
          <w:highlight w:val="cyan"/>
        </w:rPr>
      </w:pPr>
      <w:r w:rsidRPr="00C23017">
        <w:rPr>
          <w:i/>
          <w:iCs/>
          <w:szCs w:val="22"/>
        </w:rPr>
        <w:t>Carrying amount and fair values</w:t>
      </w:r>
    </w:p>
    <w:p w14:paraId="480E3C58" w14:textId="77777777" w:rsidR="00471529" w:rsidRPr="00C23017" w:rsidRDefault="00471529" w:rsidP="00471529">
      <w:pPr>
        <w:pStyle w:val="block"/>
        <w:spacing w:after="0" w:line="240" w:lineRule="atLeast"/>
        <w:ind w:left="540"/>
        <w:jc w:val="both"/>
        <w:rPr>
          <w:i/>
          <w:iCs/>
          <w:color w:val="0000FF"/>
          <w:szCs w:val="22"/>
          <w:highlight w:val="cyan"/>
        </w:rPr>
      </w:pPr>
    </w:p>
    <w:p w14:paraId="1677FF9A" w14:textId="7E8C1865" w:rsidR="002A0CAA" w:rsidRDefault="00471529" w:rsidP="00471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Times New Roman"/>
          <w:sz w:val="22"/>
          <w:szCs w:val="22"/>
        </w:rPr>
      </w:pPr>
      <w:r w:rsidRPr="00C23017">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BA1030">
        <w:rPr>
          <w:rFonts w:ascii="Times New Roman" w:hAnsi="Times New Roman" w:cs="Times New Roman"/>
          <w:sz w:val="22"/>
          <w:szCs w:val="22"/>
        </w:rPr>
        <w:t>, but</w:t>
      </w:r>
      <w:r w:rsidRPr="00C23017">
        <w:rPr>
          <w:rFonts w:ascii="Times New Roman" w:hAnsi="Times New Roman" w:cs="Times New Roman"/>
          <w:sz w:val="22"/>
          <w:szCs w:val="22"/>
        </w:rPr>
        <w:t xml:space="preserve"> does not include fair value information for financial assets and financial liabilities measured at </w:t>
      </w:r>
      <w:proofErr w:type="spellStart"/>
      <w:r w:rsidRPr="00C23017">
        <w:rPr>
          <w:rFonts w:ascii="Times New Roman" w:hAnsi="Times New Roman" w:cs="Times New Roman"/>
          <w:sz w:val="22"/>
          <w:szCs w:val="22"/>
        </w:rPr>
        <w:t>amortised</w:t>
      </w:r>
      <w:proofErr w:type="spellEnd"/>
      <w:r w:rsidRPr="00C23017">
        <w:rPr>
          <w:rFonts w:ascii="Times New Roman" w:hAnsi="Times New Roman" w:cs="Times New Roman"/>
          <w:sz w:val="22"/>
          <w:szCs w:val="22"/>
        </w:rPr>
        <w:t xml:space="preserve"> cost if the carrying amount is a reasonable approximation of fair value.</w:t>
      </w:r>
    </w:p>
    <w:p w14:paraId="45E962D5" w14:textId="77777777" w:rsidR="002A0CAA" w:rsidRDefault="002A0CAA" w:rsidP="00471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Times New Roman"/>
          <w:sz w:val="22"/>
          <w:szCs w:val="22"/>
        </w:rPr>
      </w:pPr>
    </w:p>
    <w:p w14:paraId="7F8CFA86" w14:textId="14957D02" w:rsidR="00BA0DC4" w:rsidRPr="00C23017" w:rsidRDefault="0006410B" w:rsidP="00471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Times New Roman"/>
          <w:i/>
          <w:iCs/>
          <w:sz w:val="22"/>
          <w:szCs w:val="22"/>
        </w:rPr>
        <w:sectPr w:rsidR="00BA0DC4" w:rsidRPr="00C23017" w:rsidSect="00005875">
          <w:headerReference w:type="default" r:id="rId20"/>
          <w:type w:val="nextColumn"/>
          <w:pgSz w:w="11909" w:h="16834" w:code="9"/>
          <w:pgMar w:top="691" w:right="1152" w:bottom="576" w:left="1152" w:header="720" w:footer="720" w:gutter="0"/>
          <w:cols w:space="720"/>
        </w:sectPr>
      </w:pPr>
      <w:r w:rsidRPr="00C23017">
        <w:rPr>
          <w:rFonts w:ascii="Times New Roman" w:hAnsi="Times New Roman" w:cs="Times New Roman"/>
          <w:noProof/>
          <w:color w:val="000000"/>
          <w:szCs w:val="22"/>
        </w:rPr>
        <w:t xml:space="preserve"> </w:t>
      </w:r>
    </w:p>
    <w:tbl>
      <w:tblPr>
        <w:tblW w:w="14600" w:type="dxa"/>
        <w:tblInd w:w="360" w:type="dxa"/>
        <w:tblLayout w:type="fixed"/>
        <w:tblLook w:val="04A0" w:firstRow="1" w:lastRow="0" w:firstColumn="1" w:lastColumn="0" w:noHBand="0" w:noVBand="1"/>
      </w:tblPr>
      <w:tblGrid>
        <w:gridCol w:w="4770"/>
        <w:gridCol w:w="1260"/>
        <w:gridCol w:w="1170"/>
        <w:gridCol w:w="1440"/>
        <w:gridCol w:w="236"/>
        <w:gridCol w:w="994"/>
        <w:gridCol w:w="236"/>
        <w:gridCol w:w="834"/>
        <w:gridCol w:w="236"/>
        <w:gridCol w:w="844"/>
        <w:gridCol w:w="236"/>
        <w:gridCol w:w="1020"/>
        <w:gridCol w:w="236"/>
        <w:gridCol w:w="1088"/>
      </w:tblGrid>
      <w:tr w:rsidR="00695841" w:rsidRPr="00D433AA" w14:paraId="15939997" w14:textId="77777777" w:rsidTr="00DD1CA8">
        <w:trPr>
          <w:trHeight w:val="20"/>
        </w:trPr>
        <w:tc>
          <w:tcPr>
            <w:tcW w:w="4770" w:type="dxa"/>
          </w:tcPr>
          <w:p w14:paraId="12ABED3D" w14:textId="77777777" w:rsidR="00695841" w:rsidRPr="00D433AA" w:rsidRDefault="00695841">
            <w:pPr>
              <w:spacing w:line="240" w:lineRule="auto"/>
              <w:ind w:left="160" w:right="-90" w:hanging="180"/>
              <w:rPr>
                <w:rFonts w:ascii="Times New Roman" w:hAnsi="Times New Roman" w:cs="Times New Roman"/>
                <w:sz w:val="22"/>
                <w:szCs w:val="22"/>
              </w:rPr>
            </w:pPr>
          </w:p>
        </w:tc>
        <w:tc>
          <w:tcPr>
            <w:tcW w:w="9830" w:type="dxa"/>
            <w:gridSpan w:val="13"/>
          </w:tcPr>
          <w:p w14:paraId="1DE281A0" w14:textId="04FBA32D" w:rsidR="00695841" w:rsidRPr="00D433AA" w:rsidRDefault="00695841">
            <w:pPr>
              <w:pStyle w:val="acctfourfigures"/>
              <w:tabs>
                <w:tab w:val="clear" w:pos="765"/>
                <w:tab w:val="decimal" w:pos="595"/>
              </w:tabs>
              <w:spacing w:line="240" w:lineRule="auto"/>
              <w:ind w:left="-43" w:right="-86"/>
              <w:jc w:val="center"/>
              <w:rPr>
                <w:szCs w:val="22"/>
              </w:rPr>
            </w:pPr>
            <w:r w:rsidRPr="00D433AA">
              <w:rPr>
                <w:b/>
                <w:bCs/>
                <w:szCs w:val="22"/>
              </w:rPr>
              <w:t>Consolidated financial statements</w:t>
            </w:r>
          </w:p>
        </w:tc>
      </w:tr>
      <w:tr w:rsidR="00695841" w:rsidRPr="00D433AA" w14:paraId="0A10D02E" w14:textId="77777777" w:rsidTr="00DD1CA8">
        <w:trPr>
          <w:trHeight w:val="20"/>
        </w:trPr>
        <w:tc>
          <w:tcPr>
            <w:tcW w:w="4770" w:type="dxa"/>
          </w:tcPr>
          <w:p w14:paraId="5A77EDC0" w14:textId="77777777" w:rsidR="00695841" w:rsidRPr="00D433AA" w:rsidRDefault="00695841">
            <w:pPr>
              <w:spacing w:line="240" w:lineRule="auto"/>
              <w:ind w:right="-90"/>
              <w:rPr>
                <w:rFonts w:ascii="Times New Roman" w:hAnsi="Times New Roman" w:cs="Times New Roman"/>
                <w:sz w:val="22"/>
                <w:szCs w:val="22"/>
              </w:rPr>
            </w:pPr>
          </w:p>
        </w:tc>
        <w:tc>
          <w:tcPr>
            <w:tcW w:w="5100" w:type="dxa"/>
            <w:gridSpan w:val="5"/>
          </w:tcPr>
          <w:p w14:paraId="0EE3E92A" w14:textId="77777777" w:rsidR="00695841" w:rsidRPr="00D433AA" w:rsidRDefault="00695841">
            <w:pPr>
              <w:pStyle w:val="acctfourfigures"/>
              <w:tabs>
                <w:tab w:val="clear" w:pos="765"/>
                <w:tab w:val="decimal" w:pos="658"/>
              </w:tabs>
              <w:spacing w:line="240" w:lineRule="auto"/>
              <w:ind w:left="-43" w:right="-86"/>
              <w:jc w:val="center"/>
              <w:rPr>
                <w:szCs w:val="22"/>
              </w:rPr>
            </w:pPr>
            <w:r w:rsidRPr="00D433AA">
              <w:rPr>
                <w:b/>
                <w:bCs/>
                <w:szCs w:val="22"/>
                <w:lang w:bidi="th-TH"/>
              </w:rPr>
              <w:t>Carrying amount</w:t>
            </w:r>
          </w:p>
        </w:tc>
        <w:tc>
          <w:tcPr>
            <w:tcW w:w="236" w:type="dxa"/>
          </w:tcPr>
          <w:p w14:paraId="5874AE39" w14:textId="77777777" w:rsidR="00695841" w:rsidRPr="00D433AA" w:rsidRDefault="00695841">
            <w:pPr>
              <w:pStyle w:val="acctfourfigures"/>
              <w:tabs>
                <w:tab w:val="clear" w:pos="765"/>
                <w:tab w:val="decimal" w:pos="595"/>
              </w:tabs>
              <w:spacing w:line="240" w:lineRule="auto"/>
              <w:ind w:left="-43" w:right="-86"/>
              <w:rPr>
                <w:szCs w:val="22"/>
              </w:rPr>
            </w:pPr>
          </w:p>
        </w:tc>
        <w:tc>
          <w:tcPr>
            <w:tcW w:w="4494" w:type="dxa"/>
            <w:gridSpan w:val="7"/>
          </w:tcPr>
          <w:p w14:paraId="0F4CA2DE" w14:textId="77777777" w:rsidR="00695841" w:rsidRPr="00D433AA" w:rsidRDefault="00695841">
            <w:pPr>
              <w:pStyle w:val="acctfourfigures"/>
              <w:tabs>
                <w:tab w:val="clear" w:pos="765"/>
                <w:tab w:val="decimal" w:pos="595"/>
              </w:tabs>
              <w:spacing w:line="240" w:lineRule="auto"/>
              <w:ind w:left="-43" w:right="-86"/>
              <w:jc w:val="center"/>
              <w:rPr>
                <w:szCs w:val="22"/>
              </w:rPr>
            </w:pPr>
            <w:r w:rsidRPr="00D433AA">
              <w:rPr>
                <w:b/>
                <w:bCs/>
                <w:szCs w:val="22"/>
                <w:lang w:bidi="th-TH"/>
              </w:rPr>
              <w:t>Fair value</w:t>
            </w:r>
          </w:p>
        </w:tc>
      </w:tr>
      <w:tr w:rsidR="00695841" w:rsidRPr="00D433AA" w14:paraId="2390A381" w14:textId="77777777" w:rsidTr="00DD1CA8">
        <w:trPr>
          <w:trHeight w:val="20"/>
        </w:trPr>
        <w:tc>
          <w:tcPr>
            <w:tcW w:w="4770" w:type="dxa"/>
          </w:tcPr>
          <w:p w14:paraId="420F2AA9" w14:textId="77777777" w:rsidR="00695841" w:rsidRPr="00D433AA" w:rsidRDefault="00695841">
            <w:pPr>
              <w:spacing w:line="240" w:lineRule="auto"/>
              <w:ind w:left="160" w:right="-90" w:hanging="180"/>
              <w:rPr>
                <w:rFonts w:ascii="Times New Roman" w:hAnsi="Times New Roman" w:cs="Times New Roman"/>
                <w:b/>
                <w:bCs/>
                <w:i/>
                <w:iCs/>
                <w:sz w:val="22"/>
                <w:szCs w:val="22"/>
              </w:rPr>
            </w:pPr>
          </w:p>
          <w:p w14:paraId="5AE466D7" w14:textId="77777777" w:rsidR="00695841" w:rsidRPr="00D433AA" w:rsidRDefault="00695841">
            <w:pPr>
              <w:spacing w:line="240" w:lineRule="auto"/>
              <w:ind w:left="160" w:right="-90" w:hanging="180"/>
              <w:rPr>
                <w:rFonts w:ascii="Times New Roman" w:hAnsi="Times New Roman" w:cs="Times New Roman"/>
                <w:b/>
                <w:bCs/>
                <w:i/>
                <w:iCs/>
                <w:sz w:val="22"/>
                <w:szCs w:val="22"/>
              </w:rPr>
            </w:pPr>
          </w:p>
          <w:p w14:paraId="6D669B98" w14:textId="77777777" w:rsidR="00C63ABA" w:rsidRDefault="00C63ABA" w:rsidP="00DD1CA8">
            <w:pPr>
              <w:spacing w:line="240" w:lineRule="auto"/>
              <w:ind w:right="-90"/>
              <w:rPr>
                <w:rFonts w:ascii="Times New Roman" w:hAnsi="Times New Roman" w:cstheme="minorBidi"/>
                <w:b/>
                <w:bCs/>
                <w:i/>
                <w:iCs/>
                <w:sz w:val="22"/>
                <w:szCs w:val="22"/>
              </w:rPr>
            </w:pPr>
          </w:p>
          <w:p w14:paraId="209B3110" w14:textId="3E94CC18" w:rsidR="00695841" w:rsidRPr="00D433AA" w:rsidRDefault="00695841" w:rsidP="00DD1CA8">
            <w:pPr>
              <w:spacing w:line="240" w:lineRule="auto"/>
              <w:ind w:right="-90"/>
              <w:rPr>
                <w:rFonts w:ascii="Times New Roman" w:hAnsi="Times New Roman" w:cs="Times New Roman"/>
                <w:sz w:val="22"/>
                <w:szCs w:val="22"/>
              </w:rPr>
            </w:pPr>
            <w:proofErr w:type="gramStart"/>
            <w:r w:rsidRPr="00D433AA">
              <w:rPr>
                <w:rFonts w:ascii="Times New Roman" w:hAnsi="Times New Roman" w:cs="Times New Roman"/>
                <w:b/>
                <w:bCs/>
                <w:i/>
                <w:iCs/>
                <w:sz w:val="22"/>
                <w:szCs w:val="22"/>
              </w:rPr>
              <w:t>At</w:t>
            </w:r>
            <w:proofErr w:type="gramEnd"/>
            <w:r w:rsidRPr="00D433AA">
              <w:rPr>
                <w:rFonts w:ascii="Times New Roman" w:hAnsi="Times New Roman" w:cs="Times New Roman"/>
                <w:b/>
                <w:bCs/>
                <w:i/>
                <w:iCs/>
                <w:sz w:val="22"/>
                <w:szCs w:val="22"/>
              </w:rPr>
              <w:t xml:space="preserve"> </w:t>
            </w:r>
            <w:r w:rsidR="009C0F8B">
              <w:rPr>
                <w:rFonts w:ascii="Times New Roman" w:hAnsi="Times New Roman" w:cs="Times New Roman"/>
                <w:b/>
                <w:bCs/>
                <w:i/>
                <w:iCs/>
                <w:sz w:val="22"/>
                <w:szCs w:val="22"/>
              </w:rPr>
              <w:t>31 March 202</w:t>
            </w:r>
            <w:r w:rsidR="00FF188A">
              <w:rPr>
                <w:rFonts w:ascii="Times New Roman" w:hAnsi="Times New Roman" w:cs="Times New Roman"/>
                <w:b/>
                <w:bCs/>
                <w:i/>
                <w:iCs/>
                <w:sz w:val="22"/>
                <w:szCs w:val="22"/>
              </w:rPr>
              <w:t>6</w:t>
            </w:r>
          </w:p>
        </w:tc>
        <w:tc>
          <w:tcPr>
            <w:tcW w:w="1260" w:type="dxa"/>
          </w:tcPr>
          <w:p w14:paraId="6E91BA07"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p>
          <w:p w14:paraId="679A93F4" w14:textId="77777777" w:rsidR="00695841" w:rsidRPr="00D433AA" w:rsidRDefault="00695841">
            <w:pPr>
              <w:pStyle w:val="acctfourfigures"/>
              <w:tabs>
                <w:tab w:val="clear" w:pos="765"/>
                <w:tab w:val="decimal" w:pos="591"/>
              </w:tabs>
              <w:spacing w:line="240" w:lineRule="auto"/>
              <w:ind w:left="-43" w:right="-86"/>
              <w:jc w:val="center"/>
              <w:rPr>
                <w:color w:val="000000"/>
                <w:szCs w:val="22"/>
              </w:rPr>
            </w:pPr>
          </w:p>
          <w:p w14:paraId="79568373" w14:textId="77777777" w:rsidR="00695841" w:rsidRPr="00D433AA" w:rsidRDefault="00695841" w:rsidP="00DD1CA8">
            <w:pPr>
              <w:pStyle w:val="acctfourfigures"/>
              <w:tabs>
                <w:tab w:val="clear" w:pos="765"/>
                <w:tab w:val="decimal" w:pos="591"/>
              </w:tabs>
              <w:spacing w:line="240" w:lineRule="auto"/>
              <w:ind w:right="-86"/>
              <w:rPr>
                <w:color w:val="000000"/>
                <w:szCs w:val="22"/>
              </w:rPr>
            </w:pPr>
            <w:r w:rsidRPr="00D433AA">
              <w:rPr>
                <w:color w:val="000000"/>
                <w:szCs w:val="22"/>
              </w:rPr>
              <w:t>Hedging instruments</w:t>
            </w:r>
          </w:p>
        </w:tc>
        <w:tc>
          <w:tcPr>
            <w:tcW w:w="1170" w:type="dxa"/>
          </w:tcPr>
          <w:p w14:paraId="53A1ECC6" w14:textId="77777777" w:rsidR="00695841" w:rsidRPr="00D433AA" w:rsidRDefault="00695841" w:rsidP="00DD1CA8">
            <w:pPr>
              <w:tabs>
                <w:tab w:val="decimal" w:pos="789"/>
              </w:tabs>
              <w:spacing w:line="240" w:lineRule="auto"/>
              <w:ind w:right="-86"/>
              <w:rPr>
                <w:rFonts w:ascii="Times New Roman" w:hAnsi="Times New Roman" w:cs="Times New Roman"/>
                <w:color w:val="000000"/>
                <w:sz w:val="22"/>
                <w:szCs w:val="22"/>
                <w:lang w:val="en-GB" w:bidi="ar-SA"/>
              </w:rPr>
            </w:pPr>
            <w:r w:rsidRPr="00D433AA">
              <w:rPr>
                <w:rFonts w:ascii="Times New Roman" w:hAnsi="Times New Roman" w:cs="Times New Roman"/>
                <w:color w:val="000000"/>
                <w:sz w:val="22"/>
                <w:szCs w:val="22"/>
                <w:lang w:val="en-GB" w:bidi="ar-SA"/>
              </w:rPr>
              <w:t>Financial instruments measured at FVOCI</w:t>
            </w:r>
          </w:p>
        </w:tc>
        <w:tc>
          <w:tcPr>
            <w:tcW w:w="1440" w:type="dxa"/>
          </w:tcPr>
          <w:p w14:paraId="0605448B" w14:textId="77777777" w:rsidR="00695841" w:rsidRPr="00D433AA" w:rsidRDefault="00695841" w:rsidP="00DD1CA8">
            <w:pPr>
              <w:pStyle w:val="acctfourfigures"/>
              <w:tabs>
                <w:tab w:val="clear" w:pos="765"/>
                <w:tab w:val="decimal" w:pos="285"/>
              </w:tabs>
              <w:spacing w:line="240" w:lineRule="auto"/>
              <w:jc w:val="center"/>
              <w:rPr>
                <w:szCs w:val="22"/>
                <w:lang w:val="en-US" w:bidi="th-TH"/>
              </w:rPr>
            </w:pPr>
            <w:r w:rsidRPr="00D433AA">
              <w:rPr>
                <w:color w:val="000000"/>
                <w:szCs w:val="22"/>
              </w:rPr>
              <w:t xml:space="preserve">Financial instruments measured at </w:t>
            </w:r>
            <w:r w:rsidRPr="0031543A">
              <w:rPr>
                <w:color w:val="000000"/>
                <w:spacing w:val="-4"/>
                <w:szCs w:val="22"/>
              </w:rPr>
              <w:t>amortised</w:t>
            </w:r>
            <w:r w:rsidR="0031543A">
              <w:rPr>
                <w:rFonts w:cstheme="minorBidi" w:hint="cs"/>
                <w:color w:val="000000"/>
                <w:spacing w:val="-4"/>
                <w:szCs w:val="28"/>
                <w:cs/>
                <w:lang w:bidi="th-TH"/>
              </w:rPr>
              <w:t xml:space="preserve"> </w:t>
            </w:r>
            <w:r w:rsidRPr="0031543A">
              <w:rPr>
                <w:color w:val="000000"/>
                <w:spacing w:val="-4"/>
                <w:szCs w:val="22"/>
              </w:rPr>
              <w:t>cost</w:t>
            </w:r>
          </w:p>
        </w:tc>
        <w:tc>
          <w:tcPr>
            <w:tcW w:w="236" w:type="dxa"/>
          </w:tcPr>
          <w:p w14:paraId="13234F75" w14:textId="77777777" w:rsidR="00695841" w:rsidRPr="00D433AA" w:rsidRDefault="00695841">
            <w:pPr>
              <w:tabs>
                <w:tab w:val="decimal" w:pos="595"/>
              </w:tabs>
              <w:spacing w:line="240" w:lineRule="auto"/>
              <w:ind w:left="-43" w:right="-86"/>
              <w:rPr>
                <w:rFonts w:ascii="Times New Roman" w:hAnsi="Times New Roman" w:cs="Times New Roman"/>
                <w:sz w:val="22"/>
                <w:szCs w:val="22"/>
              </w:rPr>
            </w:pPr>
          </w:p>
        </w:tc>
        <w:tc>
          <w:tcPr>
            <w:tcW w:w="994" w:type="dxa"/>
            <w:vAlign w:val="bottom"/>
          </w:tcPr>
          <w:p w14:paraId="4CABEF81" w14:textId="77777777" w:rsidR="00695841" w:rsidRPr="00D433AA" w:rsidRDefault="00695841" w:rsidP="00DD1CA8">
            <w:pPr>
              <w:pStyle w:val="acctfourfigures"/>
              <w:tabs>
                <w:tab w:val="clear" w:pos="765"/>
              </w:tabs>
              <w:spacing w:line="240" w:lineRule="auto"/>
              <w:ind w:right="-86"/>
              <w:rPr>
                <w:szCs w:val="22"/>
                <w:lang w:bidi="th-TH"/>
              </w:rPr>
            </w:pPr>
            <w:r w:rsidRPr="00D433AA">
              <w:rPr>
                <w:szCs w:val="22"/>
                <w:lang w:bidi="th-TH"/>
              </w:rPr>
              <w:t>Total</w:t>
            </w:r>
          </w:p>
        </w:tc>
        <w:tc>
          <w:tcPr>
            <w:tcW w:w="236" w:type="dxa"/>
          </w:tcPr>
          <w:p w14:paraId="7B1003F2" w14:textId="77777777" w:rsidR="00695841" w:rsidRPr="00D433AA" w:rsidRDefault="00695841">
            <w:pPr>
              <w:pStyle w:val="acctfourfigures"/>
              <w:tabs>
                <w:tab w:val="clear" w:pos="765"/>
              </w:tabs>
              <w:spacing w:line="240" w:lineRule="auto"/>
              <w:ind w:left="-43" w:right="-86"/>
              <w:jc w:val="center"/>
              <w:rPr>
                <w:szCs w:val="22"/>
                <w:cs/>
                <w:lang w:bidi="th-TH"/>
              </w:rPr>
            </w:pPr>
          </w:p>
        </w:tc>
        <w:tc>
          <w:tcPr>
            <w:tcW w:w="834" w:type="dxa"/>
            <w:vAlign w:val="bottom"/>
          </w:tcPr>
          <w:p w14:paraId="3074642F" w14:textId="77777777" w:rsidR="00695841" w:rsidRPr="00D433AA" w:rsidRDefault="00695841" w:rsidP="00DD1CA8">
            <w:pPr>
              <w:pStyle w:val="acctfourfigures"/>
              <w:tabs>
                <w:tab w:val="clear" w:pos="765"/>
              </w:tabs>
              <w:spacing w:line="240" w:lineRule="auto"/>
              <w:ind w:right="-86"/>
              <w:rPr>
                <w:szCs w:val="22"/>
              </w:rPr>
            </w:pPr>
            <w:r w:rsidRPr="00D433AA">
              <w:rPr>
                <w:szCs w:val="22"/>
                <w:lang w:bidi="th-TH"/>
              </w:rPr>
              <w:t>Level 1</w:t>
            </w:r>
          </w:p>
        </w:tc>
        <w:tc>
          <w:tcPr>
            <w:tcW w:w="236" w:type="dxa"/>
          </w:tcPr>
          <w:p w14:paraId="7C342FEB" w14:textId="77777777" w:rsidR="00695841" w:rsidRPr="00D433AA" w:rsidRDefault="00695841">
            <w:pPr>
              <w:pStyle w:val="acctfourfigures"/>
              <w:tabs>
                <w:tab w:val="clear" w:pos="765"/>
              </w:tabs>
              <w:spacing w:line="240" w:lineRule="auto"/>
              <w:ind w:left="-43" w:right="-86"/>
              <w:jc w:val="center"/>
              <w:rPr>
                <w:szCs w:val="22"/>
                <w:cs/>
                <w:lang w:bidi="th-TH"/>
              </w:rPr>
            </w:pPr>
          </w:p>
        </w:tc>
        <w:tc>
          <w:tcPr>
            <w:tcW w:w="844" w:type="dxa"/>
            <w:vAlign w:val="bottom"/>
          </w:tcPr>
          <w:p w14:paraId="791F4A32" w14:textId="77777777" w:rsidR="00695841" w:rsidRPr="00D433AA" w:rsidRDefault="00695841">
            <w:pPr>
              <w:pStyle w:val="acctfourfigures"/>
              <w:tabs>
                <w:tab w:val="clear" w:pos="765"/>
              </w:tabs>
              <w:spacing w:line="240" w:lineRule="auto"/>
              <w:ind w:left="-43" w:right="-86"/>
              <w:jc w:val="center"/>
              <w:rPr>
                <w:szCs w:val="22"/>
              </w:rPr>
            </w:pPr>
            <w:r w:rsidRPr="00D433AA">
              <w:rPr>
                <w:szCs w:val="22"/>
                <w:lang w:bidi="th-TH"/>
              </w:rPr>
              <w:t>Level 2</w:t>
            </w:r>
          </w:p>
        </w:tc>
        <w:tc>
          <w:tcPr>
            <w:tcW w:w="236" w:type="dxa"/>
          </w:tcPr>
          <w:p w14:paraId="406E5BDF" w14:textId="77777777" w:rsidR="00695841" w:rsidRPr="00D433AA" w:rsidRDefault="00695841">
            <w:pPr>
              <w:spacing w:line="240" w:lineRule="auto"/>
              <w:ind w:left="-43" w:right="-86"/>
              <w:jc w:val="center"/>
              <w:rPr>
                <w:rFonts w:ascii="Times New Roman" w:hAnsi="Times New Roman" w:cs="Times New Roman"/>
                <w:sz w:val="22"/>
                <w:szCs w:val="22"/>
                <w:cs/>
              </w:rPr>
            </w:pPr>
          </w:p>
        </w:tc>
        <w:tc>
          <w:tcPr>
            <w:tcW w:w="1020" w:type="dxa"/>
            <w:vAlign w:val="bottom"/>
          </w:tcPr>
          <w:p w14:paraId="64C74FA7" w14:textId="77777777" w:rsidR="00695841" w:rsidRPr="00D433AA" w:rsidRDefault="00695841">
            <w:pPr>
              <w:spacing w:line="240" w:lineRule="auto"/>
              <w:ind w:left="-43" w:right="-86"/>
              <w:jc w:val="center"/>
              <w:rPr>
                <w:rFonts w:ascii="Times New Roman" w:hAnsi="Times New Roman" w:cs="Times New Roman"/>
                <w:sz w:val="22"/>
                <w:szCs w:val="22"/>
              </w:rPr>
            </w:pPr>
            <w:r w:rsidRPr="00D433AA">
              <w:rPr>
                <w:rFonts w:ascii="Times New Roman" w:hAnsi="Times New Roman" w:cs="Times New Roman"/>
                <w:sz w:val="22"/>
                <w:szCs w:val="22"/>
              </w:rPr>
              <w:t>Level 3</w:t>
            </w:r>
          </w:p>
        </w:tc>
        <w:tc>
          <w:tcPr>
            <w:tcW w:w="236" w:type="dxa"/>
          </w:tcPr>
          <w:p w14:paraId="4D47AB1C" w14:textId="77777777" w:rsidR="00695841" w:rsidRPr="00D433AA" w:rsidRDefault="00695841">
            <w:pPr>
              <w:pStyle w:val="acctfourfigures"/>
              <w:tabs>
                <w:tab w:val="clear" w:pos="765"/>
              </w:tabs>
              <w:spacing w:line="240" w:lineRule="auto"/>
              <w:ind w:left="-43" w:right="-86"/>
              <w:jc w:val="center"/>
              <w:rPr>
                <w:szCs w:val="22"/>
                <w:cs/>
                <w:lang w:bidi="th-TH"/>
              </w:rPr>
            </w:pPr>
          </w:p>
        </w:tc>
        <w:tc>
          <w:tcPr>
            <w:tcW w:w="1088" w:type="dxa"/>
            <w:vAlign w:val="bottom"/>
          </w:tcPr>
          <w:p w14:paraId="517C2B29" w14:textId="77777777" w:rsidR="00695841" w:rsidRPr="00D433AA" w:rsidRDefault="00695841">
            <w:pPr>
              <w:pStyle w:val="acctfourfigures"/>
              <w:tabs>
                <w:tab w:val="clear" w:pos="765"/>
              </w:tabs>
              <w:spacing w:line="240" w:lineRule="auto"/>
              <w:ind w:left="-43" w:right="-86"/>
              <w:jc w:val="center"/>
              <w:rPr>
                <w:szCs w:val="22"/>
                <w:lang w:bidi="th-TH"/>
              </w:rPr>
            </w:pPr>
            <w:r w:rsidRPr="00D433AA">
              <w:rPr>
                <w:szCs w:val="22"/>
                <w:lang w:bidi="th-TH"/>
              </w:rPr>
              <w:t>Total</w:t>
            </w:r>
          </w:p>
        </w:tc>
      </w:tr>
      <w:tr w:rsidR="00695841" w:rsidRPr="00D433AA" w14:paraId="0CC24057" w14:textId="77777777" w:rsidTr="00DD1CA8">
        <w:trPr>
          <w:trHeight w:val="20"/>
        </w:trPr>
        <w:tc>
          <w:tcPr>
            <w:tcW w:w="4770" w:type="dxa"/>
          </w:tcPr>
          <w:p w14:paraId="7EDD5D02" w14:textId="77777777" w:rsidR="00695841" w:rsidRPr="00D433AA" w:rsidRDefault="00695841">
            <w:pPr>
              <w:spacing w:line="240" w:lineRule="auto"/>
              <w:ind w:left="160" w:right="-90" w:hanging="180"/>
              <w:rPr>
                <w:rFonts w:ascii="Times New Roman" w:hAnsi="Times New Roman" w:cs="Times New Roman"/>
                <w:sz w:val="22"/>
                <w:szCs w:val="22"/>
              </w:rPr>
            </w:pPr>
          </w:p>
        </w:tc>
        <w:tc>
          <w:tcPr>
            <w:tcW w:w="9830" w:type="dxa"/>
            <w:gridSpan w:val="13"/>
          </w:tcPr>
          <w:p w14:paraId="53235009" w14:textId="77777777" w:rsidR="00695841" w:rsidRPr="00D433AA" w:rsidRDefault="00695841">
            <w:pPr>
              <w:pStyle w:val="acctfourfigures"/>
              <w:tabs>
                <w:tab w:val="clear" w:pos="765"/>
                <w:tab w:val="decimal" w:pos="595"/>
              </w:tabs>
              <w:spacing w:line="240" w:lineRule="auto"/>
              <w:ind w:left="-43" w:right="-86"/>
              <w:jc w:val="center"/>
              <w:rPr>
                <w:szCs w:val="22"/>
              </w:rPr>
            </w:pPr>
            <w:r w:rsidRPr="00D433AA">
              <w:rPr>
                <w:i/>
                <w:iCs/>
                <w:szCs w:val="22"/>
                <w:cs/>
                <w:lang w:bidi="th-TH"/>
              </w:rPr>
              <w:t>(</w:t>
            </w:r>
            <w:r w:rsidRPr="00D433AA">
              <w:rPr>
                <w:i/>
                <w:iCs/>
                <w:szCs w:val="22"/>
                <w:lang w:bidi="th-TH"/>
              </w:rPr>
              <w:t>in thousand Baht)</w:t>
            </w:r>
          </w:p>
        </w:tc>
      </w:tr>
      <w:tr w:rsidR="00695841" w:rsidRPr="00D433AA" w14:paraId="502E3BFB" w14:textId="77777777" w:rsidTr="00DD1CA8">
        <w:trPr>
          <w:trHeight w:val="20"/>
        </w:trPr>
        <w:tc>
          <w:tcPr>
            <w:tcW w:w="4770" w:type="dxa"/>
          </w:tcPr>
          <w:p w14:paraId="132AFFA2" w14:textId="77777777" w:rsidR="00695841" w:rsidRPr="00D433AA" w:rsidRDefault="00695841">
            <w:pPr>
              <w:spacing w:line="240" w:lineRule="auto"/>
              <w:ind w:left="160" w:right="-90" w:hanging="180"/>
              <w:rPr>
                <w:rFonts w:ascii="Times New Roman" w:hAnsi="Times New Roman" w:cs="Times New Roman"/>
                <w:sz w:val="22"/>
                <w:szCs w:val="22"/>
              </w:rPr>
            </w:pPr>
          </w:p>
        </w:tc>
        <w:tc>
          <w:tcPr>
            <w:tcW w:w="9830" w:type="dxa"/>
            <w:gridSpan w:val="13"/>
          </w:tcPr>
          <w:p w14:paraId="0072D3A6" w14:textId="77777777" w:rsidR="00695841" w:rsidRPr="00D433AA" w:rsidRDefault="00695841">
            <w:pPr>
              <w:pStyle w:val="acctfourfigures"/>
              <w:tabs>
                <w:tab w:val="clear" w:pos="765"/>
                <w:tab w:val="decimal" w:pos="595"/>
              </w:tabs>
              <w:spacing w:line="240" w:lineRule="auto"/>
              <w:ind w:left="-43" w:right="-86"/>
              <w:jc w:val="center"/>
              <w:rPr>
                <w:i/>
                <w:iCs/>
                <w:szCs w:val="22"/>
                <w:cs/>
                <w:lang w:bidi="th-TH"/>
              </w:rPr>
            </w:pPr>
          </w:p>
        </w:tc>
      </w:tr>
      <w:tr w:rsidR="00695841" w:rsidRPr="00D433AA" w14:paraId="46876B36" w14:textId="77777777" w:rsidTr="00DD1CA8">
        <w:trPr>
          <w:trHeight w:val="20"/>
        </w:trPr>
        <w:tc>
          <w:tcPr>
            <w:tcW w:w="4770" w:type="dxa"/>
          </w:tcPr>
          <w:p w14:paraId="18BFDA43" w14:textId="77777777" w:rsidR="00695841" w:rsidRPr="00D433AA" w:rsidRDefault="00695841">
            <w:pPr>
              <w:spacing w:line="240" w:lineRule="auto"/>
              <w:ind w:left="-14" w:right="-90"/>
              <w:rPr>
                <w:rFonts w:ascii="Times New Roman" w:hAnsi="Times New Roman" w:cs="Times New Roman"/>
                <w:b/>
                <w:bCs/>
                <w:i/>
                <w:iCs/>
                <w:sz w:val="22"/>
                <w:szCs w:val="22"/>
              </w:rPr>
            </w:pPr>
            <w:r w:rsidRPr="00D433AA">
              <w:rPr>
                <w:rFonts w:ascii="Times New Roman" w:hAnsi="Times New Roman" w:cs="Times New Roman"/>
                <w:b/>
                <w:bCs/>
                <w:i/>
                <w:iCs/>
                <w:sz w:val="22"/>
                <w:szCs w:val="22"/>
              </w:rPr>
              <w:t>Financial assets</w:t>
            </w:r>
          </w:p>
        </w:tc>
        <w:tc>
          <w:tcPr>
            <w:tcW w:w="1260" w:type="dxa"/>
          </w:tcPr>
          <w:p w14:paraId="0E5570F8" w14:textId="77777777" w:rsidR="00695841" w:rsidRPr="00414EF5" w:rsidRDefault="00695841">
            <w:pPr>
              <w:pStyle w:val="acctfourfigures"/>
              <w:tabs>
                <w:tab w:val="clear" w:pos="765"/>
                <w:tab w:val="decimal" w:pos="860"/>
              </w:tabs>
              <w:spacing w:line="240" w:lineRule="auto"/>
              <w:ind w:left="-43" w:right="-86"/>
              <w:rPr>
                <w:szCs w:val="22"/>
              </w:rPr>
            </w:pPr>
          </w:p>
        </w:tc>
        <w:tc>
          <w:tcPr>
            <w:tcW w:w="1170" w:type="dxa"/>
          </w:tcPr>
          <w:p w14:paraId="7EDB8327" w14:textId="77777777" w:rsidR="00695841" w:rsidRPr="00414EF5" w:rsidRDefault="00695841">
            <w:pPr>
              <w:tabs>
                <w:tab w:val="decimal" w:pos="789"/>
              </w:tabs>
              <w:spacing w:line="240" w:lineRule="auto"/>
              <w:ind w:left="-43" w:right="-86"/>
              <w:rPr>
                <w:rFonts w:ascii="Times New Roman" w:hAnsi="Times New Roman" w:cs="Times New Roman"/>
                <w:sz w:val="22"/>
                <w:szCs w:val="22"/>
              </w:rPr>
            </w:pPr>
          </w:p>
        </w:tc>
        <w:tc>
          <w:tcPr>
            <w:tcW w:w="1440" w:type="dxa"/>
          </w:tcPr>
          <w:p w14:paraId="46435DB0" w14:textId="77777777" w:rsidR="00695841" w:rsidRPr="00414EF5" w:rsidRDefault="00695841">
            <w:pPr>
              <w:pStyle w:val="acctfourfigures"/>
              <w:tabs>
                <w:tab w:val="clear" w:pos="765"/>
                <w:tab w:val="decimal" w:pos="699"/>
              </w:tabs>
              <w:spacing w:line="240" w:lineRule="auto"/>
              <w:ind w:left="-43"/>
              <w:jc w:val="right"/>
              <w:rPr>
                <w:szCs w:val="22"/>
                <w:lang w:val="en-US" w:bidi="th-TH"/>
              </w:rPr>
            </w:pPr>
          </w:p>
        </w:tc>
        <w:tc>
          <w:tcPr>
            <w:tcW w:w="236" w:type="dxa"/>
          </w:tcPr>
          <w:p w14:paraId="216DFFC8" w14:textId="77777777" w:rsidR="00695841" w:rsidRPr="00414EF5" w:rsidRDefault="00695841">
            <w:pPr>
              <w:tabs>
                <w:tab w:val="decimal" w:pos="595"/>
              </w:tabs>
              <w:spacing w:line="240" w:lineRule="auto"/>
              <w:ind w:left="-43" w:right="-86"/>
              <w:rPr>
                <w:rFonts w:ascii="Times New Roman" w:hAnsi="Times New Roman" w:cs="Times New Roman"/>
                <w:sz w:val="22"/>
                <w:szCs w:val="22"/>
              </w:rPr>
            </w:pPr>
          </w:p>
        </w:tc>
        <w:tc>
          <w:tcPr>
            <w:tcW w:w="994" w:type="dxa"/>
          </w:tcPr>
          <w:p w14:paraId="13FA6324" w14:textId="77777777" w:rsidR="00695841" w:rsidRPr="00414EF5" w:rsidRDefault="00695841">
            <w:pPr>
              <w:pStyle w:val="acctfourfigures"/>
              <w:tabs>
                <w:tab w:val="clear" w:pos="765"/>
                <w:tab w:val="decimal" w:pos="658"/>
              </w:tabs>
              <w:spacing w:line="240" w:lineRule="auto"/>
              <w:ind w:left="-43" w:right="-86"/>
              <w:rPr>
                <w:szCs w:val="22"/>
              </w:rPr>
            </w:pPr>
          </w:p>
        </w:tc>
        <w:tc>
          <w:tcPr>
            <w:tcW w:w="236" w:type="dxa"/>
          </w:tcPr>
          <w:p w14:paraId="07BA1A7F" w14:textId="77777777" w:rsidR="00695841" w:rsidRPr="00414EF5" w:rsidRDefault="00695841">
            <w:pPr>
              <w:pStyle w:val="acctfourfigures"/>
              <w:tabs>
                <w:tab w:val="clear" w:pos="765"/>
                <w:tab w:val="decimal" w:pos="595"/>
              </w:tabs>
              <w:spacing w:line="240" w:lineRule="auto"/>
              <w:ind w:left="-43" w:right="-86"/>
              <w:rPr>
                <w:szCs w:val="22"/>
              </w:rPr>
            </w:pPr>
          </w:p>
        </w:tc>
        <w:tc>
          <w:tcPr>
            <w:tcW w:w="834" w:type="dxa"/>
          </w:tcPr>
          <w:p w14:paraId="09973961" w14:textId="1A161C1E" w:rsidR="00695841" w:rsidRPr="00414EF5" w:rsidRDefault="00695841">
            <w:pPr>
              <w:pStyle w:val="acctfourfigures"/>
              <w:tabs>
                <w:tab w:val="clear" w:pos="765"/>
                <w:tab w:val="decimal" w:pos="658"/>
              </w:tabs>
              <w:spacing w:line="240" w:lineRule="auto"/>
              <w:ind w:left="-43" w:right="-86"/>
              <w:rPr>
                <w:szCs w:val="22"/>
              </w:rPr>
            </w:pPr>
          </w:p>
        </w:tc>
        <w:tc>
          <w:tcPr>
            <w:tcW w:w="236" w:type="dxa"/>
          </w:tcPr>
          <w:p w14:paraId="0980FD68" w14:textId="77777777" w:rsidR="00695841" w:rsidRPr="00414EF5" w:rsidRDefault="00695841">
            <w:pPr>
              <w:pStyle w:val="acctfourfigures"/>
              <w:tabs>
                <w:tab w:val="clear" w:pos="765"/>
                <w:tab w:val="decimal" w:pos="595"/>
              </w:tabs>
              <w:spacing w:line="240" w:lineRule="auto"/>
              <w:ind w:left="-43" w:right="-86"/>
              <w:rPr>
                <w:szCs w:val="22"/>
              </w:rPr>
            </w:pPr>
          </w:p>
        </w:tc>
        <w:tc>
          <w:tcPr>
            <w:tcW w:w="844" w:type="dxa"/>
          </w:tcPr>
          <w:p w14:paraId="348636FA" w14:textId="77777777" w:rsidR="00695841" w:rsidRPr="00414EF5" w:rsidRDefault="00695841">
            <w:pPr>
              <w:pStyle w:val="acctfourfigures"/>
              <w:tabs>
                <w:tab w:val="clear" w:pos="765"/>
                <w:tab w:val="decimal" w:pos="658"/>
              </w:tabs>
              <w:spacing w:line="240" w:lineRule="auto"/>
              <w:ind w:left="-43" w:right="-86"/>
              <w:rPr>
                <w:szCs w:val="22"/>
              </w:rPr>
            </w:pPr>
          </w:p>
        </w:tc>
        <w:tc>
          <w:tcPr>
            <w:tcW w:w="236" w:type="dxa"/>
          </w:tcPr>
          <w:p w14:paraId="1BF7F781" w14:textId="77777777" w:rsidR="00695841" w:rsidRPr="00414EF5" w:rsidRDefault="00695841">
            <w:pPr>
              <w:tabs>
                <w:tab w:val="decimal" w:pos="595"/>
              </w:tabs>
              <w:spacing w:line="240" w:lineRule="auto"/>
              <w:ind w:left="-43" w:right="-86"/>
              <w:rPr>
                <w:rFonts w:ascii="Times New Roman" w:hAnsi="Times New Roman" w:cs="Times New Roman"/>
                <w:sz w:val="22"/>
                <w:szCs w:val="22"/>
              </w:rPr>
            </w:pPr>
          </w:p>
        </w:tc>
        <w:tc>
          <w:tcPr>
            <w:tcW w:w="1020" w:type="dxa"/>
          </w:tcPr>
          <w:p w14:paraId="12DECBCF" w14:textId="77777777" w:rsidR="00695841" w:rsidRPr="00414EF5" w:rsidRDefault="00695841">
            <w:pPr>
              <w:tabs>
                <w:tab w:val="decimal" w:pos="595"/>
              </w:tabs>
              <w:spacing w:line="240" w:lineRule="auto"/>
              <w:ind w:left="-43" w:right="-86"/>
              <w:rPr>
                <w:rFonts w:ascii="Times New Roman" w:hAnsi="Times New Roman" w:cs="Times New Roman"/>
                <w:sz w:val="22"/>
                <w:szCs w:val="22"/>
              </w:rPr>
            </w:pPr>
          </w:p>
        </w:tc>
        <w:tc>
          <w:tcPr>
            <w:tcW w:w="236" w:type="dxa"/>
          </w:tcPr>
          <w:p w14:paraId="083D83AB" w14:textId="77777777" w:rsidR="00695841" w:rsidRPr="00414EF5" w:rsidRDefault="00695841">
            <w:pPr>
              <w:pStyle w:val="acctfourfigures"/>
              <w:tabs>
                <w:tab w:val="clear" w:pos="765"/>
                <w:tab w:val="decimal" w:pos="595"/>
              </w:tabs>
              <w:spacing w:line="240" w:lineRule="auto"/>
              <w:ind w:left="-43" w:right="-86"/>
              <w:rPr>
                <w:szCs w:val="22"/>
              </w:rPr>
            </w:pPr>
          </w:p>
        </w:tc>
        <w:tc>
          <w:tcPr>
            <w:tcW w:w="1088" w:type="dxa"/>
          </w:tcPr>
          <w:p w14:paraId="3AF0E4D4" w14:textId="77777777" w:rsidR="00695841" w:rsidRPr="00414EF5" w:rsidRDefault="00695841">
            <w:pPr>
              <w:pStyle w:val="acctfourfigures"/>
              <w:tabs>
                <w:tab w:val="clear" w:pos="765"/>
                <w:tab w:val="decimal" w:pos="595"/>
              </w:tabs>
              <w:spacing w:line="240" w:lineRule="auto"/>
              <w:ind w:left="-43" w:right="-86"/>
              <w:rPr>
                <w:szCs w:val="22"/>
              </w:rPr>
            </w:pPr>
          </w:p>
        </w:tc>
      </w:tr>
      <w:tr w:rsidR="00496BE7" w:rsidRPr="00D433AA" w14:paraId="09E3D302" w14:textId="77777777" w:rsidTr="00DD1CA8">
        <w:trPr>
          <w:trHeight w:val="20"/>
        </w:trPr>
        <w:tc>
          <w:tcPr>
            <w:tcW w:w="4770" w:type="dxa"/>
          </w:tcPr>
          <w:p w14:paraId="51FE1E4C" w14:textId="77777777" w:rsidR="00496BE7" w:rsidRPr="00496BE7" w:rsidRDefault="00496BE7" w:rsidP="00496BE7">
            <w:pPr>
              <w:spacing w:line="240" w:lineRule="auto"/>
              <w:ind w:left="160" w:right="-90" w:hanging="180"/>
              <w:rPr>
                <w:rFonts w:ascii="Times New Roman" w:hAnsi="Times New Roman" w:cs="Times New Roman"/>
                <w:sz w:val="22"/>
                <w:szCs w:val="22"/>
              </w:rPr>
            </w:pPr>
            <w:r w:rsidRPr="00496BE7">
              <w:rPr>
                <w:rFonts w:ascii="Times New Roman" w:hAnsi="Times New Roman" w:cs="Times New Roman"/>
                <w:sz w:val="22"/>
                <w:szCs w:val="22"/>
              </w:rPr>
              <w:t>Investment in non-marketable equity instrument</w:t>
            </w:r>
          </w:p>
        </w:tc>
        <w:tc>
          <w:tcPr>
            <w:tcW w:w="1260" w:type="dxa"/>
          </w:tcPr>
          <w:p w14:paraId="6CC22C22" w14:textId="63008991" w:rsidR="00496BE7" w:rsidRPr="00F84838" w:rsidRDefault="00496BE7" w:rsidP="00496BE7">
            <w:pPr>
              <w:pStyle w:val="acctfourfigures"/>
              <w:tabs>
                <w:tab w:val="clear" w:pos="765"/>
                <w:tab w:val="decimal" w:pos="790"/>
              </w:tabs>
              <w:spacing w:line="240" w:lineRule="atLeast"/>
              <w:ind w:left="-43" w:right="-50"/>
              <w:rPr>
                <w:szCs w:val="22"/>
                <w:highlight w:val="yellow"/>
                <w:lang w:val="en-US" w:bidi="th-TH"/>
              </w:rPr>
            </w:pPr>
            <w:r w:rsidRPr="00496BE7">
              <w:rPr>
                <w:szCs w:val="22"/>
                <w:cs/>
                <w:lang w:val="en-US" w:bidi="th-TH"/>
              </w:rPr>
              <w:t>-</w:t>
            </w:r>
          </w:p>
        </w:tc>
        <w:tc>
          <w:tcPr>
            <w:tcW w:w="1170" w:type="dxa"/>
          </w:tcPr>
          <w:p w14:paraId="70240C9C" w14:textId="72D9905C" w:rsidR="00496BE7" w:rsidRPr="00F84838" w:rsidRDefault="00496BE7" w:rsidP="00496BE7">
            <w:pPr>
              <w:pStyle w:val="acctfourfigures"/>
              <w:tabs>
                <w:tab w:val="clear" w:pos="765"/>
                <w:tab w:val="decimal" w:pos="940"/>
              </w:tabs>
              <w:spacing w:line="240" w:lineRule="atLeast"/>
              <w:ind w:left="-43" w:right="-50"/>
              <w:rPr>
                <w:szCs w:val="22"/>
                <w:highlight w:val="yellow"/>
                <w:lang w:val="en-US" w:bidi="th-TH"/>
              </w:rPr>
            </w:pPr>
            <w:r w:rsidRPr="000F43D7">
              <w:rPr>
                <w:szCs w:val="22"/>
                <w:cs/>
                <w:lang w:val="en-US" w:bidi="th-TH"/>
              </w:rPr>
              <w:t>7</w:t>
            </w:r>
            <w:r w:rsidRPr="000F43D7">
              <w:rPr>
                <w:szCs w:val="22"/>
                <w:lang w:val="en-US" w:bidi="th-TH"/>
              </w:rPr>
              <w:t>,</w:t>
            </w:r>
            <w:r w:rsidRPr="000F43D7">
              <w:rPr>
                <w:szCs w:val="22"/>
                <w:cs/>
                <w:lang w:val="en-US" w:bidi="th-TH"/>
              </w:rPr>
              <w:t>383</w:t>
            </w:r>
          </w:p>
        </w:tc>
        <w:tc>
          <w:tcPr>
            <w:tcW w:w="1440" w:type="dxa"/>
          </w:tcPr>
          <w:p w14:paraId="3204AB0B" w14:textId="28FD6AB4" w:rsidR="00496BE7" w:rsidRPr="00414EF5" w:rsidRDefault="00496BE7" w:rsidP="00496BE7">
            <w:pPr>
              <w:pStyle w:val="acctfourfigures"/>
              <w:tabs>
                <w:tab w:val="clear" w:pos="765"/>
                <w:tab w:val="decimal" w:pos="670"/>
              </w:tabs>
              <w:spacing w:line="240" w:lineRule="atLeast"/>
              <w:ind w:left="-43" w:right="-50"/>
              <w:rPr>
                <w:szCs w:val="22"/>
                <w:lang w:val="en-US" w:bidi="th-TH"/>
              </w:rPr>
            </w:pPr>
            <w:r w:rsidRPr="00A50969">
              <w:rPr>
                <w:rFonts w:cs="Angsana New"/>
                <w:szCs w:val="22"/>
                <w:cs/>
                <w:lang w:val="en-US" w:bidi="th-TH"/>
              </w:rPr>
              <w:t>-</w:t>
            </w:r>
          </w:p>
        </w:tc>
        <w:tc>
          <w:tcPr>
            <w:tcW w:w="236" w:type="dxa"/>
          </w:tcPr>
          <w:p w14:paraId="78228DE6" w14:textId="77777777" w:rsidR="00496BE7" w:rsidRPr="00414EF5" w:rsidRDefault="00496BE7" w:rsidP="00496BE7">
            <w:pPr>
              <w:tabs>
                <w:tab w:val="clear" w:pos="680"/>
                <w:tab w:val="decimal" w:pos="595"/>
                <w:tab w:val="decimal" w:pos="658"/>
              </w:tabs>
              <w:spacing w:line="240" w:lineRule="auto"/>
              <w:ind w:left="-43" w:right="-86"/>
              <w:rPr>
                <w:rFonts w:ascii="Times New Roman" w:hAnsi="Times New Roman" w:cs="Times New Roman"/>
                <w:sz w:val="22"/>
                <w:szCs w:val="22"/>
              </w:rPr>
            </w:pPr>
          </w:p>
        </w:tc>
        <w:tc>
          <w:tcPr>
            <w:tcW w:w="994" w:type="dxa"/>
          </w:tcPr>
          <w:p w14:paraId="60AAA6A4" w14:textId="3A455635" w:rsidR="00496BE7" w:rsidRPr="000F43D7" w:rsidRDefault="00496BE7" w:rsidP="00496BE7">
            <w:pPr>
              <w:pStyle w:val="acctfourfigures"/>
              <w:tabs>
                <w:tab w:val="clear" w:pos="765"/>
                <w:tab w:val="decimal" w:pos="770"/>
              </w:tabs>
              <w:spacing w:line="240" w:lineRule="atLeast"/>
              <w:ind w:left="-43" w:right="-50"/>
              <w:rPr>
                <w:szCs w:val="22"/>
                <w:highlight w:val="yellow"/>
                <w:lang w:val="en-US" w:bidi="th-TH"/>
              </w:rPr>
            </w:pPr>
            <w:r w:rsidRPr="002A43F0">
              <w:rPr>
                <w:szCs w:val="22"/>
                <w:cs/>
                <w:lang w:val="en-US" w:bidi="th-TH"/>
              </w:rPr>
              <w:t>7</w:t>
            </w:r>
            <w:r w:rsidRPr="002A43F0">
              <w:rPr>
                <w:szCs w:val="22"/>
                <w:lang w:val="en-US" w:bidi="th-TH"/>
              </w:rPr>
              <w:t>,</w:t>
            </w:r>
            <w:r w:rsidRPr="002A43F0">
              <w:rPr>
                <w:szCs w:val="22"/>
                <w:cs/>
                <w:lang w:val="en-US" w:bidi="th-TH"/>
              </w:rPr>
              <w:t>383</w:t>
            </w:r>
          </w:p>
        </w:tc>
        <w:tc>
          <w:tcPr>
            <w:tcW w:w="236" w:type="dxa"/>
          </w:tcPr>
          <w:p w14:paraId="0DC7C59C" w14:textId="77777777" w:rsidR="00496BE7" w:rsidRPr="000F43D7" w:rsidRDefault="00496BE7" w:rsidP="00496BE7">
            <w:pPr>
              <w:pStyle w:val="acctfourfigures"/>
              <w:tabs>
                <w:tab w:val="clear" w:pos="765"/>
                <w:tab w:val="decimal" w:pos="595"/>
                <w:tab w:val="decimal" w:pos="658"/>
              </w:tabs>
              <w:spacing w:line="240" w:lineRule="auto"/>
              <w:ind w:left="-43" w:right="-86"/>
              <w:rPr>
                <w:szCs w:val="22"/>
                <w:highlight w:val="yellow"/>
                <w:lang w:val="en-US" w:bidi="th-TH"/>
              </w:rPr>
            </w:pPr>
          </w:p>
        </w:tc>
        <w:tc>
          <w:tcPr>
            <w:tcW w:w="834" w:type="dxa"/>
          </w:tcPr>
          <w:p w14:paraId="43F4B7F4" w14:textId="207E289D" w:rsidR="00496BE7" w:rsidRPr="000F43D7" w:rsidRDefault="00496BE7" w:rsidP="00496BE7">
            <w:pPr>
              <w:pStyle w:val="acctfourfigures"/>
              <w:tabs>
                <w:tab w:val="clear" w:pos="765"/>
                <w:tab w:val="decimal" w:pos="0"/>
                <w:tab w:val="left" w:pos="390"/>
                <w:tab w:val="left" w:pos="490"/>
              </w:tabs>
              <w:spacing w:line="240" w:lineRule="auto"/>
              <w:ind w:left="-43" w:right="-86"/>
              <w:jc w:val="center"/>
              <w:rPr>
                <w:szCs w:val="22"/>
                <w:highlight w:val="yellow"/>
                <w:lang w:val="en-US" w:bidi="th-TH"/>
              </w:rPr>
            </w:pPr>
            <w:r w:rsidRPr="00496BE7">
              <w:rPr>
                <w:szCs w:val="22"/>
                <w:cs/>
                <w:lang w:val="en-US" w:bidi="th-TH"/>
              </w:rPr>
              <w:t>-</w:t>
            </w:r>
          </w:p>
        </w:tc>
        <w:tc>
          <w:tcPr>
            <w:tcW w:w="236" w:type="dxa"/>
          </w:tcPr>
          <w:p w14:paraId="1E41F405" w14:textId="77777777" w:rsidR="00496BE7" w:rsidRPr="000F43D7" w:rsidRDefault="00496BE7" w:rsidP="00496BE7">
            <w:pPr>
              <w:pStyle w:val="acctfourfigures"/>
              <w:tabs>
                <w:tab w:val="clear" w:pos="765"/>
                <w:tab w:val="decimal" w:pos="595"/>
                <w:tab w:val="decimal" w:pos="658"/>
              </w:tabs>
              <w:spacing w:line="240" w:lineRule="auto"/>
              <w:ind w:left="-43" w:right="-86"/>
              <w:rPr>
                <w:szCs w:val="22"/>
                <w:highlight w:val="yellow"/>
                <w:lang w:val="en-US" w:bidi="th-TH"/>
              </w:rPr>
            </w:pPr>
          </w:p>
        </w:tc>
        <w:tc>
          <w:tcPr>
            <w:tcW w:w="844" w:type="dxa"/>
          </w:tcPr>
          <w:p w14:paraId="633B1844" w14:textId="561C1187" w:rsidR="00496BE7" w:rsidRPr="000F43D7" w:rsidRDefault="00496BE7" w:rsidP="00496BE7">
            <w:pPr>
              <w:pStyle w:val="acctfourfigures"/>
              <w:tabs>
                <w:tab w:val="clear" w:pos="765"/>
                <w:tab w:val="decimal" w:pos="0"/>
              </w:tabs>
              <w:spacing w:line="240" w:lineRule="auto"/>
              <w:ind w:left="-43" w:right="-86"/>
              <w:jc w:val="center"/>
              <w:rPr>
                <w:szCs w:val="22"/>
                <w:highlight w:val="yellow"/>
                <w:lang w:val="en-US" w:bidi="th-TH"/>
              </w:rPr>
            </w:pPr>
            <w:r w:rsidRPr="00496BE7">
              <w:rPr>
                <w:szCs w:val="22"/>
                <w:cs/>
                <w:lang w:val="en-US" w:bidi="th-TH"/>
              </w:rPr>
              <w:t>-</w:t>
            </w:r>
          </w:p>
        </w:tc>
        <w:tc>
          <w:tcPr>
            <w:tcW w:w="236" w:type="dxa"/>
          </w:tcPr>
          <w:p w14:paraId="6D1EC83C" w14:textId="77777777" w:rsidR="00496BE7" w:rsidRPr="000F43D7" w:rsidRDefault="00496BE7" w:rsidP="00496BE7">
            <w:pPr>
              <w:tabs>
                <w:tab w:val="clear" w:pos="680"/>
                <w:tab w:val="decimal" w:pos="595"/>
                <w:tab w:val="decimal" w:pos="658"/>
              </w:tabs>
              <w:spacing w:line="240" w:lineRule="auto"/>
              <w:ind w:left="-43" w:right="-86"/>
              <w:rPr>
                <w:rFonts w:ascii="Times New Roman" w:hAnsi="Times New Roman" w:cs="Times New Roman"/>
                <w:sz w:val="22"/>
                <w:szCs w:val="22"/>
                <w:highlight w:val="yellow"/>
              </w:rPr>
            </w:pPr>
          </w:p>
        </w:tc>
        <w:tc>
          <w:tcPr>
            <w:tcW w:w="1020" w:type="dxa"/>
          </w:tcPr>
          <w:p w14:paraId="50F49657" w14:textId="65D20977" w:rsidR="00496BE7" w:rsidRPr="000F43D7" w:rsidRDefault="00496BE7" w:rsidP="00496BE7">
            <w:pPr>
              <w:pStyle w:val="acctfourfigures"/>
              <w:tabs>
                <w:tab w:val="clear" w:pos="765"/>
                <w:tab w:val="decimal" w:pos="786"/>
              </w:tabs>
              <w:spacing w:line="240" w:lineRule="atLeast"/>
              <w:ind w:left="-43" w:right="-50"/>
              <w:rPr>
                <w:szCs w:val="22"/>
                <w:highlight w:val="yellow"/>
                <w:lang w:val="en-US" w:bidi="th-TH"/>
              </w:rPr>
            </w:pPr>
            <w:r w:rsidRPr="00F023A3">
              <w:rPr>
                <w:szCs w:val="22"/>
                <w:cs/>
                <w:lang w:val="en-US" w:bidi="th-TH"/>
              </w:rPr>
              <w:t>7</w:t>
            </w:r>
            <w:r w:rsidRPr="00F023A3">
              <w:rPr>
                <w:szCs w:val="22"/>
                <w:lang w:val="en-US" w:bidi="th-TH"/>
              </w:rPr>
              <w:t>,</w:t>
            </w:r>
            <w:r w:rsidRPr="00F023A3">
              <w:rPr>
                <w:szCs w:val="22"/>
                <w:cs/>
                <w:lang w:val="en-US" w:bidi="th-TH"/>
              </w:rPr>
              <w:t>383</w:t>
            </w:r>
          </w:p>
        </w:tc>
        <w:tc>
          <w:tcPr>
            <w:tcW w:w="236" w:type="dxa"/>
          </w:tcPr>
          <w:p w14:paraId="52385ADA" w14:textId="77777777" w:rsidR="00496BE7" w:rsidRPr="000F43D7" w:rsidRDefault="00496BE7" w:rsidP="00496BE7">
            <w:pPr>
              <w:pStyle w:val="acctfourfigures"/>
              <w:tabs>
                <w:tab w:val="clear" w:pos="765"/>
                <w:tab w:val="decimal" w:pos="595"/>
                <w:tab w:val="decimal" w:pos="658"/>
              </w:tabs>
              <w:spacing w:line="240" w:lineRule="auto"/>
              <w:ind w:left="-43" w:right="-86"/>
              <w:rPr>
                <w:szCs w:val="22"/>
                <w:highlight w:val="yellow"/>
                <w:lang w:val="en-US" w:bidi="th-TH"/>
              </w:rPr>
            </w:pPr>
          </w:p>
        </w:tc>
        <w:tc>
          <w:tcPr>
            <w:tcW w:w="1088" w:type="dxa"/>
          </w:tcPr>
          <w:p w14:paraId="57022F77" w14:textId="408B9C5F" w:rsidR="00496BE7" w:rsidRPr="000F43D7" w:rsidRDefault="00496BE7" w:rsidP="00496BE7">
            <w:pPr>
              <w:pStyle w:val="acctfourfigures"/>
              <w:tabs>
                <w:tab w:val="clear" w:pos="765"/>
                <w:tab w:val="decimal" w:pos="840"/>
              </w:tabs>
              <w:spacing w:line="240" w:lineRule="atLeast"/>
              <w:ind w:left="-43" w:right="-50"/>
              <w:rPr>
                <w:szCs w:val="22"/>
                <w:highlight w:val="yellow"/>
                <w:lang w:val="en-US" w:bidi="th-TH"/>
              </w:rPr>
            </w:pPr>
            <w:r w:rsidRPr="00F023A3">
              <w:rPr>
                <w:szCs w:val="22"/>
                <w:cs/>
                <w:lang w:val="en-US" w:bidi="th-TH"/>
              </w:rPr>
              <w:t>7</w:t>
            </w:r>
            <w:r w:rsidRPr="00F023A3">
              <w:rPr>
                <w:szCs w:val="22"/>
                <w:lang w:val="en-US" w:bidi="th-TH"/>
              </w:rPr>
              <w:t>,</w:t>
            </w:r>
            <w:r w:rsidRPr="00F023A3">
              <w:rPr>
                <w:szCs w:val="22"/>
                <w:cs/>
                <w:lang w:val="en-US" w:bidi="th-TH"/>
              </w:rPr>
              <w:t>383</w:t>
            </w:r>
          </w:p>
        </w:tc>
      </w:tr>
      <w:tr w:rsidR="00496BE7" w:rsidRPr="00D433AA" w14:paraId="4064D769" w14:textId="77777777" w:rsidTr="00DD1CA8">
        <w:trPr>
          <w:trHeight w:val="20"/>
        </w:trPr>
        <w:tc>
          <w:tcPr>
            <w:tcW w:w="4770" w:type="dxa"/>
          </w:tcPr>
          <w:p w14:paraId="1F0BAABC" w14:textId="6FCCF8C6" w:rsidR="00496BE7" w:rsidRPr="00496BE7" w:rsidRDefault="00546B53" w:rsidP="00496BE7">
            <w:pPr>
              <w:spacing w:line="240" w:lineRule="auto"/>
              <w:ind w:left="160" w:right="-90" w:hanging="180"/>
              <w:rPr>
                <w:rFonts w:ascii="Times New Roman" w:hAnsi="Times New Roman" w:cs="Times New Roman"/>
                <w:sz w:val="22"/>
                <w:szCs w:val="22"/>
              </w:rPr>
            </w:pPr>
            <w:r w:rsidRPr="00546B53">
              <w:rPr>
                <w:rFonts w:ascii="Times New Roman" w:hAnsi="Times New Roman"/>
                <w:sz w:val="22"/>
                <w:szCs w:val="28"/>
              </w:rPr>
              <w:t>Investment in debt mutual fund</w:t>
            </w:r>
          </w:p>
        </w:tc>
        <w:tc>
          <w:tcPr>
            <w:tcW w:w="1260" w:type="dxa"/>
          </w:tcPr>
          <w:p w14:paraId="1DA1B542" w14:textId="0FFB0D08" w:rsidR="00496BE7" w:rsidRPr="00F84838" w:rsidRDefault="00496BE7" w:rsidP="00496BE7">
            <w:pPr>
              <w:pStyle w:val="acctfourfigures"/>
              <w:tabs>
                <w:tab w:val="clear" w:pos="765"/>
                <w:tab w:val="decimal" w:pos="790"/>
              </w:tabs>
              <w:spacing w:line="240" w:lineRule="atLeast"/>
              <w:ind w:left="-43" w:right="-50"/>
              <w:rPr>
                <w:rFonts w:cs="Angsana New"/>
                <w:szCs w:val="22"/>
                <w:highlight w:val="yellow"/>
                <w:cs/>
                <w:lang w:val="en-US" w:bidi="th-TH"/>
              </w:rPr>
            </w:pPr>
            <w:r w:rsidRPr="00496BE7">
              <w:rPr>
                <w:rFonts w:cs="Angsana New"/>
                <w:szCs w:val="22"/>
                <w:lang w:val="en-US" w:bidi="th-TH"/>
              </w:rPr>
              <w:t>-</w:t>
            </w:r>
          </w:p>
        </w:tc>
        <w:tc>
          <w:tcPr>
            <w:tcW w:w="1170" w:type="dxa"/>
          </w:tcPr>
          <w:p w14:paraId="5FB3647A" w14:textId="3D76F1CA" w:rsidR="00496BE7" w:rsidRPr="00496BE7" w:rsidRDefault="00496BE7" w:rsidP="00496BE7">
            <w:pPr>
              <w:pStyle w:val="acctfourfigures"/>
              <w:tabs>
                <w:tab w:val="clear" w:pos="765"/>
                <w:tab w:val="decimal" w:pos="940"/>
              </w:tabs>
              <w:spacing w:line="240" w:lineRule="atLeast"/>
              <w:ind w:left="-43" w:right="-50"/>
              <w:rPr>
                <w:rFonts w:cstheme="minorBidi"/>
                <w:szCs w:val="22"/>
                <w:lang w:val="en-US" w:bidi="th-TH"/>
              </w:rPr>
            </w:pPr>
            <w:r w:rsidRPr="00496BE7">
              <w:rPr>
                <w:rFonts w:cstheme="minorBidi"/>
                <w:szCs w:val="22"/>
                <w:lang w:val="en-US" w:bidi="th-TH"/>
              </w:rPr>
              <w:t>30,0</w:t>
            </w:r>
            <w:r w:rsidR="00DD5662">
              <w:rPr>
                <w:rFonts w:cstheme="minorBidi"/>
                <w:szCs w:val="22"/>
                <w:lang w:val="en-US" w:bidi="th-TH"/>
              </w:rPr>
              <w:t>0</w:t>
            </w:r>
            <w:r w:rsidRPr="00496BE7">
              <w:rPr>
                <w:rFonts w:cstheme="minorBidi"/>
                <w:szCs w:val="22"/>
                <w:lang w:val="en-US" w:bidi="th-TH"/>
              </w:rPr>
              <w:t>0</w:t>
            </w:r>
          </w:p>
        </w:tc>
        <w:tc>
          <w:tcPr>
            <w:tcW w:w="1440" w:type="dxa"/>
          </w:tcPr>
          <w:p w14:paraId="0022870F" w14:textId="2D2F975E" w:rsidR="00496BE7" w:rsidRPr="00496BE7" w:rsidRDefault="00496BE7" w:rsidP="00496BE7">
            <w:pPr>
              <w:pStyle w:val="acctfourfigures"/>
              <w:tabs>
                <w:tab w:val="clear" w:pos="765"/>
                <w:tab w:val="decimal" w:pos="670"/>
              </w:tabs>
              <w:spacing w:line="240" w:lineRule="atLeast"/>
              <w:ind w:left="-43" w:right="-50"/>
              <w:rPr>
                <w:rFonts w:cs="Angsana New"/>
                <w:szCs w:val="22"/>
                <w:cs/>
                <w:lang w:val="en-US" w:bidi="th-TH"/>
              </w:rPr>
            </w:pPr>
            <w:r w:rsidRPr="00496BE7">
              <w:rPr>
                <w:rFonts w:cs="Angsana New"/>
                <w:szCs w:val="22"/>
                <w:lang w:val="en-US" w:bidi="th-TH"/>
              </w:rPr>
              <w:t>-</w:t>
            </w:r>
          </w:p>
        </w:tc>
        <w:tc>
          <w:tcPr>
            <w:tcW w:w="236" w:type="dxa"/>
          </w:tcPr>
          <w:p w14:paraId="47A40771" w14:textId="77777777" w:rsidR="00496BE7" w:rsidRPr="00496BE7" w:rsidRDefault="00496BE7" w:rsidP="00496BE7">
            <w:pPr>
              <w:tabs>
                <w:tab w:val="clear" w:pos="680"/>
                <w:tab w:val="decimal" w:pos="595"/>
                <w:tab w:val="decimal" w:pos="658"/>
              </w:tabs>
              <w:spacing w:line="240" w:lineRule="auto"/>
              <w:ind w:left="-43" w:right="-86"/>
              <w:rPr>
                <w:rFonts w:ascii="Times New Roman" w:hAnsi="Times New Roman" w:cs="Times New Roman"/>
                <w:sz w:val="22"/>
                <w:szCs w:val="22"/>
              </w:rPr>
            </w:pPr>
          </w:p>
        </w:tc>
        <w:tc>
          <w:tcPr>
            <w:tcW w:w="994" w:type="dxa"/>
          </w:tcPr>
          <w:p w14:paraId="7ABE4E58" w14:textId="3FAFEF24" w:rsidR="00496BE7" w:rsidRPr="00496BE7" w:rsidRDefault="00496BE7" w:rsidP="00496BE7">
            <w:pPr>
              <w:pStyle w:val="acctfourfigures"/>
              <w:tabs>
                <w:tab w:val="clear" w:pos="765"/>
                <w:tab w:val="decimal" w:pos="770"/>
              </w:tabs>
              <w:spacing w:line="240" w:lineRule="atLeast"/>
              <w:ind w:left="-43" w:right="-50"/>
              <w:rPr>
                <w:szCs w:val="22"/>
                <w:cs/>
                <w:lang w:val="en-US" w:bidi="th-TH"/>
              </w:rPr>
            </w:pPr>
            <w:r w:rsidRPr="00496BE7">
              <w:rPr>
                <w:rFonts w:cstheme="minorBidi"/>
                <w:szCs w:val="22"/>
                <w:lang w:val="en-US" w:bidi="th-TH"/>
              </w:rPr>
              <w:t>30,0</w:t>
            </w:r>
            <w:r w:rsidR="00DD5662">
              <w:rPr>
                <w:rFonts w:cstheme="minorBidi"/>
                <w:szCs w:val="22"/>
                <w:lang w:val="en-US" w:bidi="th-TH"/>
              </w:rPr>
              <w:t>0</w:t>
            </w:r>
            <w:r w:rsidRPr="00496BE7">
              <w:rPr>
                <w:rFonts w:cstheme="minorBidi"/>
                <w:szCs w:val="22"/>
                <w:lang w:val="en-US" w:bidi="th-TH"/>
              </w:rPr>
              <w:t>0</w:t>
            </w:r>
          </w:p>
        </w:tc>
        <w:tc>
          <w:tcPr>
            <w:tcW w:w="236" w:type="dxa"/>
          </w:tcPr>
          <w:p w14:paraId="71D07B74" w14:textId="77777777" w:rsidR="00496BE7" w:rsidRPr="00496BE7" w:rsidRDefault="00496BE7" w:rsidP="00496BE7">
            <w:pPr>
              <w:pStyle w:val="acctfourfigures"/>
              <w:tabs>
                <w:tab w:val="clear" w:pos="765"/>
                <w:tab w:val="decimal" w:pos="595"/>
                <w:tab w:val="decimal" w:pos="658"/>
              </w:tabs>
              <w:spacing w:line="240" w:lineRule="auto"/>
              <w:ind w:left="-43" w:right="-86"/>
              <w:rPr>
                <w:szCs w:val="22"/>
                <w:lang w:val="en-US" w:bidi="th-TH"/>
              </w:rPr>
            </w:pPr>
          </w:p>
        </w:tc>
        <w:tc>
          <w:tcPr>
            <w:tcW w:w="834" w:type="dxa"/>
          </w:tcPr>
          <w:p w14:paraId="661D0A26" w14:textId="05124A15" w:rsidR="00496BE7" w:rsidRPr="00496BE7" w:rsidRDefault="00E92E79" w:rsidP="00496BE7">
            <w:pPr>
              <w:pStyle w:val="acctfourfigures"/>
              <w:tabs>
                <w:tab w:val="clear" w:pos="765"/>
                <w:tab w:val="decimal" w:pos="0"/>
                <w:tab w:val="left" w:pos="390"/>
                <w:tab w:val="left" w:pos="490"/>
              </w:tabs>
              <w:spacing w:line="240" w:lineRule="auto"/>
              <w:ind w:left="-43" w:right="-86"/>
              <w:jc w:val="center"/>
              <w:rPr>
                <w:rFonts w:cs="Angsana New"/>
                <w:szCs w:val="22"/>
                <w:cs/>
                <w:lang w:val="en-US" w:bidi="th-TH"/>
              </w:rPr>
            </w:pPr>
            <w:r>
              <w:rPr>
                <w:rFonts w:cstheme="minorBidi"/>
                <w:szCs w:val="22"/>
                <w:lang w:val="en-US" w:bidi="th-TH"/>
              </w:rPr>
              <w:t>-</w:t>
            </w:r>
          </w:p>
        </w:tc>
        <w:tc>
          <w:tcPr>
            <w:tcW w:w="236" w:type="dxa"/>
          </w:tcPr>
          <w:p w14:paraId="031B3B23" w14:textId="77777777" w:rsidR="00496BE7" w:rsidRPr="00496BE7" w:rsidRDefault="00496BE7" w:rsidP="00496BE7">
            <w:pPr>
              <w:pStyle w:val="acctfourfigures"/>
              <w:tabs>
                <w:tab w:val="clear" w:pos="765"/>
                <w:tab w:val="decimal" w:pos="595"/>
                <w:tab w:val="decimal" w:pos="658"/>
              </w:tabs>
              <w:spacing w:line="240" w:lineRule="auto"/>
              <w:ind w:left="-43" w:right="-86"/>
              <w:rPr>
                <w:szCs w:val="22"/>
                <w:lang w:val="en-US" w:bidi="th-TH"/>
              </w:rPr>
            </w:pPr>
          </w:p>
        </w:tc>
        <w:tc>
          <w:tcPr>
            <w:tcW w:w="844" w:type="dxa"/>
          </w:tcPr>
          <w:p w14:paraId="46B84D56" w14:textId="297DA5BA" w:rsidR="00496BE7" w:rsidRPr="00496BE7" w:rsidRDefault="00E92E79" w:rsidP="00E92E79">
            <w:pPr>
              <w:pStyle w:val="acctfourfigures"/>
              <w:tabs>
                <w:tab w:val="clear" w:pos="765"/>
                <w:tab w:val="decimal" w:pos="920"/>
              </w:tabs>
              <w:spacing w:line="240" w:lineRule="atLeast"/>
              <w:ind w:left="-43" w:right="-50"/>
              <w:rPr>
                <w:rFonts w:cs="Angsana New"/>
                <w:szCs w:val="22"/>
                <w:cs/>
                <w:lang w:val="en-US" w:bidi="th-TH"/>
              </w:rPr>
            </w:pPr>
            <w:r w:rsidRPr="00496BE7">
              <w:rPr>
                <w:rFonts w:cstheme="minorBidi"/>
                <w:szCs w:val="22"/>
                <w:lang w:val="en-US" w:bidi="th-TH"/>
              </w:rPr>
              <w:t>30,</w:t>
            </w:r>
            <w:r w:rsidRPr="00E92E79">
              <w:rPr>
                <w:szCs w:val="22"/>
                <w:lang w:val="en-US" w:bidi="th-TH"/>
              </w:rPr>
              <w:t>000</w:t>
            </w:r>
          </w:p>
        </w:tc>
        <w:tc>
          <w:tcPr>
            <w:tcW w:w="236" w:type="dxa"/>
          </w:tcPr>
          <w:p w14:paraId="277BA8C0" w14:textId="77777777" w:rsidR="00496BE7" w:rsidRPr="00496BE7" w:rsidRDefault="00496BE7" w:rsidP="00496BE7">
            <w:pPr>
              <w:tabs>
                <w:tab w:val="clear" w:pos="680"/>
                <w:tab w:val="decimal" w:pos="595"/>
                <w:tab w:val="decimal" w:pos="658"/>
              </w:tabs>
              <w:spacing w:line="240" w:lineRule="auto"/>
              <w:ind w:left="-43" w:right="-86"/>
              <w:rPr>
                <w:rFonts w:ascii="Times New Roman" w:hAnsi="Times New Roman" w:cs="Times New Roman"/>
                <w:sz w:val="22"/>
                <w:szCs w:val="22"/>
              </w:rPr>
            </w:pPr>
          </w:p>
        </w:tc>
        <w:tc>
          <w:tcPr>
            <w:tcW w:w="1020" w:type="dxa"/>
          </w:tcPr>
          <w:p w14:paraId="4E058353" w14:textId="23536B82" w:rsidR="00496BE7" w:rsidRPr="00496BE7" w:rsidRDefault="00496BE7" w:rsidP="00496BE7">
            <w:pPr>
              <w:pStyle w:val="acctfourfigures"/>
              <w:tabs>
                <w:tab w:val="clear" w:pos="765"/>
                <w:tab w:val="decimal" w:pos="438"/>
              </w:tabs>
              <w:spacing w:line="240" w:lineRule="atLeast"/>
              <w:ind w:left="-43" w:right="-92"/>
              <w:rPr>
                <w:szCs w:val="22"/>
                <w:cs/>
                <w:lang w:val="en-US" w:bidi="th-TH"/>
              </w:rPr>
            </w:pPr>
            <w:r w:rsidRPr="00496BE7">
              <w:rPr>
                <w:szCs w:val="22"/>
                <w:cs/>
                <w:lang w:val="en-US" w:bidi="th-TH"/>
              </w:rPr>
              <w:t>-</w:t>
            </w:r>
          </w:p>
        </w:tc>
        <w:tc>
          <w:tcPr>
            <w:tcW w:w="236" w:type="dxa"/>
          </w:tcPr>
          <w:p w14:paraId="448BDC1F" w14:textId="77777777" w:rsidR="00496BE7" w:rsidRPr="00496BE7" w:rsidRDefault="00496BE7" w:rsidP="00496BE7">
            <w:pPr>
              <w:pStyle w:val="acctfourfigures"/>
              <w:tabs>
                <w:tab w:val="clear" w:pos="765"/>
                <w:tab w:val="decimal" w:pos="595"/>
                <w:tab w:val="decimal" w:pos="658"/>
              </w:tabs>
              <w:spacing w:line="240" w:lineRule="auto"/>
              <w:ind w:left="-43" w:right="-86"/>
              <w:rPr>
                <w:szCs w:val="22"/>
                <w:lang w:val="en-US" w:bidi="th-TH"/>
              </w:rPr>
            </w:pPr>
          </w:p>
        </w:tc>
        <w:tc>
          <w:tcPr>
            <w:tcW w:w="1088" w:type="dxa"/>
          </w:tcPr>
          <w:p w14:paraId="44886A5A" w14:textId="2670B0F6" w:rsidR="00496BE7" w:rsidRPr="00496BE7" w:rsidRDefault="00496BE7" w:rsidP="00496BE7">
            <w:pPr>
              <w:pStyle w:val="acctfourfigures"/>
              <w:tabs>
                <w:tab w:val="clear" w:pos="765"/>
                <w:tab w:val="decimal" w:pos="840"/>
              </w:tabs>
              <w:spacing w:line="240" w:lineRule="atLeast"/>
              <w:ind w:left="-43" w:right="-50"/>
              <w:rPr>
                <w:szCs w:val="22"/>
                <w:cs/>
                <w:lang w:val="en-US" w:bidi="th-TH"/>
              </w:rPr>
            </w:pPr>
            <w:r w:rsidRPr="00496BE7">
              <w:rPr>
                <w:rFonts w:cstheme="minorBidi"/>
                <w:szCs w:val="22"/>
                <w:lang w:val="en-US" w:bidi="th-TH"/>
              </w:rPr>
              <w:t>30,0</w:t>
            </w:r>
            <w:r w:rsidR="00095949">
              <w:rPr>
                <w:rFonts w:cstheme="minorBidi"/>
                <w:szCs w:val="22"/>
                <w:lang w:val="en-US" w:bidi="th-TH"/>
              </w:rPr>
              <w:t>0</w:t>
            </w:r>
            <w:r w:rsidRPr="00496BE7">
              <w:rPr>
                <w:rFonts w:cstheme="minorBidi"/>
                <w:szCs w:val="22"/>
                <w:lang w:val="en-US" w:bidi="th-TH"/>
              </w:rPr>
              <w:t>0</w:t>
            </w:r>
          </w:p>
        </w:tc>
      </w:tr>
      <w:tr w:rsidR="009C7E8C" w:rsidRPr="00D433AA" w14:paraId="4B01ED03" w14:textId="77777777" w:rsidTr="00DD1CA8">
        <w:trPr>
          <w:trHeight w:val="20"/>
        </w:trPr>
        <w:tc>
          <w:tcPr>
            <w:tcW w:w="4770" w:type="dxa"/>
          </w:tcPr>
          <w:p w14:paraId="5D771387" w14:textId="77777777" w:rsidR="009C7E8C" w:rsidRPr="00D433AA" w:rsidRDefault="009C7E8C" w:rsidP="009C7E8C">
            <w:pPr>
              <w:pStyle w:val="NoSpacing"/>
              <w:spacing w:line="240" w:lineRule="exact"/>
              <w:rPr>
                <w:rFonts w:ascii="Times New Roman" w:hAnsi="Times New Roman" w:cs="Times New Roman"/>
                <w:sz w:val="22"/>
              </w:rPr>
            </w:pPr>
          </w:p>
        </w:tc>
        <w:tc>
          <w:tcPr>
            <w:tcW w:w="1260" w:type="dxa"/>
            <w:vAlign w:val="bottom"/>
          </w:tcPr>
          <w:p w14:paraId="5AEBB987" w14:textId="4694E0CB" w:rsidR="009C7E8C" w:rsidRPr="00414EF5" w:rsidRDefault="009C7E8C" w:rsidP="00496BE7">
            <w:pPr>
              <w:pStyle w:val="acctfourfigures"/>
              <w:tabs>
                <w:tab w:val="clear" w:pos="765"/>
                <w:tab w:val="decimal" w:pos="790"/>
                <w:tab w:val="decimal" w:pos="1003"/>
              </w:tabs>
              <w:spacing w:line="240" w:lineRule="auto"/>
              <w:ind w:left="-43" w:right="-86"/>
              <w:rPr>
                <w:szCs w:val="22"/>
              </w:rPr>
            </w:pPr>
          </w:p>
        </w:tc>
        <w:tc>
          <w:tcPr>
            <w:tcW w:w="1170" w:type="dxa"/>
            <w:vAlign w:val="bottom"/>
          </w:tcPr>
          <w:p w14:paraId="20394BD5" w14:textId="7F2EEF07" w:rsidR="009C7E8C" w:rsidRPr="00414EF5" w:rsidRDefault="009C7E8C" w:rsidP="009C7E8C">
            <w:pPr>
              <w:pStyle w:val="acctfourfigures"/>
              <w:tabs>
                <w:tab w:val="clear" w:pos="765"/>
                <w:tab w:val="decimal" w:pos="658"/>
              </w:tabs>
              <w:spacing w:line="240" w:lineRule="auto"/>
              <w:ind w:left="-43" w:right="-86"/>
              <w:rPr>
                <w:szCs w:val="22"/>
              </w:rPr>
            </w:pPr>
          </w:p>
        </w:tc>
        <w:tc>
          <w:tcPr>
            <w:tcW w:w="1440" w:type="dxa"/>
            <w:vAlign w:val="bottom"/>
          </w:tcPr>
          <w:p w14:paraId="511EF169" w14:textId="292157B8" w:rsidR="009C7E8C" w:rsidRPr="00414EF5" w:rsidRDefault="009C7E8C" w:rsidP="009C7E8C">
            <w:pPr>
              <w:pStyle w:val="acctfourfigures"/>
              <w:tabs>
                <w:tab w:val="clear" w:pos="765"/>
                <w:tab w:val="decimal" w:pos="700"/>
              </w:tabs>
              <w:spacing w:line="240" w:lineRule="atLeast"/>
              <w:ind w:left="-43" w:right="-86"/>
              <w:rPr>
                <w:szCs w:val="22"/>
              </w:rPr>
            </w:pPr>
          </w:p>
        </w:tc>
        <w:tc>
          <w:tcPr>
            <w:tcW w:w="236" w:type="dxa"/>
            <w:vAlign w:val="bottom"/>
          </w:tcPr>
          <w:p w14:paraId="2B202A7A" w14:textId="77777777" w:rsidR="009C7E8C" w:rsidRPr="00414EF5" w:rsidRDefault="009C7E8C" w:rsidP="009C7E8C">
            <w:pPr>
              <w:tabs>
                <w:tab w:val="decimal" w:pos="595"/>
              </w:tabs>
              <w:ind w:left="-43" w:right="-86"/>
              <w:rPr>
                <w:rFonts w:ascii="Times New Roman" w:hAnsi="Times New Roman" w:cs="Times New Roman"/>
                <w:sz w:val="22"/>
                <w:szCs w:val="22"/>
                <w:lang w:val="en-GB" w:bidi="ar-SA"/>
              </w:rPr>
            </w:pPr>
          </w:p>
        </w:tc>
        <w:tc>
          <w:tcPr>
            <w:tcW w:w="994" w:type="dxa"/>
            <w:vAlign w:val="bottom"/>
          </w:tcPr>
          <w:p w14:paraId="0C0A624A" w14:textId="07FDA7F7" w:rsidR="009C7E8C" w:rsidRPr="00414EF5" w:rsidRDefault="009C7E8C" w:rsidP="009C7E8C">
            <w:pPr>
              <w:pStyle w:val="acctfourfigures"/>
              <w:tabs>
                <w:tab w:val="clear" w:pos="765"/>
                <w:tab w:val="decimal" w:pos="920"/>
              </w:tabs>
              <w:spacing w:line="240" w:lineRule="atLeast"/>
              <w:ind w:left="-43" w:right="-50"/>
              <w:rPr>
                <w:szCs w:val="22"/>
              </w:rPr>
            </w:pPr>
          </w:p>
        </w:tc>
        <w:tc>
          <w:tcPr>
            <w:tcW w:w="236" w:type="dxa"/>
            <w:vAlign w:val="bottom"/>
          </w:tcPr>
          <w:p w14:paraId="05696DCE" w14:textId="77777777" w:rsidR="009C7E8C" w:rsidRPr="00414EF5" w:rsidRDefault="009C7E8C" w:rsidP="009C7E8C">
            <w:pPr>
              <w:pStyle w:val="acctfourfigures"/>
              <w:tabs>
                <w:tab w:val="clear" w:pos="765"/>
                <w:tab w:val="decimal" w:pos="595"/>
              </w:tabs>
              <w:spacing w:line="240" w:lineRule="atLeast"/>
              <w:ind w:left="-43" w:right="-86"/>
              <w:rPr>
                <w:szCs w:val="22"/>
              </w:rPr>
            </w:pPr>
          </w:p>
        </w:tc>
        <w:tc>
          <w:tcPr>
            <w:tcW w:w="834" w:type="dxa"/>
            <w:vAlign w:val="bottom"/>
          </w:tcPr>
          <w:p w14:paraId="38A61ECD" w14:textId="1890D9BB" w:rsidR="009C7E8C" w:rsidRPr="00414EF5" w:rsidRDefault="009C7E8C" w:rsidP="009C7E8C">
            <w:pPr>
              <w:pStyle w:val="acctfourfigures"/>
              <w:tabs>
                <w:tab w:val="clear" w:pos="765"/>
                <w:tab w:val="decimal" w:pos="0"/>
              </w:tabs>
              <w:spacing w:line="240" w:lineRule="atLeast"/>
              <w:ind w:left="-43" w:right="-86"/>
              <w:jc w:val="center"/>
              <w:rPr>
                <w:szCs w:val="22"/>
              </w:rPr>
            </w:pPr>
          </w:p>
        </w:tc>
        <w:tc>
          <w:tcPr>
            <w:tcW w:w="236" w:type="dxa"/>
            <w:vAlign w:val="bottom"/>
          </w:tcPr>
          <w:p w14:paraId="57F86355" w14:textId="77777777" w:rsidR="009C7E8C" w:rsidRPr="00414EF5" w:rsidRDefault="009C7E8C" w:rsidP="009C7E8C">
            <w:pPr>
              <w:pStyle w:val="acctfourfigures"/>
              <w:tabs>
                <w:tab w:val="clear" w:pos="765"/>
                <w:tab w:val="decimal" w:pos="595"/>
              </w:tabs>
              <w:spacing w:line="240" w:lineRule="atLeast"/>
              <w:ind w:left="-43" w:right="-86"/>
              <w:rPr>
                <w:szCs w:val="22"/>
              </w:rPr>
            </w:pPr>
          </w:p>
        </w:tc>
        <w:tc>
          <w:tcPr>
            <w:tcW w:w="844" w:type="dxa"/>
            <w:vAlign w:val="bottom"/>
          </w:tcPr>
          <w:p w14:paraId="6F078AF1" w14:textId="62775F53" w:rsidR="009C7E8C" w:rsidRPr="00414EF5" w:rsidRDefault="009C7E8C" w:rsidP="009C7E8C">
            <w:pPr>
              <w:pStyle w:val="acctfourfigures"/>
              <w:tabs>
                <w:tab w:val="clear" w:pos="765"/>
                <w:tab w:val="decimal" w:pos="920"/>
              </w:tabs>
              <w:spacing w:line="240" w:lineRule="atLeast"/>
              <w:ind w:left="-43" w:right="-50"/>
              <w:rPr>
                <w:szCs w:val="22"/>
              </w:rPr>
            </w:pPr>
          </w:p>
        </w:tc>
        <w:tc>
          <w:tcPr>
            <w:tcW w:w="236" w:type="dxa"/>
            <w:vAlign w:val="bottom"/>
          </w:tcPr>
          <w:p w14:paraId="0F6A424E" w14:textId="77777777" w:rsidR="009C7E8C" w:rsidRPr="00414EF5" w:rsidRDefault="009C7E8C" w:rsidP="009C7E8C">
            <w:pPr>
              <w:tabs>
                <w:tab w:val="decimal" w:pos="595"/>
              </w:tabs>
              <w:ind w:left="-43" w:right="-86"/>
              <w:rPr>
                <w:rFonts w:ascii="Times New Roman" w:hAnsi="Times New Roman" w:cs="Times New Roman"/>
                <w:sz w:val="22"/>
                <w:szCs w:val="22"/>
                <w:lang w:val="en-GB" w:bidi="ar-SA"/>
              </w:rPr>
            </w:pPr>
          </w:p>
        </w:tc>
        <w:tc>
          <w:tcPr>
            <w:tcW w:w="1020" w:type="dxa"/>
            <w:vAlign w:val="bottom"/>
          </w:tcPr>
          <w:p w14:paraId="7A7E5C76" w14:textId="26DF601F" w:rsidR="009C7E8C" w:rsidRPr="00414EF5" w:rsidRDefault="009C7E8C" w:rsidP="009C7E8C">
            <w:pPr>
              <w:pStyle w:val="acctfourfigures"/>
              <w:tabs>
                <w:tab w:val="clear" w:pos="765"/>
                <w:tab w:val="decimal" w:pos="438"/>
              </w:tabs>
              <w:spacing w:line="240" w:lineRule="atLeast"/>
              <w:ind w:left="-43" w:right="-92"/>
              <w:rPr>
                <w:szCs w:val="22"/>
                <w:lang w:val="en-US" w:bidi="th-TH"/>
              </w:rPr>
            </w:pPr>
          </w:p>
        </w:tc>
        <w:tc>
          <w:tcPr>
            <w:tcW w:w="236" w:type="dxa"/>
            <w:vAlign w:val="bottom"/>
          </w:tcPr>
          <w:p w14:paraId="5CAE0890" w14:textId="77777777" w:rsidR="009C7E8C" w:rsidRPr="00414EF5" w:rsidRDefault="009C7E8C" w:rsidP="009C7E8C">
            <w:pPr>
              <w:pStyle w:val="acctfourfigures"/>
              <w:tabs>
                <w:tab w:val="clear" w:pos="765"/>
                <w:tab w:val="decimal" w:pos="595"/>
              </w:tabs>
              <w:spacing w:line="240" w:lineRule="atLeast"/>
              <w:ind w:left="-43" w:right="-86"/>
              <w:rPr>
                <w:szCs w:val="22"/>
              </w:rPr>
            </w:pPr>
          </w:p>
        </w:tc>
        <w:tc>
          <w:tcPr>
            <w:tcW w:w="1088" w:type="dxa"/>
            <w:vAlign w:val="bottom"/>
          </w:tcPr>
          <w:p w14:paraId="1B8B5328" w14:textId="5F9D0BED" w:rsidR="009C7E8C" w:rsidRPr="00414EF5" w:rsidRDefault="009C7E8C" w:rsidP="009C7E8C">
            <w:pPr>
              <w:pStyle w:val="acctfourfigures"/>
              <w:tabs>
                <w:tab w:val="clear" w:pos="765"/>
                <w:tab w:val="decimal" w:pos="920"/>
              </w:tabs>
              <w:spacing w:line="240" w:lineRule="atLeast"/>
              <w:ind w:left="-43" w:right="-50"/>
              <w:rPr>
                <w:szCs w:val="22"/>
              </w:rPr>
            </w:pPr>
          </w:p>
        </w:tc>
      </w:tr>
      <w:tr w:rsidR="009C7E8C" w:rsidRPr="00D433AA" w14:paraId="0AB8AA18" w14:textId="77777777" w:rsidTr="00DD1CA8">
        <w:trPr>
          <w:trHeight w:val="20"/>
        </w:trPr>
        <w:tc>
          <w:tcPr>
            <w:tcW w:w="4770" w:type="dxa"/>
          </w:tcPr>
          <w:p w14:paraId="23EE70DF" w14:textId="14FFA1F3" w:rsidR="009C7E8C" w:rsidRPr="0073373A" w:rsidRDefault="009C7E8C" w:rsidP="009C7E8C">
            <w:pPr>
              <w:spacing w:line="240" w:lineRule="auto"/>
              <w:ind w:left="-14" w:right="-90"/>
              <w:rPr>
                <w:rFonts w:ascii="Times New Roman" w:hAnsi="Times New Roman"/>
                <w:sz w:val="22"/>
                <w:szCs w:val="28"/>
              </w:rPr>
            </w:pPr>
            <w:r w:rsidRPr="0073373A">
              <w:rPr>
                <w:rFonts w:ascii="Times New Roman" w:hAnsi="Times New Roman" w:cs="Times New Roman"/>
                <w:b/>
                <w:bCs/>
                <w:i/>
                <w:iCs/>
                <w:sz w:val="22"/>
                <w:szCs w:val="22"/>
              </w:rPr>
              <w:t>Financial liabilit</w:t>
            </w:r>
            <w:r>
              <w:rPr>
                <w:rFonts w:ascii="Times New Roman" w:hAnsi="Times New Roman"/>
                <w:b/>
                <w:bCs/>
                <w:i/>
                <w:iCs/>
                <w:sz w:val="22"/>
                <w:szCs w:val="28"/>
              </w:rPr>
              <w:t>ies</w:t>
            </w:r>
          </w:p>
        </w:tc>
        <w:tc>
          <w:tcPr>
            <w:tcW w:w="1260" w:type="dxa"/>
            <w:vAlign w:val="bottom"/>
          </w:tcPr>
          <w:p w14:paraId="23FDAEC8" w14:textId="48BEDAC0" w:rsidR="009C7E8C" w:rsidRPr="00414EF5" w:rsidRDefault="009C7E8C" w:rsidP="00496BE7">
            <w:pPr>
              <w:pStyle w:val="acctfourfigures"/>
              <w:tabs>
                <w:tab w:val="clear" w:pos="765"/>
                <w:tab w:val="decimal" w:pos="790"/>
                <w:tab w:val="decimal" w:pos="1003"/>
              </w:tabs>
              <w:spacing w:line="240" w:lineRule="auto"/>
              <w:ind w:left="-43" w:right="-86"/>
              <w:rPr>
                <w:szCs w:val="22"/>
              </w:rPr>
            </w:pPr>
          </w:p>
        </w:tc>
        <w:tc>
          <w:tcPr>
            <w:tcW w:w="1170" w:type="dxa"/>
            <w:vAlign w:val="bottom"/>
          </w:tcPr>
          <w:p w14:paraId="5626E6DA" w14:textId="77777777" w:rsidR="009C7E8C" w:rsidRPr="00414EF5" w:rsidRDefault="009C7E8C" w:rsidP="009C7E8C">
            <w:pPr>
              <w:pStyle w:val="acctfourfigures"/>
              <w:tabs>
                <w:tab w:val="clear" w:pos="765"/>
                <w:tab w:val="decimal" w:pos="658"/>
              </w:tabs>
              <w:spacing w:line="240" w:lineRule="auto"/>
              <w:ind w:left="-43" w:right="-86"/>
              <w:rPr>
                <w:szCs w:val="22"/>
              </w:rPr>
            </w:pPr>
          </w:p>
        </w:tc>
        <w:tc>
          <w:tcPr>
            <w:tcW w:w="1440" w:type="dxa"/>
            <w:vAlign w:val="bottom"/>
          </w:tcPr>
          <w:p w14:paraId="2D731BE1" w14:textId="77777777" w:rsidR="009C7E8C" w:rsidRPr="00414EF5" w:rsidRDefault="009C7E8C" w:rsidP="009C7E8C">
            <w:pPr>
              <w:pStyle w:val="acctfourfigures"/>
              <w:tabs>
                <w:tab w:val="clear" w:pos="765"/>
                <w:tab w:val="decimal" w:pos="700"/>
              </w:tabs>
              <w:spacing w:line="240" w:lineRule="atLeast"/>
              <w:ind w:left="-43" w:right="-86"/>
              <w:rPr>
                <w:szCs w:val="22"/>
              </w:rPr>
            </w:pPr>
          </w:p>
        </w:tc>
        <w:tc>
          <w:tcPr>
            <w:tcW w:w="236" w:type="dxa"/>
            <w:vAlign w:val="bottom"/>
          </w:tcPr>
          <w:p w14:paraId="340142AF" w14:textId="77777777" w:rsidR="009C7E8C" w:rsidRPr="00414EF5" w:rsidRDefault="009C7E8C" w:rsidP="009C7E8C">
            <w:pPr>
              <w:tabs>
                <w:tab w:val="decimal" w:pos="595"/>
              </w:tabs>
              <w:ind w:left="-43" w:right="-86"/>
              <w:rPr>
                <w:rFonts w:ascii="Times New Roman" w:hAnsi="Times New Roman" w:cs="Times New Roman"/>
                <w:sz w:val="22"/>
                <w:szCs w:val="22"/>
                <w:lang w:val="en-GB" w:bidi="ar-SA"/>
              </w:rPr>
            </w:pPr>
          </w:p>
        </w:tc>
        <w:tc>
          <w:tcPr>
            <w:tcW w:w="994" w:type="dxa"/>
            <w:vAlign w:val="bottom"/>
          </w:tcPr>
          <w:p w14:paraId="2F67F30A" w14:textId="77777777" w:rsidR="009C7E8C" w:rsidRPr="00414EF5" w:rsidRDefault="009C7E8C" w:rsidP="009C7E8C">
            <w:pPr>
              <w:pStyle w:val="acctfourfigures"/>
              <w:tabs>
                <w:tab w:val="clear" w:pos="765"/>
                <w:tab w:val="decimal" w:pos="920"/>
              </w:tabs>
              <w:spacing w:line="240" w:lineRule="atLeast"/>
              <w:ind w:left="-43" w:right="-50"/>
              <w:rPr>
                <w:szCs w:val="22"/>
              </w:rPr>
            </w:pPr>
          </w:p>
        </w:tc>
        <w:tc>
          <w:tcPr>
            <w:tcW w:w="236" w:type="dxa"/>
            <w:vAlign w:val="bottom"/>
          </w:tcPr>
          <w:p w14:paraId="41E39AB4" w14:textId="77777777" w:rsidR="009C7E8C" w:rsidRPr="00414EF5" w:rsidRDefault="009C7E8C" w:rsidP="009C7E8C">
            <w:pPr>
              <w:pStyle w:val="acctfourfigures"/>
              <w:tabs>
                <w:tab w:val="clear" w:pos="765"/>
                <w:tab w:val="decimal" w:pos="595"/>
              </w:tabs>
              <w:spacing w:line="240" w:lineRule="atLeast"/>
              <w:ind w:left="-43" w:right="-86"/>
              <w:rPr>
                <w:szCs w:val="22"/>
              </w:rPr>
            </w:pPr>
          </w:p>
        </w:tc>
        <w:tc>
          <w:tcPr>
            <w:tcW w:w="834" w:type="dxa"/>
            <w:vAlign w:val="bottom"/>
          </w:tcPr>
          <w:p w14:paraId="53B2BD96" w14:textId="1855089A" w:rsidR="009C7E8C" w:rsidRPr="00414EF5" w:rsidRDefault="009C7E8C" w:rsidP="009C7E8C">
            <w:pPr>
              <w:pStyle w:val="acctfourfigures"/>
              <w:tabs>
                <w:tab w:val="clear" w:pos="765"/>
                <w:tab w:val="decimal" w:pos="0"/>
              </w:tabs>
              <w:spacing w:line="240" w:lineRule="atLeast"/>
              <w:ind w:left="-43" w:right="-86"/>
              <w:jc w:val="center"/>
              <w:rPr>
                <w:szCs w:val="22"/>
              </w:rPr>
            </w:pPr>
          </w:p>
        </w:tc>
        <w:tc>
          <w:tcPr>
            <w:tcW w:w="236" w:type="dxa"/>
            <w:vAlign w:val="bottom"/>
          </w:tcPr>
          <w:p w14:paraId="0B20074D" w14:textId="77777777" w:rsidR="009C7E8C" w:rsidRPr="00414EF5" w:rsidRDefault="009C7E8C" w:rsidP="009C7E8C">
            <w:pPr>
              <w:pStyle w:val="acctfourfigures"/>
              <w:tabs>
                <w:tab w:val="clear" w:pos="765"/>
                <w:tab w:val="decimal" w:pos="595"/>
              </w:tabs>
              <w:spacing w:line="240" w:lineRule="atLeast"/>
              <w:ind w:left="-43" w:right="-86"/>
              <w:rPr>
                <w:szCs w:val="22"/>
              </w:rPr>
            </w:pPr>
          </w:p>
        </w:tc>
        <w:tc>
          <w:tcPr>
            <w:tcW w:w="844" w:type="dxa"/>
            <w:vAlign w:val="bottom"/>
          </w:tcPr>
          <w:p w14:paraId="66C4C659" w14:textId="77777777" w:rsidR="009C7E8C" w:rsidRPr="00414EF5" w:rsidRDefault="009C7E8C" w:rsidP="009C7E8C">
            <w:pPr>
              <w:pStyle w:val="acctfourfigures"/>
              <w:tabs>
                <w:tab w:val="clear" w:pos="765"/>
                <w:tab w:val="decimal" w:pos="920"/>
              </w:tabs>
              <w:spacing w:line="240" w:lineRule="atLeast"/>
              <w:ind w:left="-43" w:right="-50"/>
              <w:rPr>
                <w:szCs w:val="22"/>
              </w:rPr>
            </w:pPr>
          </w:p>
        </w:tc>
        <w:tc>
          <w:tcPr>
            <w:tcW w:w="236" w:type="dxa"/>
            <w:vAlign w:val="bottom"/>
          </w:tcPr>
          <w:p w14:paraId="25FA3912" w14:textId="77777777" w:rsidR="009C7E8C" w:rsidRPr="00414EF5" w:rsidRDefault="009C7E8C" w:rsidP="009C7E8C">
            <w:pPr>
              <w:tabs>
                <w:tab w:val="decimal" w:pos="595"/>
              </w:tabs>
              <w:ind w:left="-43" w:right="-86"/>
              <w:rPr>
                <w:rFonts w:ascii="Times New Roman" w:hAnsi="Times New Roman" w:cs="Times New Roman"/>
                <w:sz w:val="22"/>
                <w:szCs w:val="22"/>
                <w:lang w:val="en-GB" w:bidi="ar-SA"/>
              </w:rPr>
            </w:pPr>
          </w:p>
        </w:tc>
        <w:tc>
          <w:tcPr>
            <w:tcW w:w="1020" w:type="dxa"/>
            <w:vAlign w:val="bottom"/>
          </w:tcPr>
          <w:p w14:paraId="0B6C413B" w14:textId="3E1E19A1" w:rsidR="009C7E8C" w:rsidRPr="00414EF5" w:rsidRDefault="009C7E8C" w:rsidP="009C7E8C">
            <w:pPr>
              <w:pStyle w:val="acctfourfigures"/>
              <w:tabs>
                <w:tab w:val="clear" w:pos="765"/>
                <w:tab w:val="decimal" w:pos="438"/>
              </w:tabs>
              <w:spacing w:line="240" w:lineRule="atLeast"/>
              <w:ind w:left="-43" w:right="-92"/>
              <w:rPr>
                <w:szCs w:val="22"/>
                <w:lang w:val="en-US" w:bidi="th-TH"/>
              </w:rPr>
            </w:pPr>
          </w:p>
        </w:tc>
        <w:tc>
          <w:tcPr>
            <w:tcW w:w="236" w:type="dxa"/>
            <w:vAlign w:val="bottom"/>
          </w:tcPr>
          <w:p w14:paraId="530F382B" w14:textId="77777777" w:rsidR="009C7E8C" w:rsidRPr="00414EF5" w:rsidRDefault="009C7E8C" w:rsidP="009C7E8C">
            <w:pPr>
              <w:pStyle w:val="acctfourfigures"/>
              <w:tabs>
                <w:tab w:val="clear" w:pos="765"/>
                <w:tab w:val="decimal" w:pos="595"/>
              </w:tabs>
              <w:spacing w:line="240" w:lineRule="atLeast"/>
              <w:ind w:left="-43" w:right="-86"/>
              <w:rPr>
                <w:szCs w:val="22"/>
              </w:rPr>
            </w:pPr>
          </w:p>
        </w:tc>
        <w:tc>
          <w:tcPr>
            <w:tcW w:w="1088" w:type="dxa"/>
            <w:vAlign w:val="bottom"/>
          </w:tcPr>
          <w:p w14:paraId="09EAAB42" w14:textId="77777777" w:rsidR="009C7E8C" w:rsidRPr="00414EF5" w:rsidRDefault="009C7E8C" w:rsidP="009C7E8C">
            <w:pPr>
              <w:pStyle w:val="acctfourfigures"/>
              <w:tabs>
                <w:tab w:val="clear" w:pos="765"/>
                <w:tab w:val="decimal" w:pos="920"/>
              </w:tabs>
              <w:spacing w:line="240" w:lineRule="atLeast"/>
              <w:ind w:left="-43" w:right="-50"/>
              <w:rPr>
                <w:szCs w:val="22"/>
              </w:rPr>
            </w:pPr>
          </w:p>
        </w:tc>
      </w:tr>
      <w:tr w:rsidR="009C7E8C" w:rsidRPr="00D433AA" w14:paraId="68E50F0A" w14:textId="77777777" w:rsidTr="00DD1CA8">
        <w:trPr>
          <w:trHeight w:val="20"/>
        </w:trPr>
        <w:tc>
          <w:tcPr>
            <w:tcW w:w="4770" w:type="dxa"/>
          </w:tcPr>
          <w:p w14:paraId="69620726" w14:textId="7D5AA278" w:rsidR="009C7E8C" w:rsidRPr="005267C8" w:rsidRDefault="009C7E8C" w:rsidP="009C7E8C">
            <w:pPr>
              <w:pStyle w:val="NoSpacing"/>
              <w:spacing w:line="240" w:lineRule="exact"/>
              <w:ind w:left="160" w:hanging="160"/>
              <w:rPr>
                <w:rFonts w:ascii="Times New Roman" w:hAnsi="Times New Roman" w:cs="Times New Roman"/>
                <w:sz w:val="22"/>
                <w:highlight w:val="yellow"/>
              </w:rPr>
            </w:pPr>
            <w:r w:rsidRPr="005F14C1">
              <w:rPr>
                <w:rFonts w:ascii="Times New Roman" w:hAnsi="Times New Roman" w:cs="Times New Roman"/>
                <w:sz w:val="22"/>
              </w:rPr>
              <w:t>Long-term borrowing</w:t>
            </w:r>
            <w:r>
              <w:rPr>
                <w:rFonts w:ascii="Times New Roman" w:hAnsi="Times New Roman"/>
                <w:sz w:val="22"/>
                <w:szCs w:val="28"/>
              </w:rPr>
              <w:t>s</w:t>
            </w:r>
            <w:r w:rsidRPr="005F14C1">
              <w:rPr>
                <w:rFonts w:ascii="Times New Roman" w:hAnsi="Times New Roman" w:cs="Times New Roman"/>
                <w:sz w:val="22"/>
              </w:rPr>
              <w:t xml:space="preserve"> from financial institution</w:t>
            </w:r>
          </w:p>
        </w:tc>
        <w:tc>
          <w:tcPr>
            <w:tcW w:w="1260" w:type="dxa"/>
            <w:vAlign w:val="bottom"/>
          </w:tcPr>
          <w:p w14:paraId="0BBFBA6A" w14:textId="32EF524E" w:rsidR="009C7E8C" w:rsidRPr="00414EF5" w:rsidRDefault="00F71DC4" w:rsidP="00496BE7">
            <w:pPr>
              <w:pStyle w:val="acctfourfigures"/>
              <w:tabs>
                <w:tab w:val="clear" w:pos="765"/>
                <w:tab w:val="decimal" w:pos="790"/>
              </w:tabs>
              <w:spacing w:line="240" w:lineRule="atLeast"/>
              <w:ind w:left="-43" w:right="-50"/>
              <w:rPr>
                <w:szCs w:val="22"/>
                <w:lang w:val="en-US" w:bidi="th-TH"/>
              </w:rPr>
            </w:pPr>
            <w:r w:rsidRPr="00964686">
              <w:rPr>
                <w:szCs w:val="22"/>
                <w:cs/>
                <w:lang w:val="en-US" w:bidi="th-TH"/>
              </w:rPr>
              <w:t>-</w:t>
            </w:r>
          </w:p>
        </w:tc>
        <w:tc>
          <w:tcPr>
            <w:tcW w:w="1170" w:type="dxa"/>
            <w:vAlign w:val="bottom"/>
          </w:tcPr>
          <w:p w14:paraId="555F1F97" w14:textId="59ECC70A" w:rsidR="009C7E8C" w:rsidRPr="00414EF5" w:rsidRDefault="00F30A03" w:rsidP="009C7E8C">
            <w:pPr>
              <w:pStyle w:val="acctfourfigures"/>
              <w:tabs>
                <w:tab w:val="clear" w:pos="765"/>
                <w:tab w:val="decimal" w:pos="658"/>
              </w:tabs>
              <w:spacing w:line="240" w:lineRule="atLeast"/>
              <w:ind w:left="-43" w:right="-50"/>
              <w:rPr>
                <w:szCs w:val="22"/>
                <w:lang w:val="en-US" w:bidi="th-TH"/>
              </w:rPr>
            </w:pPr>
            <w:r w:rsidRPr="00964686">
              <w:rPr>
                <w:szCs w:val="22"/>
                <w:cs/>
                <w:lang w:val="en-US" w:bidi="th-TH"/>
              </w:rPr>
              <w:t>-</w:t>
            </w:r>
          </w:p>
        </w:tc>
        <w:tc>
          <w:tcPr>
            <w:tcW w:w="1440" w:type="dxa"/>
          </w:tcPr>
          <w:p w14:paraId="3D4BCEB4" w14:textId="6CEC32F9" w:rsidR="009C7E8C" w:rsidRPr="00414EF5" w:rsidRDefault="007505D0" w:rsidP="009C7E8C">
            <w:pPr>
              <w:pStyle w:val="acctfourfigures"/>
              <w:tabs>
                <w:tab w:val="clear" w:pos="765"/>
                <w:tab w:val="decimal" w:pos="940"/>
              </w:tabs>
              <w:spacing w:line="240" w:lineRule="atLeast"/>
              <w:ind w:left="-43" w:right="-50"/>
              <w:rPr>
                <w:szCs w:val="22"/>
                <w:lang w:val="en-US" w:bidi="th-TH"/>
              </w:rPr>
            </w:pPr>
            <w:r w:rsidRPr="007826E8">
              <w:rPr>
                <w:szCs w:val="22"/>
                <w:lang w:val="en-US" w:bidi="th-TH"/>
              </w:rPr>
              <w:t>154,150</w:t>
            </w:r>
          </w:p>
        </w:tc>
        <w:tc>
          <w:tcPr>
            <w:tcW w:w="236" w:type="dxa"/>
            <w:vAlign w:val="bottom"/>
          </w:tcPr>
          <w:p w14:paraId="2045A9FB" w14:textId="77777777" w:rsidR="009C7E8C" w:rsidRPr="00414EF5" w:rsidRDefault="009C7E8C" w:rsidP="009C7E8C">
            <w:pPr>
              <w:tabs>
                <w:tab w:val="decimal" w:pos="595"/>
              </w:tabs>
              <w:ind w:left="-43" w:right="-86"/>
              <w:rPr>
                <w:rFonts w:ascii="Times New Roman" w:hAnsi="Times New Roman" w:cs="Times New Roman"/>
                <w:sz w:val="22"/>
                <w:szCs w:val="22"/>
                <w:lang w:val="en-GB" w:bidi="ar-SA"/>
              </w:rPr>
            </w:pPr>
          </w:p>
        </w:tc>
        <w:tc>
          <w:tcPr>
            <w:tcW w:w="994" w:type="dxa"/>
          </w:tcPr>
          <w:p w14:paraId="2B96CCD0" w14:textId="71301E8E" w:rsidR="009C7E8C" w:rsidRPr="00414EF5" w:rsidRDefault="004925A2" w:rsidP="009C7E8C">
            <w:pPr>
              <w:pStyle w:val="acctfourfigures"/>
              <w:tabs>
                <w:tab w:val="clear" w:pos="765"/>
                <w:tab w:val="decimal" w:pos="920"/>
              </w:tabs>
              <w:spacing w:line="240" w:lineRule="atLeast"/>
              <w:ind w:left="-43" w:right="-50"/>
              <w:rPr>
                <w:szCs w:val="22"/>
                <w:lang w:val="en-US" w:bidi="th-TH"/>
              </w:rPr>
            </w:pPr>
            <w:r w:rsidRPr="007826E8">
              <w:rPr>
                <w:szCs w:val="22"/>
                <w:lang w:val="en-US" w:bidi="th-TH"/>
              </w:rPr>
              <w:t>154,150</w:t>
            </w:r>
          </w:p>
        </w:tc>
        <w:tc>
          <w:tcPr>
            <w:tcW w:w="236" w:type="dxa"/>
          </w:tcPr>
          <w:p w14:paraId="533C1E1B" w14:textId="77777777" w:rsidR="009C7E8C" w:rsidRPr="00414EF5" w:rsidRDefault="009C7E8C" w:rsidP="009C7E8C">
            <w:pPr>
              <w:pStyle w:val="acctfourfigures"/>
              <w:tabs>
                <w:tab w:val="clear" w:pos="765"/>
                <w:tab w:val="decimal" w:pos="595"/>
              </w:tabs>
              <w:spacing w:line="240" w:lineRule="atLeast"/>
              <w:ind w:left="-43" w:right="-86"/>
              <w:rPr>
                <w:szCs w:val="22"/>
                <w:lang w:val="en-US" w:bidi="th-TH"/>
              </w:rPr>
            </w:pPr>
          </w:p>
        </w:tc>
        <w:tc>
          <w:tcPr>
            <w:tcW w:w="834" w:type="dxa"/>
          </w:tcPr>
          <w:p w14:paraId="445BC3C8" w14:textId="4CDECA67" w:rsidR="009C7E8C" w:rsidRPr="00414EF5" w:rsidRDefault="00F30A03" w:rsidP="009C7E8C">
            <w:pPr>
              <w:pStyle w:val="acctfourfigures"/>
              <w:tabs>
                <w:tab w:val="clear" w:pos="765"/>
                <w:tab w:val="decimal" w:pos="0"/>
              </w:tabs>
              <w:spacing w:line="240" w:lineRule="auto"/>
              <w:ind w:left="-43" w:right="-86"/>
              <w:jc w:val="center"/>
              <w:rPr>
                <w:szCs w:val="22"/>
                <w:lang w:val="en-US" w:bidi="th-TH"/>
              </w:rPr>
            </w:pPr>
            <w:r w:rsidRPr="00964686">
              <w:rPr>
                <w:szCs w:val="22"/>
                <w:cs/>
                <w:lang w:val="en-US" w:bidi="th-TH"/>
              </w:rPr>
              <w:t>-</w:t>
            </w:r>
          </w:p>
        </w:tc>
        <w:tc>
          <w:tcPr>
            <w:tcW w:w="236" w:type="dxa"/>
          </w:tcPr>
          <w:p w14:paraId="0F729E8F" w14:textId="77777777" w:rsidR="009C7E8C" w:rsidRPr="00414EF5" w:rsidRDefault="009C7E8C" w:rsidP="009C7E8C">
            <w:pPr>
              <w:pStyle w:val="acctfourfigures"/>
              <w:tabs>
                <w:tab w:val="clear" w:pos="765"/>
                <w:tab w:val="decimal" w:pos="595"/>
              </w:tabs>
              <w:spacing w:line="240" w:lineRule="atLeast"/>
              <w:ind w:left="-43" w:right="-86"/>
              <w:rPr>
                <w:szCs w:val="22"/>
                <w:lang w:val="en-US" w:bidi="th-TH"/>
              </w:rPr>
            </w:pPr>
          </w:p>
        </w:tc>
        <w:tc>
          <w:tcPr>
            <w:tcW w:w="844" w:type="dxa"/>
          </w:tcPr>
          <w:p w14:paraId="3B3991B1" w14:textId="5B7CBC9F" w:rsidR="009C7E8C" w:rsidRPr="00414EF5" w:rsidRDefault="00F30A03" w:rsidP="009C7E8C">
            <w:pPr>
              <w:pStyle w:val="acctfourfigures"/>
              <w:tabs>
                <w:tab w:val="clear" w:pos="765"/>
                <w:tab w:val="decimal" w:pos="0"/>
              </w:tabs>
              <w:spacing w:line="240" w:lineRule="auto"/>
              <w:ind w:left="-43" w:right="-86"/>
              <w:jc w:val="center"/>
              <w:rPr>
                <w:szCs w:val="22"/>
                <w:lang w:val="en-US" w:bidi="th-TH"/>
              </w:rPr>
            </w:pPr>
            <w:r w:rsidRPr="00964686">
              <w:rPr>
                <w:szCs w:val="22"/>
                <w:cs/>
                <w:lang w:val="en-US" w:bidi="th-TH"/>
              </w:rPr>
              <w:t>-</w:t>
            </w:r>
          </w:p>
        </w:tc>
        <w:tc>
          <w:tcPr>
            <w:tcW w:w="236" w:type="dxa"/>
          </w:tcPr>
          <w:p w14:paraId="2A97008E" w14:textId="77777777" w:rsidR="009C7E8C" w:rsidRPr="00414EF5" w:rsidRDefault="009C7E8C" w:rsidP="009C7E8C">
            <w:pPr>
              <w:tabs>
                <w:tab w:val="decimal" w:pos="595"/>
              </w:tabs>
              <w:ind w:left="-43" w:right="-86"/>
              <w:rPr>
                <w:rFonts w:ascii="Times New Roman" w:hAnsi="Times New Roman" w:cs="Times New Roman"/>
                <w:sz w:val="22"/>
                <w:szCs w:val="22"/>
              </w:rPr>
            </w:pPr>
          </w:p>
        </w:tc>
        <w:tc>
          <w:tcPr>
            <w:tcW w:w="1020" w:type="dxa"/>
          </w:tcPr>
          <w:p w14:paraId="7DFD0579" w14:textId="4B566AB8" w:rsidR="009C7E8C" w:rsidRPr="00F7717F" w:rsidRDefault="00F7717F" w:rsidP="009C7E8C">
            <w:pPr>
              <w:pStyle w:val="acctfourfigures"/>
              <w:tabs>
                <w:tab w:val="clear" w:pos="765"/>
                <w:tab w:val="decimal" w:pos="920"/>
              </w:tabs>
              <w:spacing w:line="240" w:lineRule="atLeast"/>
              <w:ind w:left="-43" w:right="-50"/>
              <w:rPr>
                <w:szCs w:val="22"/>
                <w:lang w:val="en-US" w:bidi="th-TH"/>
              </w:rPr>
            </w:pPr>
            <w:r w:rsidRPr="00F7717F">
              <w:rPr>
                <w:szCs w:val="22"/>
                <w:cs/>
                <w:lang w:val="en-US" w:bidi="th-TH"/>
              </w:rPr>
              <w:t>153</w:t>
            </w:r>
            <w:r w:rsidRPr="00F7717F">
              <w:rPr>
                <w:szCs w:val="22"/>
                <w:lang w:val="en-US" w:bidi="th-TH"/>
              </w:rPr>
              <w:t>,</w:t>
            </w:r>
            <w:r w:rsidRPr="00F7717F">
              <w:rPr>
                <w:szCs w:val="22"/>
                <w:cs/>
                <w:lang w:val="en-US" w:bidi="th-TH"/>
              </w:rPr>
              <w:t>616</w:t>
            </w:r>
          </w:p>
        </w:tc>
        <w:tc>
          <w:tcPr>
            <w:tcW w:w="236" w:type="dxa"/>
          </w:tcPr>
          <w:p w14:paraId="6EC7F481" w14:textId="77777777" w:rsidR="009C7E8C" w:rsidRPr="00414EF5" w:rsidRDefault="009C7E8C" w:rsidP="009C7E8C">
            <w:pPr>
              <w:pStyle w:val="acctfourfigures"/>
              <w:tabs>
                <w:tab w:val="clear" w:pos="765"/>
                <w:tab w:val="decimal" w:pos="595"/>
              </w:tabs>
              <w:spacing w:line="240" w:lineRule="atLeast"/>
              <w:ind w:left="-43" w:right="-86"/>
              <w:rPr>
                <w:szCs w:val="22"/>
                <w:lang w:val="en-US" w:bidi="th-TH"/>
              </w:rPr>
            </w:pPr>
          </w:p>
        </w:tc>
        <w:tc>
          <w:tcPr>
            <w:tcW w:w="1088" w:type="dxa"/>
          </w:tcPr>
          <w:p w14:paraId="07FBFB51" w14:textId="6C9F0DC5" w:rsidR="009C7E8C" w:rsidRPr="00414EF5" w:rsidRDefault="00F7717F" w:rsidP="009C7E8C">
            <w:pPr>
              <w:pStyle w:val="acctfourfigures"/>
              <w:tabs>
                <w:tab w:val="clear" w:pos="765"/>
                <w:tab w:val="decimal" w:pos="920"/>
              </w:tabs>
              <w:spacing w:line="240" w:lineRule="atLeast"/>
              <w:ind w:left="-43" w:right="-50"/>
              <w:rPr>
                <w:szCs w:val="22"/>
                <w:lang w:val="en-US" w:bidi="th-TH"/>
              </w:rPr>
            </w:pPr>
            <w:r w:rsidRPr="00F7717F">
              <w:rPr>
                <w:szCs w:val="22"/>
                <w:cs/>
                <w:lang w:val="en-US" w:bidi="th-TH"/>
              </w:rPr>
              <w:t>153</w:t>
            </w:r>
            <w:r w:rsidRPr="00F7717F">
              <w:rPr>
                <w:szCs w:val="22"/>
                <w:lang w:val="en-US" w:bidi="th-TH"/>
              </w:rPr>
              <w:t>,</w:t>
            </w:r>
            <w:r w:rsidRPr="00F7717F">
              <w:rPr>
                <w:szCs w:val="22"/>
                <w:cs/>
                <w:lang w:val="en-US" w:bidi="th-TH"/>
              </w:rPr>
              <w:t>616</w:t>
            </w:r>
          </w:p>
        </w:tc>
      </w:tr>
      <w:tr w:rsidR="00496BE7" w:rsidRPr="00D433AA" w14:paraId="423434F3" w14:textId="77777777" w:rsidTr="00496BE7">
        <w:trPr>
          <w:trHeight w:val="20"/>
        </w:trPr>
        <w:tc>
          <w:tcPr>
            <w:tcW w:w="4770" w:type="dxa"/>
          </w:tcPr>
          <w:p w14:paraId="365C135F" w14:textId="0BD1F345" w:rsidR="00496BE7" w:rsidRPr="005F14C1" w:rsidRDefault="00496BE7" w:rsidP="00496BE7">
            <w:pPr>
              <w:pStyle w:val="NoSpacing"/>
              <w:spacing w:line="240" w:lineRule="exact"/>
              <w:ind w:left="160" w:hanging="160"/>
              <w:rPr>
                <w:rFonts w:ascii="Times New Roman" w:hAnsi="Times New Roman" w:cs="Times New Roman"/>
                <w:sz w:val="22"/>
              </w:rPr>
            </w:pPr>
            <w:r w:rsidRPr="00DF32C3">
              <w:rPr>
                <w:rFonts w:ascii="Times New Roman" w:hAnsi="Times New Roman" w:cs="Times New Roman"/>
                <w:sz w:val="22"/>
              </w:rPr>
              <w:t xml:space="preserve">Forward exchange sale contract used for hedging                          </w:t>
            </w:r>
          </w:p>
        </w:tc>
        <w:tc>
          <w:tcPr>
            <w:tcW w:w="1260" w:type="dxa"/>
            <w:vAlign w:val="bottom"/>
          </w:tcPr>
          <w:p w14:paraId="055FFDA8" w14:textId="25FB94C0" w:rsidR="00496BE7" w:rsidRPr="00964686" w:rsidRDefault="00496BE7" w:rsidP="00496BE7">
            <w:pPr>
              <w:pStyle w:val="acctfourfigures"/>
              <w:tabs>
                <w:tab w:val="clear" w:pos="765"/>
                <w:tab w:val="decimal" w:pos="1145"/>
              </w:tabs>
              <w:spacing w:line="240" w:lineRule="atLeast"/>
              <w:ind w:left="-43" w:right="-50"/>
              <w:rPr>
                <w:szCs w:val="22"/>
                <w:cs/>
                <w:lang w:val="en-US" w:bidi="th-TH"/>
              </w:rPr>
            </w:pPr>
            <w:r w:rsidRPr="001F5CDC">
              <w:rPr>
                <w:szCs w:val="22"/>
                <w:cs/>
                <w:lang w:val="en-US" w:bidi="th-TH"/>
              </w:rPr>
              <w:t>26</w:t>
            </w:r>
            <w:r w:rsidRPr="001F5CDC">
              <w:rPr>
                <w:szCs w:val="22"/>
                <w:lang w:val="en-US" w:bidi="th-TH"/>
              </w:rPr>
              <w:t>,</w:t>
            </w:r>
            <w:r w:rsidRPr="001F5CDC">
              <w:rPr>
                <w:szCs w:val="22"/>
                <w:cs/>
                <w:lang w:val="en-US" w:bidi="th-TH"/>
              </w:rPr>
              <w:t>206</w:t>
            </w:r>
          </w:p>
        </w:tc>
        <w:tc>
          <w:tcPr>
            <w:tcW w:w="1170" w:type="dxa"/>
            <w:vAlign w:val="bottom"/>
          </w:tcPr>
          <w:p w14:paraId="4E92B6D9" w14:textId="7397000D" w:rsidR="00496BE7" w:rsidRPr="00964686" w:rsidRDefault="00496BE7" w:rsidP="00496BE7">
            <w:pPr>
              <w:pStyle w:val="acctfourfigures"/>
              <w:tabs>
                <w:tab w:val="clear" w:pos="765"/>
                <w:tab w:val="decimal" w:pos="658"/>
              </w:tabs>
              <w:spacing w:line="240" w:lineRule="atLeast"/>
              <w:ind w:left="-43" w:right="-50"/>
              <w:rPr>
                <w:szCs w:val="22"/>
                <w:cs/>
                <w:lang w:val="en-US" w:bidi="th-TH"/>
              </w:rPr>
            </w:pPr>
            <w:r w:rsidRPr="00E364BD">
              <w:rPr>
                <w:szCs w:val="22"/>
                <w:lang w:val="en-US" w:bidi="th-TH"/>
              </w:rPr>
              <w:t>-</w:t>
            </w:r>
          </w:p>
        </w:tc>
        <w:tc>
          <w:tcPr>
            <w:tcW w:w="1440" w:type="dxa"/>
            <w:vAlign w:val="bottom"/>
          </w:tcPr>
          <w:p w14:paraId="6D7D9219" w14:textId="636CC79A" w:rsidR="00496BE7" w:rsidRPr="007826E8" w:rsidRDefault="00496BE7" w:rsidP="00496BE7">
            <w:pPr>
              <w:pStyle w:val="acctfourfigures"/>
              <w:tabs>
                <w:tab w:val="clear" w:pos="765"/>
                <w:tab w:val="decimal" w:pos="658"/>
              </w:tabs>
              <w:spacing w:line="240" w:lineRule="atLeast"/>
              <w:ind w:left="-43" w:right="-50"/>
              <w:rPr>
                <w:szCs w:val="22"/>
                <w:lang w:val="en-US" w:bidi="th-TH"/>
              </w:rPr>
            </w:pPr>
            <w:r w:rsidRPr="00E364BD">
              <w:rPr>
                <w:szCs w:val="22"/>
                <w:lang w:val="en-US" w:bidi="th-TH"/>
              </w:rPr>
              <w:t>-</w:t>
            </w:r>
          </w:p>
        </w:tc>
        <w:tc>
          <w:tcPr>
            <w:tcW w:w="236" w:type="dxa"/>
          </w:tcPr>
          <w:p w14:paraId="055ABF2C" w14:textId="77777777" w:rsidR="00496BE7" w:rsidRPr="00414EF5" w:rsidRDefault="00496BE7" w:rsidP="00496BE7">
            <w:pPr>
              <w:tabs>
                <w:tab w:val="decimal" w:pos="595"/>
              </w:tabs>
              <w:ind w:left="-43" w:right="-86"/>
              <w:rPr>
                <w:rFonts w:ascii="Times New Roman" w:hAnsi="Times New Roman" w:cs="Times New Roman"/>
                <w:sz w:val="22"/>
                <w:szCs w:val="22"/>
                <w:lang w:val="en-GB" w:bidi="ar-SA"/>
              </w:rPr>
            </w:pPr>
          </w:p>
        </w:tc>
        <w:tc>
          <w:tcPr>
            <w:tcW w:w="994" w:type="dxa"/>
            <w:vAlign w:val="bottom"/>
          </w:tcPr>
          <w:p w14:paraId="0564B8A7" w14:textId="035A5FDB" w:rsidR="00496BE7" w:rsidRPr="007826E8" w:rsidRDefault="00496BE7" w:rsidP="00496BE7">
            <w:pPr>
              <w:pStyle w:val="acctfourfigures"/>
              <w:tabs>
                <w:tab w:val="clear" w:pos="765"/>
                <w:tab w:val="decimal" w:pos="920"/>
              </w:tabs>
              <w:spacing w:line="240" w:lineRule="atLeast"/>
              <w:ind w:left="-43" w:right="-50"/>
              <w:rPr>
                <w:szCs w:val="22"/>
                <w:lang w:val="en-US" w:bidi="th-TH"/>
              </w:rPr>
            </w:pPr>
            <w:r w:rsidRPr="001F5CDC">
              <w:rPr>
                <w:szCs w:val="22"/>
                <w:cs/>
                <w:lang w:val="en-US" w:bidi="th-TH"/>
              </w:rPr>
              <w:t>26</w:t>
            </w:r>
            <w:r w:rsidRPr="001F5CDC">
              <w:rPr>
                <w:szCs w:val="22"/>
                <w:lang w:val="en-US" w:bidi="th-TH"/>
              </w:rPr>
              <w:t>,</w:t>
            </w:r>
            <w:r w:rsidRPr="001F5CDC">
              <w:rPr>
                <w:szCs w:val="22"/>
                <w:cs/>
                <w:lang w:val="en-US" w:bidi="th-TH"/>
              </w:rPr>
              <w:t>206</w:t>
            </w:r>
          </w:p>
        </w:tc>
        <w:tc>
          <w:tcPr>
            <w:tcW w:w="236" w:type="dxa"/>
          </w:tcPr>
          <w:p w14:paraId="040CA4F4" w14:textId="77777777" w:rsidR="00496BE7" w:rsidRPr="00414EF5" w:rsidRDefault="00496BE7" w:rsidP="00496BE7">
            <w:pPr>
              <w:pStyle w:val="acctfourfigures"/>
              <w:tabs>
                <w:tab w:val="clear" w:pos="765"/>
                <w:tab w:val="decimal" w:pos="595"/>
              </w:tabs>
              <w:spacing w:line="240" w:lineRule="atLeast"/>
              <w:ind w:left="-43" w:right="-86"/>
              <w:rPr>
                <w:szCs w:val="22"/>
                <w:lang w:val="en-US" w:bidi="th-TH"/>
              </w:rPr>
            </w:pPr>
          </w:p>
        </w:tc>
        <w:tc>
          <w:tcPr>
            <w:tcW w:w="834" w:type="dxa"/>
          </w:tcPr>
          <w:p w14:paraId="7420E6A6" w14:textId="72C0A1AF" w:rsidR="00496BE7" w:rsidRPr="00964686" w:rsidRDefault="00496BE7" w:rsidP="00496BE7">
            <w:pPr>
              <w:pStyle w:val="acctfourfigures"/>
              <w:tabs>
                <w:tab w:val="clear" w:pos="765"/>
                <w:tab w:val="decimal" w:pos="0"/>
              </w:tabs>
              <w:spacing w:line="240" w:lineRule="auto"/>
              <w:ind w:left="-43" w:right="-86"/>
              <w:jc w:val="center"/>
              <w:rPr>
                <w:szCs w:val="22"/>
                <w:cs/>
                <w:lang w:val="en-US" w:bidi="th-TH"/>
              </w:rPr>
            </w:pPr>
            <w:r w:rsidRPr="00964686">
              <w:rPr>
                <w:szCs w:val="22"/>
                <w:cs/>
                <w:lang w:val="en-US" w:bidi="th-TH"/>
              </w:rPr>
              <w:t>-</w:t>
            </w:r>
          </w:p>
        </w:tc>
        <w:tc>
          <w:tcPr>
            <w:tcW w:w="236" w:type="dxa"/>
          </w:tcPr>
          <w:p w14:paraId="2D3D6F7C" w14:textId="77777777" w:rsidR="00496BE7" w:rsidRPr="00414EF5" w:rsidRDefault="00496BE7" w:rsidP="00496BE7">
            <w:pPr>
              <w:pStyle w:val="acctfourfigures"/>
              <w:tabs>
                <w:tab w:val="clear" w:pos="765"/>
                <w:tab w:val="decimal" w:pos="595"/>
              </w:tabs>
              <w:spacing w:line="240" w:lineRule="atLeast"/>
              <w:ind w:left="-43" w:right="-86"/>
              <w:rPr>
                <w:szCs w:val="22"/>
                <w:lang w:val="en-US" w:bidi="th-TH"/>
              </w:rPr>
            </w:pPr>
          </w:p>
        </w:tc>
        <w:tc>
          <w:tcPr>
            <w:tcW w:w="844" w:type="dxa"/>
          </w:tcPr>
          <w:p w14:paraId="28EAA138" w14:textId="771C968F" w:rsidR="00496BE7" w:rsidRPr="00964686" w:rsidRDefault="00496BE7" w:rsidP="00496BE7">
            <w:pPr>
              <w:pStyle w:val="acctfourfigures"/>
              <w:tabs>
                <w:tab w:val="clear" w:pos="765"/>
                <w:tab w:val="decimal" w:pos="920"/>
              </w:tabs>
              <w:spacing w:line="240" w:lineRule="atLeast"/>
              <w:ind w:left="-43" w:right="-50"/>
              <w:rPr>
                <w:szCs w:val="22"/>
                <w:cs/>
                <w:lang w:val="en-US" w:bidi="th-TH"/>
              </w:rPr>
            </w:pPr>
            <w:r w:rsidRPr="001F5CDC">
              <w:rPr>
                <w:szCs w:val="22"/>
                <w:cs/>
                <w:lang w:val="en-US" w:bidi="th-TH"/>
              </w:rPr>
              <w:t>26</w:t>
            </w:r>
            <w:r w:rsidRPr="001F5CDC">
              <w:rPr>
                <w:szCs w:val="22"/>
                <w:lang w:val="en-US" w:bidi="th-TH"/>
              </w:rPr>
              <w:t>,</w:t>
            </w:r>
            <w:r w:rsidRPr="001F5CDC">
              <w:rPr>
                <w:szCs w:val="22"/>
                <w:cs/>
                <w:lang w:val="en-US" w:bidi="th-TH"/>
              </w:rPr>
              <w:t>206</w:t>
            </w:r>
          </w:p>
        </w:tc>
        <w:tc>
          <w:tcPr>
            <w:tcW w:w="236" w:type="dxa"/>
          </w:tcPr>
          <w:p w14:paraId="4C37AB86" w14:textId="77777777" w:rsidR="00496BE7" w:rsidRPr="00414EF5" w:rsidRDefault="00496BE7" w:rsidP="00496BE7">
            <w:pPr>
              <w:tabs>
                <w:tab w:val="decimal" w:pos="595"/>
              </w:tabs>
              <w:ind w:left="-43" w:right="-86"/>
              <w:rPr>
                <w:rFonts w:ascii="Times New Roman" w:hAnsi="Times New Roman" w:cs="Times New Roman"/>
                <w:sz w:val="22"/>
                <w:szCs w:val="22"/>
              </w:rPr>
            </w:pPr>
          </w:p>
        </w:tc>
        <w:tc>
          <w:tcPr>
            <w:tcW w:w="1020" w:type="dxa"/>
          </w:tcPr>
          <w:p w14:paraId="0EBC06C7" w14:textId="418F9E2E" w:rsidR="00496BE7" w:rsidRPr="0003169B" w:rsidRDefault="00496BE7" w:rsidP="00496BE7">
            <w:pPr>
              <w:pStyle w:val="acctfourfigures"/>
              <w:tabs>
                <w:tab w:val="clear" w:pos="765"/>
                <w:tab w:val="decimal" w:pos="438"/>
              </w:tabs>
              <w:spacing w:line="240" w:lineRule="atLeast"/>
              <w:ind w:left="-43" w:right="-92"/>
              <w:rPr>
                <w:rFonts w:cs="Angsana New"/>
                <w:szCs w:val="22"/>
                <w:cs/>
                <w:lang w:val="en-US" w:bidi="th-TH"/>
              </w:rPr>
            </w:pPr>
            <w:r w:rsidRPr="00964686">
              <w:rPr>
                <w:szCs w:val="22"/>
                <w:cs/>
                <w:lang w:val="en-US" w:bidi="th-TH"/>
              </w:rPr>
              <w:t>-</w:t>
            </w:r>
          </w:p>
        </w:tc>
        <w:tc>
          <w:tcPr>
            <w:tcW w:w="236" w:type="dxa"/>
          </w:tcPr>
          <w:p w14:paraId="5E5CC4A0" w14:textId="77777777" w:rsidR="00496BE7" w:rsidRPr="00414EF5" w:rsidRDefault="00496BE7" w:rsidP="00496BE7">
            <w:pPr>
              <w:pStyle w:val="acctfourfigures"/>
              <w:tabs>
                <w:tab w:val="clear" w:pos="765"/>
                <w:tab w:val="decimal" w:pos="595"/>
              </w:tabs>
              <w:spacing w:line="240" w:lineRule="atLeast"/>
              <w:ind w:left="-43" w:right="-86"/>
              <w:rPr>
                <w:szCs w:val="22"/>
                <w:lang w:val="en-US" w:bidi="th-TH"/>
              </w:rPr>
            </w:pPr>
          </w:p>
        </w:tc>
        <w:tc>
          <w:tcPr>
            <w:tcW w:w="1088" w:type="dxa"/>
          </w:tcPr>
          <w:p w14:paraId="27F02124" w14:textId="1D12A62D" w:rsidR="00496BE7" w:rsidRPr="00F7717F" w:rsidRDefault="00496BE7" w:rsidP="00496BE7">
            <w:pPr>
              <w:pStyle w:val="acctfourfigures"/>
              <w:tabs>
                <w:tab w:val="clear" w:pos="765"/>
                <w:tab w:val="decimal" w:pos="920"/>
              </w:tabs>
              <w:spacing w:line="240" w:lineRule="atLeast"/>
              <w:ind w:left="-43" w:right="-50"/>
              <w:rPr>
                <w:szCs w:val="22"/>
                <w:cs/>
                <w:lang w:val="en-US" w:bidi="th-TH"/>
              </w:rPr>
            </w:pPr>
            <w:r w:rsidRPr="001F5CDC">
              <w:rPr>
                <w:szCs w:val="22"/>
                <w:cs/>
                <w:lang w:val="en-US" w:bidi="th-TH"/>
              </w:rPr>
              <w:t>26</w:t>
            </w:r>
            <w:r w:rsidRPr="001F5CDC">
              <w:rPr>
                <w:szCs w:val="22"/>
                <w:lang w:val="en-US" w:bidi="th-TH"/>
              </w:rPr>
              <w:t>,</w:t>
            </w:r>
            <w:r w:rsidRPr="001F5CDC">
              <w:rPr>
                <w:szCs w:val="22"/>
                <w:cs/>
                <w:lang w:val="en-US" w:bidi="th-TH"/>
              </w:rPr>
              <w:t>206</w:t>
            </w:r>
          </w:p>
        </w:tc>
      </w:tr>
      <w:tr w:rsidR="0003169B" w:rsidRPr="00D433AA" w14:paraId="4CF021F0" w14:textId="77777777" w:rsidTr="00DD1CA8">
        <w:trPr>
          <w:trHeight w:val="20"/>
        </w:trPr>
        <w:tc>
          <w:tcPr>
            <w:tcW w:w="4770" w:type="dxa"/>
          </w:tcPr>
          <w:p w14:paraId="367EF0D0" w14:textId="77777777" w:rsidR="0003169B" w:rsidRPr="00951DD3" w:rsidRDefault="0003169B" w:rsidP="0003169B">
            <w:pPr>
              <w:pStyle w:val="NoSpacing"/>
              <w:spacing w:line="240" w:lineRule="exact"/>
              <w:ind w:left="160" w:hanging="160"/>
              <w:rPr>
                <w:rFonts w:ascii="Times New Roman" w:hAnsi="Times New Roman" w:cs="Times New Roman"/>
                <w:sz w:val="22"/>
              </w:rPr>
            </w:pPr>
            <w:r w:rsidRPr="00951DD3">
              <w:rPr>
                <w:rFonts w:ascii="Times New Roman" w:hAnsi="Times New Roman" w:cs="Times New Roman"/>
                <w:sz w:val="22"/>
              </w:rPr>
              <w:t>Interest rate swaps used for hedging</w:t>
            </w:r>
          </w:p>
        </w:tc>
        <w:tc>
          <w:tcPr>
            <w:tcW w:w="1260" w:type="dxa"/>
            <w:vAlign w:val="bottom"/>
          </w:tcPr>
          <w:p w14:paraId="130609DA" w14:textId="525BE51A" w:rsidR="0003169B" w:rsidRPr="00414EF5" w:rsidRDefault="0003169B" w:rsidP="0003169B">
            <w:pPr>
              <w:pStyle w:val="acctfourfigures"/>
              <w:tabs>
                <w:tab w:val="clear" w:pos="765"/>
                <w:tab w:val="decimal" w:pos="1145"/>
              </w:tabs>
              <w:spacing w:line="240" w:lineRule="atLeast"/>
              <w:ind w:left="-43" w:right="-50"/>
              <w:rPr>
                <w:szCs w:val="22"/>
                <w:lang w:val="en-US" w:bidi="th-TH"/>
              </w:rPr>
            </w:pPr>
            <w:r w:rsidRPr="00964686">
              <w:rPr>
                <w:szCs w:val="22"/>
                <w:lang w:val="en-US" w:bidi="th-TH"/>
              </w:rPr>
              <w:t>2,015</w:t>
            </w:r>
          </w:p>
        </w:tc>
        <w:tc>
          <w:tcPr>
            <w:tcW w:w="1170" w:type="dxa"/>
            <w:vAlign w:val="bottom"/>
          </w:tcPr>
          <w:p w14:paraId="69B4B44E" w14:textId="3AC118F7" w:rsidR="0003169B" w:rsidRPr="00414EF5" w:rsidRDefault="00E364BD" w:rsidP="0003169B">
            <w:pPr>
              <w:pStyle w:val="acctfourfigures"/>
              <w:tabs>
                <w:tab w:val="clear" w:pos="765"/>
                <w:tab w:val="decimal" w:pos="670"/>
              </w:tabs>
              <w:spacing w:line="240" w:lineRule="atLeast"/>
              <w:ind w:left="-43" w:right="-50"/>
              <w:rPr>
                <w:szCs w:val="22"/>
                <w:lang w:val="en-US" w:bidi="th-TH"/>
              </w:rPr>
            </w:pPr>
            <w:r w:rsidRPr="00E364BD">
              <w:rPr>
                <w:szCs w:val="22"/>
                <w:lang w:val="en-US" w:bidi="th-TH"/>
              </w:rPr>
              <w:t>-</w:t>
            </w:r>
          </w:p>
        </w:tc>
        <w:tc>
          <w:tcPr>
            <w:tcW w:w="1440" w:type="dxa"/>
            <w:vAlign w:val="bottom"/>
          </w:tcPr>
          <w:p w14:paraId="5475F272" w14:textId="6BAC6753" w:rsidR="0003169B" w:rsidRPr="00414EF5" w:rsidRDefault="00E364BD" w:rsidP="00496BE7">
            <w:pPr>
              <w:pStyle w:val="acctfourfigures"/>
              <w:tabs>
                <w:tab w:val="clear" w:pos="765"/>
                <w:tab w:val="decimal" w:pos="646"/>
              </w:tabs>
              <w:spacing w:line="240" w:lineRule="atLeast"/>
              <w:ind w:left="-43" w:right="-50"/>
              <w:rPr>
                <w:szCs w:val="22"/>
                <w:lang w:val="en-US" w:bidi="th-TH"/>
              </w:rPr>
            </w:pPr>
            <w:r w:rsidRPr="00E364BD">
              <w:rPr>
                <w:szCs w:val="22"/>
                <w:lang w:val="en-US" w:bidi="th-TH"/>
              </w:rPr>
              <w:t>-</w:t>
            </w:r>
          </w:p>
        </w:tc>
        <w:tc>
          <w:tcPr>
            <w:tcW w:w="236" w:type="dxa"/>
            <w:vAlign w:val="bottom"/>
          </w:tcPr>
          <w:p w14:paraId="4BE2DEA6" w14:textId="77777777" w:rsidR="0003169B" w:rsidRPr="00414EF5" w:rsidRDefault="0003169B" w:rsidP="0003169B">
            <w:pPr>
              <w:pStyle w:val="NoSpacing"/>
              <w:tabs>
                <w:tab w:val="decimal" w:pos="940"/>
              </w:tabs>
              <w:spacing w:line="240" w:lineRule="exact"/>
              <w:ind w:left="160" w:hanging="160"/>
              <w:rPr>
                <w:rFonts w:ascii="Times New Roman" w:hAnsi="Times New Roman" w:cs="Times New Roman"/>
                <w:sz w:val="22"/>
              </w:rPr>
            </w:pPr>
          </w:p>
        </w:tc>
        <w:tc>
          <w:tcPr>
            <w:tcW w:w="994" w:type="dxa"/>
            <w:vAlign w:val="bottom"/>
          </w:tcPr>
          <w:p w14:paraId="59845AF9" w14:textId="63375AA1" w:rsidR="0003169B" w:rsidRPr="00027A9D" w:rsidRDefault="0003169B" w:rsidP="0003169B">
            <w:pPr>
              <w:pStyle w:val="acctfourfigures"/>
              <w:tabs>
                <w:tab w:val="clear" w:pos="765"/>
                <w:tab w:val="decimal" w:pos="920"/>
              </w:tabs>
              <w:spacing w:line="240" w:lineRule="atLeast"/>
              <w:ind w:left="-43" w:right="-50"/>
              <w:rPr>
                <w:szCs w:val="22"/>
                <w:highlight w:val="yellow"/>
                <w:lang w:val="en-US"/>
              </w:rPr>
            </w:pPr>
            <w:r w:rsidRPr="00964686">
              <w:rPr>
                <w:szCs w:val="22"/>
                <w:lang w:val="en-US" w:bidi="th-TH"/>
              </w:rPr>
              <w:t>2,015</w:t>
            </w:r>
          </w:p>
        </w:tc>
        <w:tc>
          <w:tcPr>
            <w:tcW w:w="236" w:type="dxa"/>
          </w:tcPr>
          <w:p w14:paraId="45A2E609" w14:textId="77777777" w:rsidR="0003169B" w:rsidRPr="00414EF5" w:rsidRDefault="0003169B" w:rsidP="0003169B">
            <w:pPr>
              <w:pStyle w:val="NoSpacing"/>
              <w:spacing w:line="240" w:lineRule="exact"/>
              <w:ind w:left="160" w:hanging="160"/>
              <w:rPr>
                <w:rFonts w:ascii="Times New Roman" w:hAnsi="Times New Roman" w:cs="Times New Roman"/>
                <w:sz w:val="22"/>
              </w:rPr>
            </w:pPr>
          </w:p>
        </w:tc>
        <w:tc>
          <w:tcPr>
            <w:tcW w:w="834" w:type="dxa"/>
          </w:tcPr>
          <w:p w14:paraId="155FD079" w14:textId="0A72EE2F" w:rsidR="0003169B" w:rsidRPr="00414EF5" w:rsidRDefault="0003169B" w:rsidP="0003169B">
            <w:pPr>
              <w:pStyle w:val="acctfourfigures"/>
              <w:tabs>
                <w:tab w:val="clear" w:pos="765"/>
                <w:tab w:val="decimal" w:pos="0"/>
              </w:tabs>
              <w:spacing w:line="240" w:lineRule="auto"/>
              <w:ind w:left="-43" w:right="-86"/>
              <w:jc w:val="center"/>
              <w:rPr>
                <w:szCs w:val="22"/>
                <w:lang w:val="en-US" w:bidi="th-TH"/>
              </w:rPr>
            </w:pPr>
            <w:r w:rsidRPr="00964686">
              <w:rPr>
                <w:szCs w:val="22"/>
                <w:cs/>
                <w:lang w:val="en-US" w:bidi="th-TH"/>
              </w:rPr>
              <w:t>-</w:t>
            </w:r>
          </w:p>
        </w:tc>
        <w:tc>
          <w:tcPr>
            <w:tcW w:w="236" w:type="dxa"/>
          </w:tcPr>
          <w:p w14:paraId="17CD6656" w14:textId="77777777" w:rsidR="0003169B" w:rsidRPr="00414EF5" w:rsidRDefault="0003169B" w:rsidP="0003169B">
            <w:pPr>
              <w:pStyle w:val="NoSpacing"/>
              <w:spacing w:line="240" w:lineRule="exact"/>
              <w:ind w:left="160" w:hanging="160"/>
              <w:rPr>
                <w:rFonts w:ascii="Times New Roman" w:hAnsi="Times New Roman" w:cs="Times New Roman"/>
                <w:sz w:val="22"/>
              </w:rPr>
            </w:pPr>
          </w:p>
        </w:tc>
        <w:tc>
          <w:tcPr>
            <w:tcW w:w="844" w:type="dxa"/>
          </w:tcPr>
          <w:p w14:paraId="3DDBA372" w14:textId="4B0BB160" w:rsidR="0003169B" w:rsidRPr="00414EF5" w:rsidRDefault="0003169B" w:rsidP="0003169B">
            <w:pPr>
              <w:pStyle w:val="acctfourfigures"/>
              <w:tabs>
                <w:tab w:val="clear" w:pos="765"/>
                <w:tab w:val="decimal" w:pos="920"/>
              </w:tabs>
              <w:spacing w:line="240" w:lineRule="atLeast"/>
              <w:ind w:left="-43" w:right="-50"/>
              <w:rPr>
                <w:szCs w:val="22"/>
              </w:rPr>
            </w:pPr>
            <w:r w:rsidRPr="00964686">
              <w:rPr>
                <w:szCs w:val="22"/>
                <w:lang w:val="en-US" w:bidi="th-TH"/>
              </w:rPr>
              <w:t>2,015</w:t>
            </w:r>
          </w:p>
        </w:tc>
        <w:tc>
          <w:tcPr>
            <w:tcW w:w="236" w:type="dxa"/>
          </w:tcPr>
          <w:p w14:paraId="2E1A1AB7" w14:textId="77777777" w:rsidR="0003169B" w:rsidRPr="00414EF5" w:rsidRDefault="0003169B" w:rsidP="0003169B">
            <w:pPr>
              <w:pStyle w:val="NoSpacing"/>
              <w:spacing w:line="240" w:lineRule="exact"/>
              <w:ind w:left="160" w:hanging="160"/>
              <w:rPr>
                <w:rFonts w:ascii="Times New Roman" w:hAnsi="Times New Roman" w:cs="Times New Roman"/>
                <w:sz w:val="22"/>
              </w:rPr>
            </w:pPr>
          </w:p>
        </w:tc>
        <w:tc>
          <w:tcPr>
            <w:tcW w:w="1020" w:type="dxa"/>
          </w:tcPr>
          <w:p w14:paraId="3A7FB134" w14:textId="4149BC7B" w:rsidR="0003169B" w:rsidRPr="00414EF5" w:rsidRDefault="0003169B" w:rsidP="0003169B">
            <w:pPr>
              <w:pStyle w:val="acctfourfigures"/>
              <w:tabs>
                <w:tab w:val="clear" w:pos="765"/>
                <w:tab w:val="decimal" w:pos="438"/>
              </w:tabs>
              <w:spacing w:line="240" w:lineRule="atLeast"/>
              <w:ind w:left="-43" w:right="-92"/>
              <w:rPr>
                <w:szCs w:val="22"/>
                <w:lang w:val="en-US" w:bidi="th-TH"/>
              </w:rPr>
            </w:pPr>
            <w:r w:rsidRPr="00964686">
              <w:rPr>
                <w:szCs w:val="22"/>
                <w:cs/>
                <w:lang w:val="en-US" w:bidi="th-TH"/>
              </w:rPr>
              <w:t>-</w:t>
            </w:r>
          </w:p>
        </w:tc>
        <w:tc>
          <w:tcPr>
            <w:tcW w:w="236" w:type="dxa"/>
          </w:tcPr>
          <w:p w14:paraId="4FBDDFBF" w14:textId="77777777" w:rsidR="0003169B" w:rsidRPr="00414EF5" w:rsidRDefault="0003169B" w:rsidP="0003169B">
            <w:pPr>
              <w:pStyle w:val="NoSpacing"/>
              <w:spacing w:line="240" w:lineRule="exact"/>
              <w:ind w:left="160" w:hanging="160"/>
              <w:rPr>
                <w:rFonts w:ascii="Times New Roman" w:hAnsi="Times New Roman" w:cs="Times New Roman"/>
                <w:sz w:val="22"/>
              </w:rPr>
            </w:pPr>
          </w:p>
        </w:tc>
        <w:tc>
          <w:tcPr>
            <w:tcW w:w="1088" w:type="dxa"/>
          </w:tcPr>
          <w:p w14:paraId="423D83A5" w14:textId="6EA4B0FF" w:rsidR="0003169B" w:rsidRPr="00414EF5" w:rsidRDefault="0003169B" w:rsidP="0003169B">
            <w:pPr>
              <w:pStyle w:val="acctfourfigures"/>
              <w:tabs>
                <w:tab w:val="clear" w:pos="765"/>
                <w:tab w:val="decimal" w:pos="920"/>
              </w:tabs>
              <w:spacing w:line="240" w:lineRule="atLeast"/>
              <w:ind w:left="-43" w:right="-50"/>
              <w:rPr>
                <w:szCs w:val="22"/>
                <w:cs/>
                <w:lang w:bidi="th-TH"/>
              </w:rPr>
            </w:pPr>
            <w:r w:rsidRPr="00964686">
              <w:rPr>
                <w:szCs w:val="22"/>
                <w:lang w:val="en-US" w:bidi="th-TH"/>
              </w:rPr>
              <w:t>2,015</w:t>
            </w:r>
          </w:p>
        </w:tc>
      </w:tr>
    </w:tbl>
    <w:p w14:paraId="4CDFB896" w14:textId="02C1C86B" w:rsidR="00695841" w:rsidRDefault="00695841">
      <w:pPr>
        <w:rPr>
          <w:rFonts w:ascii="Times New Roman" w:hAnsi="Times New Roman" w:cs="Times New Roman"/>
        </w:rPr>
      </w:pPr>
    </w:p>
    <w:tbl>
      <w:tblPr>
        <w:tblW w:w="14600" w:type="dxa"/>
        <w:tblInd w:w="360" w:type="dxa"/>
        <w:tblLayout w:type="fixed"/>
        <w:tblLook w:val="04A0" w:firstRow="1" w:lastRow="0" w:firstColumn="1" w:lastColumn="0" w:noHBand="0" w:noVBand="1"/>
      </w:tblPr>
      <w:tblGrid>
        <w:gridCol w:w="4770"/>
        <w:gridCol w:w="1260"/>
        <w:gridCol w:w="1170"/>
        <w:gridCol w:w="1440"/>
        <w:gridCol w:w="236"/>
        <w:gridCol w:w="994"/>
        <w:gridCol w:w="236"/>
        <w:gridCol w:w="834"/>
        <w:gridCol w:w="236"/>
        <w:gridCol w:w="844"/>
        <w:gridCol w:w="236"/>
        <w:gridCol w:w="1020"/>
        <w:gridCol w:w="236"/>
        <w:gridCol w:w="1088"/>
      </w:tblGrid>
      <w:tr w:rsidR="00A52A28" w:rsidRPr="00D433AA" w14:paraId="35FCA2E1" w14:textId="77777777" w:rsidTr="00DD1CA8">
        <w:trPr>
          <w:trHeight w:val="20"/>
        </w:trPr>
        <w:tc>
          <w:tcPr>
            <w:tcW w:w="4770" w:type="dxa"/>
          </w:tcPr>
          <w:p w14:paraId="3B62DD3D" w14:textId="77777777" w:rsidR="00A52A28" w:rsidRPr="00D433AA" w:rsidRDefault="00A52A28" w:rsidP="000F43D7">
            <w:pPr>
              <w:spacing w:line="240" w:lineRule="auto"/>
              <w:ind w:left="160" w:right="-90" w:hanging="180"/>
              <w:rPr>
                <w:rFonts w:ascii="Times New Roman" w:hAnsi="Times New Roman" w:cs="Times New Roman"/>
                <w:sz w:val="22"/>
                <w:szCs w:val="22"/>
              </w:rPr>
            </w:pPr>
          </w:p>
        </w:tc>
        <w:tc>
          <w:tcPr>
            <w:tcW w:w="9830" w:type="dxa"/>
            <w:gridSpan w:val="13"/>
          </w:tcPr>
          <w:p w14:paraId="5ACE4367" w14:textId="64F3B177" w:rsidR="00A52A28" w:rsidRPr="00D433AA" w:rsidRDefault="00A52A28" w:rsidP="000F43D7">
            <w:pPr>
              <w:pStyle w:val="acctfourfigures"/>
              <w:tabs>
                <w:tab w:val="clear" w:pos="765"/>
                <w:tab w:val="decimal" w:pos="595"/>
              </w:tabs>
              <w:spacing w:line="240" w:lineRule="auto"/>
              <w:ind w:left="-43" w:right="-86"/>
              <w:jc w:val="center"/>
              <w:rPr>
                <w:szCs w:val="22"/>
              </w:rPr>
            </w:pPr>
            <w:r w:rsidRPr="00D433AA">
              <w:rPr>
                <w:b/>
                <w:bCs/>
                <w:szCs w:val="22"/>
              </w:rPr>
              <w:t>Separate financial statements</w:t>
            </w:r>
          </w:p>
        </w:tc>
      </w:tr>
      <w:tr w:rsidR="00A52A28" w:rsidRPr="00D433AA" w14:paraId="72C3EFD4" w14:textId="77777777" w:rsidTr="00DD1CA8">
        <w:trPr>
          <w:trHeight w:val="20"/>
        </w:trPr>
        <w:tc>
          <w:tcPr>
            <w:tcW w:w="4770" w:type="dxa"/>
          </w:tcPr>
          <w:p w14:paraId="3801711F" w14:textId="77777777" w:rsidR="00A52A28" w:rsidRPr="00D433AA" w:rsidRDefault="00A52A28" w:rsidP="000F43D7">
            <w:pPr>
              <w:spacing w:line="240" w:lineRule="auto"/>
              <w:ind w:right="-90"/>
              <w:rPr>
                <w:rFonts w:ascii="Times New Roman" w:hAnsi="Times New Roman" w:cs="Times New Roman"/>
                <w:sz w:val="22"/>
                <w:szCs w:val="22"/>
              </w:rPr>
            </w:pPr>
          </w:p>
        </w:tc>
        <w:tc>
          <w:tcPr>
            <w:tcW w:w="5100" w:type="dxa"/>
            <w:gridSpan w:val="5"/>
          </w:tcPr>
          <w:p w14:paraId="2A5D94DE" w14:textId="77777777" w:rsidR="00A52A28" w:rsidRPr="00D433AA" w:rsidRDefault="00A52A28" w:rsidP="000F43D7">
            <w:pPr>
              <w:pStyle w:val="acctfourfigures"/>
              <w:tabs>
                <w:tab w:val="clear" w:pos="765"/>
                <w:tab w:val="decimal" w:pos="658"/>
              </w:tabs>
              <w:spacing w:line="240" w:lineRule="auto"/>
              <w:ind w:left="-43" w:right="-86"/>
              <w:jc w:val="center"/>
              <w:rPr>
                <w:szCs w:val="22"/>
              </w:rPr>
            </w:pPr>
            <w:r w:rsidRPr="00D433AA">
              <w:rPr>
                <w:b/>
                <w:bCs/>
                <w:szCs w:val="22"/>
                <w:lang w:bidi="th-TH"/>
              </w:rPr>
              <w:t>Carrying amount</w:t>
            </w:r>
          </w:p>
        </w:tc>
        <w:tc>
          <w:tcPr>
            <w:tcW w:w="236" w:type="dxa"/>
          </w:tcPr>
          <w:p w14:paraId="6324E3FC" w14:textId="77777777" w:rsidR="00A52A28" w:rsidRPr="00D433AA" w:rsidRDefault="00A52A28" w:rsidP="000F43D7">
            <w:pPr>
              <w:pStyle w:val="acctfourfigures"/>
              <w:tabs>
                <w:tab w:val="clear" w:pos="765"/>
                <w:tab w:val="decimal" w:pos="595"/>
              </w:tabs>
              <w:spacing w:line="240" w:lineRule="auto"/>
              <w:ind w:left="-43" w:right="-86"/>
              <w:rPr>
                <w:szCs w:val="22"/>
              </w:rPr>
            </w:pPr>
          </w:p>
        </w:tc>
        <w:tc>
          <w:tcPr>
            <w:tcW w:w="4494" w:type="dxa"/>
            <w:gridSpan w:val="7"/>
          </w:tcPr>
          <w:p w14:paraId="194B2480" w14:textId="77777777" w:rsidR="00A52A28" w:rsidRPr="00D433AA" w:rsidRDefault="00A52A28" w:rsidP="000F43D7">
            <w:pPr>
              <w:pStyle w:val="acctfourfigures"/>
              <w:tabs>
                <w:tab w:val="clear" w:pos="765"/>
                <w:tab w:val="decimal" w:pos="595"/>
              </w:tabs>
              <w:spacing w:line="240" w:lineRule="auto"/>
              <w:ind w:left="-43" w:right="-86"/>
              <w:jc w:val="center"/>
              <w:rPr>
                <w:szCs w:val="22"/>
              </w:rPr>
            </w:pPr>
            <w:r w:rsidRPr="00D433AA">
              <w:rPr>
                <w:b/>
                <w:bCs/>
                <w:szCs w:val="22"/>
                <w:lang w:bidi="th-TH"/>
              </w:rPr>
              <w:t>Fair value</w:t>
            </w:r>
          </w:p>
        </w:tc>
      </w:tr>
      <w:tr w:rsidR="00A52A28" w:rsidRPr="00D433AA" w14:paraId="4674A6A5" w14:textId="77777777" w:rsidTr="00701B00">
        <w:trPr>
          <w:trHeight w:val="20"/>
        </w:trPr>
        <w:tc>
          <w:tcPr>
            <w:tcW w:w="4770" w:type="dxa"/>
          </w:tcPr>
          <w:p w14:paraId="61D49418" w14:textId="77777777" w:rsidR="00A52A28" w:rsidRPr="00D433AA" w:rsidRDefault="00A52A28" w:rsidP="000F43D7">
            <w:pPr>
              <w:spacing w:line="240" w:lineRule="auto"/>
              <w:ind w:left="160" w:right="-90" w:hanging="180"/>
              <w:rPr>
                <w:rFonts w:ascii="Times New Roman" w:hAnsi="Times New Roman" w:cs="Times New Roman"/>
                <w:b/>
                <w:bCs/>
                <w:i/>
                <w:iCs/>
                <w:sz w:val="22"/>
                <w:szCs w:val="22"/>
              </w:rPr>
            </w:pPr>
          </w:p>
          <w:p w14:paraId="33425521" w14:textId="77777777" w:rsidR="00A52A28" w:rsidRPr="00D433AA" w:rsidRDefault="00A52A28" w:rsidP="000F43D7">
            <w:pPr>
              <w:spacing w:line="240" w:lineRule="auto"/>
              <w:ind w:left="160" w:right="-90" w:hanging="180"/>
              <w:rPr>
                <w:rFonts w:ascii="Times New Roman" w:hAnsi="Times New Roman" w:cs="Times New Roman"/>
                <w:b/>
                <w:bCs/>
                <w:i/>
                <w:iCs/>
                <w:sz w:val="22"/>
                <w:szCs w:val="22"/>
              </w:rPr>
            </w:pPr>
          </w:p>
          <w:p w14:paraId="12C8A8DC" w14:textId="77777777" w:rsidR="00A52A28" w:rsidRDefault="00A52A28" w:rsidP="000F43D7">
            <w:pPr>
              <w:spacing w:line="240" w:lineRule="auto"/>
              <w:ind w:left="160" w:right="-90" w:hanging="180"/>
              <w:rPr>
                <w:rFonts w:ascii="Times New Roman" w:hAnsi="Times New Roman" w:cs="Times New Roman"/>
                <w:sz w:val="22"/>
                <w:szCs w:val="22"/>
              </w:rPr>
            </w:pPr>
          </w:p>
          <w:p w14:paraId="7E94D71E" w14:textId="77777777" w:rsidR="00A52A28" w:rsidRPr="00D433AA" w:rsidRDefault="00A52A28" w:rsidP="00DD1CA8">
            <w:pPr>
              <w:spacing w:line="240" w:lineRule="auto"/>
              <w:ind w:right="-90"/>
              <w:rPr>
                <w:rFonts w:ascii="Times New Roman" w:hAnsi="Times New Roman" w:cs="Times New Roman"/>
                <w:sz w:val="22"/>
                <w:szCs w:val="22"/>
              </w:rPr>
            </w:pPr>
            <w:proofErr w:type="gramStart"/>
            <w:r w:rsidRPr="00D433AA">
              <w:rPr>
                <w:rFonts w:ascii="Times New Roman" w:hAnsi="Times New Roman" w:cs="Times New Roman"/>
                <w:b/>
                <w:bCs/>
                <w:i/>
                <w:iCs/>
                <w:sz w:val="22"/>
                <w:szCs w:val="22"/>
              </w:rPr>
              <w:t>At</w:t>
            </w:r>
            <w:proofErr w:type="gramEnd"/>
            <w:r w:rsidRPr="00D433AA">
              <w:rPr>
                <w:rFonts w:ascii="Times New Roman" w:hAnsi="Times New Roman" w:cs="Times New Roman"/>
                <w:b/>
                <w:bCs/>
                <w:i/>
                <w:iCs/>
                <w:sz w:val="22"/>
                <w:szCs w:val="22"/>
              </w:rPr>
              <w:t xml:space="preserve"> </w:t>
            </w:r>
            <w:r>
              <w:rPr>
                <w:rFonts w:ascii="Times New Roman" w:hAnsi="Times New Roman" w:cs="Times New Roman"/>
                <w:b/>
                <w:bCs/>
                <w:i/>
                <w:iCs/>
                <w:sz w:val="22"/>
                <w:szCs w:val="22"/>
              </w:rPr>
              <w:t>31 March 2026</w:t>
            </w:r>
          </w:p>
        </w:tc>
        <w:tc>
          <w:tcPr>
            <w:tcW w:w="1260" w:type="dxa"/>
          </w:tcPr>
          <w:p w14:paraId="2F0DA0FF" w14:textId="77777777" w:rsidR="00A52A28" w:rsidRPr="00D433AA" w:rsidRDefault="00A52A28" w:rsidP="00DD1CA8">
            <w:pPr>
              <w:pStyle w:val="acctfourfigures"/>
              <w:tabs>
                <w:tab w:val="clear" w:pos="765"/>
                <w:tab w:val="decimal" w:pos="591"/>
              </w:tabs>
              <w:spacing w:line="240" w:lineRule="auto"/>
              <w:ind w:left="-43" w:right="-86"/>
              <w:jc w:val="center"/>
              <w:rPr>
                <w:color w:val="000000"/>
                <w:szCs w:val="22"/>
              </w:rPr>
            </w:pPr>
          </w:p>
          <w:p w14:paraId="38E61D4B" w14:textId="77777777" w:rsidR="00A52A28" w:rsidRPr="00D433AA" w:rsidRDefault="00A52A28" w:rsidP="00DD1CA8">
            <w:pPr>
              <w:pStyle w:val="acctfourfigures"/>
              <w:tabs>
                <w:tab w:val="clear" w:pos="765"/>
                <w:tab w:val="decimal" w:pos="591"/>
              </w:tabs>
              <w:spacing w:line="240" w:lineRule="auto"/>
              <w:ind w:left="-43" w:right="-86"/>
              <w:jc w:val="center"/>
              <w:rPr>
                <w:color w:val="000000"/>
                <w:szCs w:val="22"/>
              </w:rPr>
            </w:pPr>
          </w:p>
          <w:p w14:paraId="3AF6CAA7" w14:textId="77777777" w:rsidR="00A52A28" w:rsidRPr="00D433AA" w:rsidRDefault="00A52A28" w:rsidP="00DD1CA8">
            <w:pPr>
              <w:pStyle w:val="acctfourfigures"/>
              <w:tabs>
                <w:tab w:val="clear" w:pos="765"/>
                <w:tab w:val="decimal" w:pos="591"/>
              </w:tabs>
              <w:spacing w:line="240" w:lineRule="auto"/>
              <w:ind w:right="-86"/>
              <w:jc w:val="center"/>
              <w:rPr>
                <w:color w:val="000000"/>
                <w:szCs w:val="22"/>
              </w:rPr>
            </w:pPr>
            <w:r w:rsidRPr="00D433AA">
              <w:rPr>
                <w:color w:val="000000"/>
                <w:szCs w:val="22"/>
              </w:rPr>
              <w:t>Hedging instruments</w:t>
            </w:r>
          </w:p>
        </w:tc>
        <w:tc>
          <w:tcPr>
            <w:tcW w:w="1170" w:type="dxa"/>
          </w:tcPr>
          <w:p w14:paraId="4D2E79B5" w14:textId="77777777" w:rsidR="00A52A28" w:rsidRPr="00D433AA" w:rsidRDefault="00A52A28" w:rsidP="00DD1CA8">
            <w:pPr>
              <w:tabs>
                <w:tab w:val="decimal" w:pos="789"/>
              </w:tabs>
              <w:spacing w:line="240" w:lineRule="auto"/>
              <w:ind w:right="-86"/>
              <w:jc w:val="center"/>
              <w:rPr>
                <w:rFonts w:ascii="Times New Roman" w:hAnsi="Times New Roman" w:cs="Times New Roman"/>
                <w:color w:val="000000"/>
                <w:sz w:val="22"/>
                <w:szCs w:val="22"/>
                <w:lang w:val="en-GB" w:bidi="ar-SA"/>
              </w:rPr>
            </w:pPr>
            <w:r w:rsidRPr="00D433AA">
              <w:rPr>
                <w:rFonts w:ascii="Times New Roman" w:hAnsi="Times New Roman" w:cs="Times New Roman"/>
                <w:color w:val="000000"/>
                <w:sz w:val="22"/>
                <w:szCs w:val="22"/>
                <w:lang w:val="en-GB" w:bidi="ar-SA"/>
              </w:rPr>
              <w:t>Financial instruments measured at FVOCI</w:t>
            </w:r>
          </w:p>
        </w:tc>
        <w:tc>
          <w:tcPr>
            <w:tcW w:w="1440" w:type="dxa"/>
          </w:tcPr>
          <w:p w14:paraId="0AFFEFCC" w14:textId="77777777" w:rsidR="00A52A28" w:rsidRPr="00DD1CA8" w:rsidRDefault="00A52A28" w:rsidP="00DD1CA8">
            <w:pPr>
              <w:pStyle w:val="acctfourfigures"/>
              <w:tabs>
                <w:tab w:val="clear" w:pos="765"/>
                <w:tab w:val="decimal" w:pos="285"/>
              </w:tabs>
              <w:spacing w:line="240" w:lineRule="auto"/>
              <w:jc w:val="center"/>
              <w:rPr>
                <w:spacing w:val="-4"/>
                <w:szCs w:val="22"/>
                <w:lang w:val="en-US" w:bidi="th-TH"/>
              </w:rPr>
            </w:pPr>
            <w:r w:rsidRPr="00DD1CA8">
              <w:rPr>
                <w:color w:val="000000"/>
                <w:spacing w:val="-4"/>
                <w:szCs w:val="22"/>
              </w:rPr>
              <w:t>Financial instruments measured at amortised cost</w:t>
            </w:r>
          </w:p>
        </w:tc>
        <w:tc>
          <w:tcPr>
            <w:tcW w:w="236" w:type="dxa"/>
          </w:tcPr>
          <w:p w14:paraId="179F0CD3" w14:textId="77777777" w:rsidR="00A52A28" w:rsidRPr="00D433AA" w:rsidRDefault="00A52A28" w:rsidP="000F43D7">
            <w:pPr>
              <w:tabs>
                <w:tab w:val="decimal" w:pos="595"/>
              </w:tabs>
              <w:spacing w:line="240" w:lineRule="auto"/>
              <w:ind w:left="-43" w:right="-86"/>
              <w:rPr>
                <w:rFonts w:ascii="Times New Roman" w:hAnsi="Times New Roman" w:cs="Times New Roman"/>
                <w:sz w:val="22"/>
                <w:szCs w:val="22"/>
              </w:rPr>
            </w:pPr>
          </w:p>
        </w:tc>
        <w:tc>
          <w:tcPr>
            <w:tcW w:w="994" w:type="dxa"/>
            <w:vAlign w:val="bottom"/>
          </w:tcPr>
          <w:p w14:paraId="4BBBB878" w14:textId="77777777" w:rsidR="00A52A28" w:rsidRPr="00D433AA" w:rsidRDefault="00A52A28" w:rsidP="000F43D7">
            <w:pPr>
              <w:pStyle w:val="acctfourfigures"/>
              <w:tabs>
                <w:tab w:val="clear" w:pos="765"/>
              </w:tabs>
              <w:spacing w:line="240" w:lineRule="auto"/>
              <w:ind w:left="-43" w:right="-86"/>
              <w:jc w:val="center"/>
              <w:rPr>
                <w:szCs w:val="22"/>
                <w:lang w:bidi="th-TH"/>
              </w:rPr>
            </w:pPr>
            <w:r w:rsidRPr="00D433AA">
              <w:rPr>
                <w:szCs w:val="22"/>
                <w:lang w:bidi="th-TH"/>
              </w:rPr>
              <w:t>Total</w:t>
            </w:r>
          </w:p>
        </w:tc>
        <w:tc>
          <w:tcPr>
            <w:tcW w:w="236" w:type="dxa"/>
          </w:tcPr>
          <w:p w14:paraId="7BA0A7CF" w14:textId="77777777" w:rsidR="00A52A28" w:rsidRPr="00D433AA" w:rsidRDefault="00A52A28" w:rsidP="000F43D7">
            <w:pPr>
              <w:pStyle w:val="acctfourfigures"/>
              <w:tabs>
                <w:tab w:val="clear" w:pos="765"/>
              </w:tabs>
              <w:spacing w:line="240" w:lineRule="auto"/>
              <w:ind w:left="-43" w:right="-86"/>
              <w:jc w:val="center"/>
              <w:rPr>
                <w:szCs w:val="22"/>
                <w:cs/>
                <w:lang w:bidi="th-TH"/>
              </w:rPr>
            </w:pPr>
          </w:p>
        </w:tc>
        <w:tc>
          <w:tcPr>
            <w:tcW w:w="834" w:type="dxa"/>
            <w:vAlign w:val="bottom"/>
          </w:tcPr>
          <w:p w14:paraId="5D52B6B2" w14:textId="77777777" w:rsidR="00A52A28" w:rsidRPr="00D433AA" w:rsidRDefault="00A52A28" w:rsidP="000F43D7">
            <w:pPr>
              <w:pStyle w:val="acctfourfigures"/>
              <w:tabs>
                <w:tab w:val="clear" w:pos="765"/>
              </w:tabs>
              <w:spacing w:line="240" w:lineRule="auto"/>
              <w:ind w:left="-43" w:right="-86"/>
              <w:jc w:val="center"/>
              <w:rPr>
                <w:szCs w:val="22"/>
              </w:rPr>
            </w:pPr>
            <w:r w:rsidRPr="00D433AA">
              <w:rPr>
                <w:szCs w:val="22"/>
                <w:lang w:bidi="th-TH"/>
              </w:rPr>
              <w:t>Level 1</w:t>
            </w:r>
          </w:p>
        </w:tc>
        <w:tc>
          <w:tcPr>
            <w:tcW w:w="236" w:type="dxa"/>
          </w:tcPr>
          <w:p w14:paraId="4937A64D" w14:textId="77777777" w:rsidR="00A52A28" w:rsidRPr="00D433AA" w:rsidRDefault="00A52A28" w:rsidP="000F43D7">
            <w:pPr>
              <w:pStyle w:val="acctfourfigures"/>
              <w:tabs>
                <w:tab w:val="clear" w:pos="765"/>
              </w:tabs>
              <w:spacing w:line="240" w:lineRule="auto"/>
              <w:ind w:left="-43" w:right="-86"/>
              <w:jc w:val="center"/>
              <w:rPr>
                <w:szCs w:val="22"/>
                <w:cs/>
                <w:lang w:bidi="th-TH"/>
              </w:rPr>
            </w:pPr>
          </w:p>
        </w:tc>
        <w:tc>
          <w:tcPr>
            <w:tcW w:w="844" w:type="dxa"/>
            <w:vAlign w:val="bottom"/>
          </w:tcPr>
          <w:p w14:paraId="76F3B76E" w14:textId="77777777" w:rsidR="00A52A28" w:rsidRPr="00D433AA" w:rsidRDefault="00A52A28" w:rsidP="000F43D7">
            <w:pPr>
              <w:pStyle w:val="acctfourfigures"/>
              <w:tabs>
                <w:tab w:val="clear" w:pos="765"/>
              </w:tabs>
              <w:spacing w:line="240" w:lineRule="auto"/>
              <w:ind w:left="-43" w:right="-86"/>
              <w:jc w:val="center"/>
              <w:rPr>
                <w:szCs w:val="22"/>
              </w:rPr>
            </w:pPr>
            <w:r w:rsidRPr="00D433AA">
              <w:rPr>
                <w:szCs w:val="22"/>
                <w:lang w:bidi="th-TH"/>
              </w:rPr>
              <w:t>Level 2</w:t>
            </w:r>
          </w:p>
        </w:tc>
        <w:tc>
          <w:tcPr>
            <w:tcW w:w="236" w:type="dxa"/>
          </w:tcPr>
          <w:p w14:paraId="7ED0E088" w14:textId="77777777" w:rsidR="00A52A28" w:rsidRPr="00D433AA" w:rsidRDefault="00A52A28" w:rsidP="000F43D7">
            <w:pPr>
              <w:spacing w:line="240" w:lineRule="auto"/>
              <w:ind w:left="-43" w:right="-86"/>
              <w:jc w:val="center"/>
              <w:rPr>
                <w:rFonts w:ascii="Times New Roman" w:hAnsi="Times New Roman" w:cs="Times New Roman"/>
                <w:sz w:val="22"/>
                <w:szCs w:val="22"/>
                <w:cs/>
              </w:rPr>
            </w:pPr>
          </w:p>
        </w:tc>
        <w:tc>
          <w:tcPr>
            <w:tcW w:w="1020" w:type="dxa"/>
            <w:vAlign w:val="bottom"/>
          </w:tcPr>
          <w:p w14:paraId="2E42BF10" w14:textId="77777777" w:rsidR="00A52A28" w:rsidRPr="00D433AA" w:rsidRDefault="00A52A28" w:rsidP="000F43D7">
            <w:pPr>
              <w:spacing w:line="240" w:lineRule="auto"/>
              <w:ind w:left="-43" w:right="-86"/>
              <w:jc w:val="center"/>
              <w:rPr>
                <w:rFonts w:ascii="Times New Roman" w:hAnsi="Times New Roman" w:cs="Times New Roman"/>
                <w:sz w:val="22"/>
                <w:szCs w:val="22"/>
              </w:rPr>
            </w:pPr>
            <w:r w:rsidRPr="00D433AA">
              <w:rPr>
                <w:rFonts w:ascii="Times New Roman" w:hAnsi="Times New Roman" w:cs="Times New Roman"/>
                <w:sz w:val="22"/>
                <w:szCs w:val="22"/>
              </w:rPr>
              <w:t>Level 3</w:t>
            </w:r>
          </w:p>
        </w:tc>
        <w:tc>
          <w:tcPr>
            <w:tcW w:w="236" w:type="dxa"/>
          </w:tcPr>
          <w:p w14:paraId="51A893D1" w14:textId="77777777" w:rsidR="00A52A28" w:rsidRPr="00D433AA" w:rsidRDefault="00A52A28" w:rsidP="000F43D7">
            <w:pPr>
              <w:pStyle w:val="acctfourfigures"/>
              <w:tabs>
                <w:tab w:val="clear" w:pos="765"/>
              </w:tabs>
              <w:spacing w:line="240" w:lineRule="auto"/>
              <w:ind w:left="-43" w:right="-86"/>
              <w:jc w:val="center"/>
              <w:rPr>
                <w:szCs w:val="22"/>
                <w:cs/>
                <w:lang w:bidi="th-TH"/>
              </w:rPr>
            </w:pPr>
          </w:p>
        </w:tc>
        <w:tc>
          <w:tcPr>
            <w:tcW w:w="1088" w:type="dxa"/>
            <w:vAlign w:val="bottom"/>
          </w:tcPr>
          <w:p w14:paraId="4B3B8BF2" w14:textId="77777777" w:rsidR="00A52A28" w:rsidRPr="00D433AA" w:rsidRDefault="00A52A28" w:rsidP="000F43D7">
            <w:pPr>
              <w:pStyle w:val="acctfourfigures"/>
              <w:tabs>
                <w:tab w:val="clear" w:pos="765"/>
              </w:tabs>
              <w:spacing w:line="240" w:lineRule="auto"/>
              <w:ind w:left="-43" w:right="-86"/>
              <w:jc w:val="center"/>
              <w:rPr>
                <w:szCs w:val="22"/>
                <w:lang w:bidi="th-TH"/>
              </w:rPr>
            </w:pPr>
            <w:r w:rsidRPr="00D433AA">
              <w:rPr>
                <w:szCs w:val="22"/>
                <w:lang w:bidi="th-TH"/>
              </w:rPr>
              <w:t>Total</w:t>
            </w:r>
          </w:p>
        </w:tc>
      </w:tr>
      <w:tr w:rsidR="00A52A28" w:rsidRPr="00D433AA" w14:paraId="43576E23" w14:textId="77777777" w:rsidTr="00DD1CA8">
        <w:trPr>
          <w:trHeight w:val="20"/>
        </w:trPr>
        <w:tc>
          <w:tcPr>
            <w:tcW w:w="4770" w:type="dxa"/>
          </w:tcPr>
          <w:p w14:paraId="0429D8B8" w14:textId="77777777" w:rsidR="00A52A28" w:rsidRPr="00D433AA" w:rsidRDefault="00A52A28" w:rsidP="000F43D7">
            <w:pPr>
              <w:spacing w:line="240" w:lineRule="auto"/>
              <w:ind w:left="160" w:right="-90" w:hanging="180"/>
              <w:rPr>
                <w:rFonts w:ascii="Times New Roman" w:hAnsi="Times New Roman" w:cs="Times New Roman"/>
                <w:sz w:val="22"/>
                <w:szCs w:val="22"/>
              </w:rPr>
            </w:pPr>
          </w:p>
        </w:tc>
        <w:tc>
          <w:tcPr>
            <w:tcW w:w="9830" w:type="dxa"/>
            <w:gridSpan w:val="13"/>
          </w:tcPr>
          <w:p w14:paraId="546BB6FA" w14:textId="77777777" w:rsidR="00A52A28" w:rsidRPr="00D433AA" w:rsidRDefault="00A52A28" w:rsidP="000F43D7">
            <w:pPr>
              <w:pStyle w:val="acctfourfigures"/>
              <w:tabs>
                <w:tab w:val="clear" w:pos="765"/>
                <w:tab w:val="decimal" w:pos="595"/>
              </w:tabs>
              <w:spacing w:line="240" w:lineRule="auto"/>
              <w:ind w:left="-43" w:right="-86"/>
              <w:jc w:val="center"/>
              <w:rPr>
                <w:szCs w:val="22"/>
              </w:rPr>
            </w:pPr>
            <w:r w:rsidRPr="00D433AA">
              <w:rPr>
                <w:i/>
                <w:iCs/>
                <w:szCs w:val="22"/>
                <w:cs/>
                <w:lang w:bidi="th-TH"/>
              </w:rPr>
              <w:t>(</w:t>
            </w:r>
            <w:r w:rsidRPr="00D433AA">
              <w:rPr>
                <w:i/>
                <w:iCs/>
                <w:szCs w:val="22"/>
                <w:lang w:bidi="th-TH"/>
              </w:rPr>
              <w:t>in thousand Baht)</w:t>
            </w:r>
          </w:p>
        </w:tc>
      </w:tr>
      <w:tr w:rsidR="00A52A28" w:rsidRPr="00D433AA" w14:paraId="7F8B3B7A" w14:textId="77777777" w:rsidTr="00DD1CA8">
        <w:trPr>
          <w:trHeight w:val="20"/>
        </w:trPr>
        <w:tc>
          <w:tcPr>
            <w:tcW w:w="4770" w:type="dxa"/>
          </w:tcPr>
          <w:p w14:paraId="0C28FBFA" w14:textId="77777777" w:rsidR="00A52A28" w:rsidRPr="00D433AA" w:rsidRDefault="00A52A28" w:rsidP="000F43D7">
            <w:pPr>
              <w:spacing w:line="240" w:lineRule="auto"/>
              <w:ind w:left="160" w:right="-90" w:hanging="180"/>
              <w:rPr>
                <w:rFonts w:ascii="Times New Roman" w:hAnsi="Times New Roman" w:cs="Times New Roman"/>
                <w:sz w:val="22"/>
                <w:szCs w:val="22"/>
              </w:rPr>
            </w:pPr>
          </w:p>
        </w:tc>
        <w:tc>
          <w:tcPr>
            <w:tcW w:w="9830" w:type="dxa"/>
            <w:gridSpan w:val="13"/>
          </w:tcPr>
          <w:p w14:paraId="1B574F55" w14:textId="77777777" w:rsidR="00A52A28" w:rsidRPr="00D433AA" w:rsidRDefault="00A52A28" w:rsidP="000F43D7">
            <w:pPr>
              <w:pStyle w:val="acctfourfigures"/>
              <w:tabs>
                <w:tab w:val="clear" w:pos="765"/>
                <w:tab w:val="decimal" w:pos="595"/>
              </w:tabs>
              <w:spacing w:line="240" w:lineRule="auto"/>
              <w:ind w:left="-43" w:right="-86"/>
              <w:jc w:val="center"/>
              <w:rPr>
                <w:i/>
                <w:iCs/>
                <w:szCs w:val="22"/>
                <w:cs/>
                <w:lang w:bidi="th-TH"/>
              </w:rPr>
            </w:pPr>
          </w:p>
        </w:tc>
      </w:tr>
      <w:tr w:rsidR="00A52A28" w:rsidRPr="00D433AA" w14:paraId="1B4BB434" w14:textId="77777777" w:rsidTr="00701B00">
        <w:trPr>
          <w:trHeight w:val="20"/>
        </w:trPr>
        <w:tc>
          <w:tcPr>
            <w:tcW w:w="4770" w:type="dxa"/>
          </w:tcPr>
          <w:p w14:paraId="1B75C217" w14:textId="77777777" w:rsidR="00A52A28" w:rsidRPr="00D433AA" w:rsidRDefault="00A52A28" w:rsidP="000F43D7">
            <w:pPr>
              <w:spacing w:line="240" w:lineRule="auto"/>
              <w:ind w:left="-14" w:right="-90"/>
              <w:rPr>
                <w:rFonts w:ascii="Times New Roman" w:hAnsi="Times New Roman" w:cs="Times New Roman"/>
                <w:b/>
                <w:bCs/>
                <w:i/>
                <w:iCs/>
                <w:sz w:val="22"/>
                <w:szCs w:val="22"/>
              </w:rPr>
            </w:pPr>
            <w:r w:rsidRPr="00D433AA">
              <w:rPr>
                <w:rFonts w:ascii="Times New Roman" w:hAnsi="Times New Roman" w:cs="Times New Roman"/>
                <w:b/>
                <w:bCs/>
                <w:i/>
                <w:iCs/>
                <w:sz w:val="22"/>
                <w:szCs w:val="22"/>
              </w:rPr>
              <w:t>Financial assets</w:t>
            </w:r>
          </w:p>
        </w:tc>
        <w:tc>
          <w:tcPr>
            <w:tcW w:w="1260" w:type="dxa"/>
          </w:tcPr>
          <w:p w14:paraId="0FA3AF1F" w14:textId="77777777" w:rsidR="00A52A28" w:rsidRPr="00414EF5" w:rsidRDefault="00A52A28" w:rsidP="000F43D7">
            <w:pPr>
              <w:pStyle w:val="acctfourfigures"/>
              <w:tabs>
                <w:tab w:val="clear" w:pos="765"/>
                <w:tab w:val="decimal" w:pos="860"/>
              </w:tabs>
              <w:spacing w:line="240" w:lineRule="auto"/>
              <w:ind w:left="-43" w:right="-86"/>
              <w:rPr>
                <w:szCs w:val="22"/>
              </w:rPr>
            </w:pPr>
          </w:p>
        </w:tc>
        <w:tc>
          <w:tcPr>
            <w:tcW w:w="1170" w:type="dxa"/>
          </w:tcPr>
          <w:p w14:paraId="1581E5AC" w14:textId="77777777" w:rsidR="00A52A28" w:rsidRPr="00414EF5" w:rsidRDefault="00A52A28" w:rsidP="000F43D7">
            <w:pPr>
              <w:tabs>
                <w:tab w:val="decimal" w:pos="789"/>
              </w:tabs>
              <w:spacing w:line="240" w:lineRule="auto"/>
              <w:ind w:left="-43" w:right="-86"/>
              <w:rPr>
                <w:rFonts w:ascii="Times New Roman" w:hAnsi="Times New Roman" w:cs="Times New Roman"/>
                <w:sz w:val="22"/>
                <w:szCs w:val="22"/>
              </w:rPr>
            </w:pPr>
          </w:p>
        </w:tc>
        <w:tc>
          <w:tcPr>
            <w:tcW w:w="1440" w:type="dxa"/>
          </w:tcPr>
          <w:p w14:paraId="3354ADCF" w14:textId="77777777" w:rsidR="00A52A28" w:rsidRPr="00414EF5" w:rsidRDefault="00A52A28" w:rsidP="000F43D7">
            <w:pPr>
              <w:pStyle w:val="acctfourfigures"/>
              <w:tabs>
                <w:tab w:val="clear" w:pos="765"/>
                <w:tab w:val="decimal" w:pos="699"/>
              </w:tabs>
              <w:spacing w:line="240" w:lineRule="auto"/>
              <w:ind w:left="-43"/>
              <w:jc w:val="right"/>
              <w:rPr>
                <w:szCs w:val="22"/>
                <w:lang w:val="en-US" w:bidi="th-TH"/>
              </w:rPr>
            </w:pPr>
          </w:p>
        </w:tc>
        <w:tc>
          <w:tcPr>
            <w:tcW w:w="236" w:type="dxa"/>
          </w:tcPr>
          <w:p w14:paraId="529CAC20" w14:textId="77777777" w:rsidR="00A52A28" w:rsidRPr="00414EF5" w:rsidRDefault="00A52A28" w:rsidP="000F43D7">
            <w:pPr>
              <w:tabs>
                <w:tab w:val="decimal" w:pos="595"/>
              </w:tabs>
              <w:spacing w:line="240" w:lineRule="auto"/>
              <w:ind w:left="-43" w:right="-86"/>
              <w:rPr>
                <w:rFonts w:ascii="Times New Roman" w:hAnsi="Times New Roman" w:cs="Times New Roman"/>
                <w:sz w:val="22"/>
                <w:szCs w:val="22"/>
              </w:rPr>
            </w:pPr>
          </w:p>
        </w:tc>
        <w:tc>
          <w:tcPr>
            <w:tcW w:w="994" w:type="dxa"/>
          </w:tcPr>
          <w:p w14:paraId="5F841DDE" w14:textId="77777777" w:rsidR="00A52A28" w:rsidRPr="00414EF5" w:rsidRDefault="00A52A28" w:rsidP="000F43D7">
            <w:pPr>
              <w:pStyle w:val="acctfourfigures"/>
              <w:tabs>
                <w:tab w:val="clear" w:pos="765"/>
                <w:tab w:val="decimal" w:pos="658"/>
              </w:tabs>
              <w:spacing w:line="240" w:lineRule="auto"/>
              <w:ind w:left="-43" w:right="-86"/>
              <w:rPr>
                <w:szCs w:val="22"/>
              </w:rPr>
            </w:pPr>
          </w:p>
        </w:tc>
        <w:tc>
          <w:tcPr>
            <w:tcW w:w="236" w:type="dxa"/>
          </w:tcPr>
          <w:p w14:paraId="6A7AAA1C" w14:textId="77777777" w:rsidR="00A52A28" w:rsidRPr="00414EF5" w:rsidRDefault="00A52A28" w:rsidP="000F43D7">
            <w:pPr>
              <w:pStyle w:val="acctfourfigures"/>
              <w:tabs>
                <w:tab w:val="clear" w:pos="765"/>
                <w:tab w:val="decimal" w:pos="595"/>
              </w:tabs>
              <w:spacing w:line="240" w:lineRule="auto"/>
              <w:ind w:left="-43" w:right="-86"/>
              <w:rPr>
                <w:szCs w:val="22"/>
              </w:rPr>
            </w:pPr>
          </w:p>
        </w:tc>
        <w:tc>
          <w:tcPr>
            <w:tcW w:w="834" w:type="dxa"/>
          </w:tcPr>
          <w:p w14:paraId="7EDCD38D" w14:textId="77777777" w:rsidR="00A52A28" w:rsidRPr="00414EF5" w:rsidRDefault="00A52A28" w:rsidP="000F43D7">
            <w:pPr>
              <w:pStyle w:val="acctfourfigures"/>
              <w:tabs>
                <w:tab w:val="clear" w:pos="765"/>
                <w:tab w:val="decimal" w:pos="658"/>
              </w:tabs>
              <w:spacing w:line="240" w:lineRule="auto"/>
              <w:ind w:left="-43" w:right="-86"/>
              <w:rPr>
                <w:szCs w:val="22"/>
              </w:rPr>
            </w:pPr>
          </w:p>
        </w:tc>
        <w:tc>
          <w:tcPr>
            <w:tcW w:w="236" w:type="dxa"/>
          </w:tcPr>
          <w:p w14:paraId="78ACD130" w14:textId="77777777" w:rsidR="00A52A28" w:rsidRPr="00414EF5" w:rsidRDefault="00A52A28" w:rsidP="000F43D7">
            <w:pPr>
              <w:pStyle w:val="acctfourfigures"/>
              <w:tabs>
                <w:tab w:val="clear" w:pos="765"/>
                <w:tab w:val="decimal" w:pos="595"/>
              </w:tabs>
              <w:spacing w:line="240" w:lineRule="auto"/>
              <w:ind w:left="-43" w:right="-86"/>
              <w:rPr>
                <w:szCs w:val="22"/>
              </w:rPr>
            </w:pPr>
          </w:p>
        </w:tc>
        <w:tc>
          <w:tcPr>
            <w:tcW w:w="844" w:type="dxa"/>
          </w:tcPr>
          <w:p w14:paraId="18E22024" w14:textId="77777777" w:rsidR="00A52A28" w:rsidRPr="00414EF5" w:rsidRDefault="00A52A28" w:rsidP="000F43D7">
            <w:pPr>
              <w:pStyle w:val="acctfourfigures"/>
              <w:tabs>
                <w:tab w:val="clear" w:pos="765"/>
                <w:tab w:val="decimal" w:pos="658"/>
              </w:tabs>
              <w:spacing w:line="240" w:lineRule="auto"/>
              <w:ind w:left="-43" w:right="-86"/>
              <w:rPr>
                <w:szCs w:val="22"/>
              </w:rPr>
            </w:pPr>
          </w:p>
        </w:tc>
        <w:tc>
          <w:tcPr>
            <w:tcW w:w="236" w:type="dxa"/>
          </w:tcPr>
          <w:p w14:paraId="35F7C8BD" w14:textId="77777777" w:rsidR="00A52A28" w:rsidRPr="00414EF5" w:rsidRDefault="00A52A28" w:rsidP="000F43D7">
            <w:pPr>
              <w:tabs>
                <w:tab w:val="decimal" w:pos="595"/>
              </w:tabs>
              <w:spacing w:line="240" w:lineRule="auto"/>
              <w:ind w:left="-43" w:right="-86"/>
              <w:rPr>
                <w:rFonts w:ascii="Times New Roman" w:hAnsi="Times New Roman" w:cs="Times New Roman"/>
                <w:sz w:val="22"/>
                <w:szCs w:val="22"/>
              </w:rPr>
            </w:pPr>
          </w:p>
        </w:tc>
        <w:tc>
          <w:tcPr>
            <w:tcW w:w="1020" w:type="dxa"/>
          </w:tcPr>
          <w:p w14:paraId="7DDCD552" w14:textId="77777777" w:rsidR="00A52A28" w:rsidRPr="00414EF5" w:rsidRDefault="00A52A28" w:rsidP="000F43D7">
            <w:pPr>
              <w:tabs>
                <w:tab w:val="decimal" w:pos="595"/>
              </w:tabs>
              <w:spacing w:line="240" w:lineRule="auto"/>
              <w:ind w:left="-43" w:right="-86"/>
              <w:rPr>
                <w:rFonts w:ascii="Times New Roman" w:hAnsi="Times New Roman" w:cs="Times New Roman"/>
                <w:sz w:val="22"/>
                <w:szCs w:val="22"/>
              </w:rPr>
            </w:pPr>
          </w:p>
        </w:tc>
        <w:tc>
          <w:tcPr>
            <w:tcW w:w="236" w:type="dxa"/>
          </w:tcPr>
          <w:p w14:paraId="1BF0A2C0" w14:textId="77777777" w:rsidR="00A52A28" w:rsidRPr="00414EF5" w:rsidRDefault="00A52A28" w:rsidP="000F43D7">
            <w:pPr>
              <w:pStyle w:val="acctfourfigures"/>
              <w:tabs>
                <w:tab w:val="clear" w:pos="765"/>
                <w:tab w:val="decimal" w:pos="595"/>
              </w:tabs>
              <w:spacing w:line="240" w:lineRule="auto"/>
              <w:ind w:left="-43" w:right="-86"/>
              <w:rPr>
                <w:szCs w:val="22"/>
              </w:rPr>
            </w:pPr>
          </w:p>
        </w:tc>
        <w:tc>
          <w:tcPr>
            <w:tcW w:w="1088" w:type="dxa"/>
          </w:tcPr>
          <w:p w14:paraId="79A0723E" w14:textId="77777777" w:rsidR="00A52A28" w:rsidRPr="00414EF5" w:rsidRDefault="00A52A28" w:rsidP="000F43D7">
            <w:pPr>
              <w:pStyle w:val="acctfourfigures"/>
              <w:tabs>
                <w:tab w:val="clear" w:pos="765"/>
                <w:tab w:val="decimal" w:pos="595"/>
              </w:tabs>
              <w:spacing w:line="240" w:lineRule="auto"/>
              <w:ind w:left="-43" w:right="-86"/>
              <w:rPr>
                <w:szCs w:val="22"/>
              </w:rPr>
            </w:pPr>
          </w:p>
        </w:tc>
      </w:tr>
      <w:tr w:rsidR="00A52A28" w:rsidRPr="00D433AA" w14:paraId="74642AF8" w14:textId="77777777" w:rsidTr="00701B00">
        <w:trPr>
          <w:trHeight w:val="20"/>
        </w:trPr>
        <w:tc>
          <w:tcPr>
            <w:tcW w:w="4770" w:type="dxa"/>
          </w:tcPr>
          <w:p w14:paraId="424CF626" w14:textId="77777777" w:rsidR="00A52A28" w:rsidRPr="000F43D7" w:rsidRDefault="00A52A28" w:rsidP="000F43D7">
            <w:pPr>
              <w:spacing w:line="240" w:lineRule="auto"/>
              <w:ind w:left="160" w:right="-90" w:hanging="180"/>
              <w:rPr>
                <w:rFonts w:ascii="Times New Roman" w:hAnsi="Times New Roman" w:cs="Times New Roman"/>
                <w:sz w:val="22"/>
                <w:szCs w:val="22"/>
              </w:rPr>
            </w:pPr>
            <w:r w:rsidRPr="000F43D7">
              <w:rPr>
                <w:rFonts w:ascii="Times New Roman" w:hAnsi="Times New Roman" w:cs="Times New Roman"/>
                <w:sz w:val="22"/>
                <w:szCs w:val="22"/>
              </w:rPr>
              <w:t>Investment in non-marketable equity instrument</w:t>
            </w:r>
          </w:p>
        </w:tc>
        <w:tc>
          <w:tcPr>
            <w:tcW w:w="1260" w:type="dxa"/>
          </w:tcPr>
          <w:p w14:paraId="1D8BDFAE" w14:textId="77777777" w:rsidR="00A52A28" w:rsidRPr="000F43D7" w:rsidRDefault="00A52A28" w:rsidP="00496BE7">
            <w:pPr>
              <w:pStyle w:val="acctfourfigures"/>
              <w:tabs>
                <w:tab w:val="clear" w:pos="765"/>
                <w:tab w:val="decimal" w:pos="790"/>
              </w:tabs>
              <w:spacing w:line="240" w:lineRule="atLeast"/>
              <w:ind w:left="-43" w:right="-50"/>
              <w:rPr>
                <w:szCs w:val="22"/>
                <w:lang w:val="en-US" w:bidi="th-TH"/>
              </w:rPr>
            </w:pPr>
            <w:r w:rsidRPr="00496BE7">
              <w:rPr>
                <w:szCs w:val="22"/>
                <w:cs/>
                <w:lang w:val="en-US" w:bidi="th-TH"/>
              </w:rPr>
              <w:t>-</w:t>
            </w:r>
          </w:p>
        </w:tc>
        <w:tc>
          <w:tcPr>
            <w:tcW w:w="1170" w:type="dxa"/>
          </w:tcPr>
          <w:p w14:paraId="1A10E1D1" w14:textId="77777777" w:rsidR="00A52A28" w:rsidRPr="000F43D7" w:rsidRDefault="00A52A28" w:rsidP="000F43D7">
            <w:pPr>
              <w:pStyle w:val="acctfourfigures"/>
              <w:tabs>
                <w:tab w:val="clear" w:pos="765"/>
                <w:tab w:val="decimal" w:pos="940"/>
              </w:tabs>
              <w:spacing w:line="240" w:lineRule="atLeast"/>
              <w:ind w:left="-43" w:right="-50"/>
              <w:rPr>
                <w:szCs w:val="22"/>
                <w:lang w:val="en-US" w:bidi="th-TH"/>
              </w:rPr>
            </w:pPr>
            <w:r w:rsidRPr="000F43D7">
              <w:rPr>
                <w:szCs w:val="22"/>
                <w:cs/>
                <w:lang w:val="en-US" w:bidi="th-TH"/>
              </w:rPr>
              <w:t>7</w:t>
            </w:r>
            <w:r w:rsidRPr="000F43D7">
              <w:rPr>
                <w:szCs w:val="22"/>
                <w:lang w:val="en-US" w:bidi="th-TH"/>
              </w:rPr>
              <w:t>,</w:t>
            </w:r>
            <w:r w:rsidRPr="000F43D7">
              <w:rPr>
                <w:szCs w:val="22"/>
                <w:cs/>
                <w:lang w:val="en-US" w:bidi="th-TH"/>
              </w:rPr>
              <w:t>383</w:t>
            </w:r>
          </w:p>
        </w:tc>
        <w:tc>
          <w:tcPr>
            <w:tcW w:w="1440" w:type="dxa"/>
          </w:tcPr>
          <w:p w14:paraId="14B3CCF8" w14:textId="77777777" w:rsidR="00A52A28" w:rsidRPr="00414EF5" w:rsidRDefault="00A52A28" w:rsidP="000F43D7">
            <w:pPr>
              <w:pStyle w:val="acctfourfigures"/>
              <w:tabs>
                <w:tab w:val="clear" w:pos="765"/>
                <w:tab w:val="decimal" w:pos="670"/>
              </w:tabs>
              <w:spacing w:line="240" w:lineRule="atLeast"/>
              <w:ind w:left="-43" w:right="-50"/>
              <w:rPr>
                <w:szCs w:val="22"/>
                <w:lang w:val="en-US" w:bidi="th-TH"/>
              </w:rPr>
            </w:pPr>
            <w:r w:rsidRPr="00496BE7">
              <w:rPr>
                <w:szCs w:val="22"/>
                <w:cs/>
                <w:lang w:val="en-US" w:bidi="th-TH"/>
              </w:rPr>
              <w:t>-</w:t>
            </w:r>
          </w:p>
        </w:tc>
        <w:tc>
          <w:tcPr>
            <w:tcW w:w="236" w:type="dxa"/>
          </w:tcPr>
          <w:p w14:paraId="50CB08DB" w14:textId="77777777" w:rsidR="00A52A28" w:rsidRPr="00414EF5" w:rsidRDefault="00A52A28" w:rsidP="000F43D7">
            <w:pPr>
              <w:tabs>
                <w:tab w:val="clear" w:pos="680"/>
                <w:tab w:val="decimal" w:pos="595"/>
                <w:tab w:val="decimal" w:pos="658"/>
              </w:tabs>
              <w:spacing w:line="240" w:lineRule="auto"/>
              <w:ind w:left="-43" w:right="-86"/>
              <w:rPr>
                <w:rFonts w:ascii="Times New Roman" w:hAnsi="Times New Roman" w:cs="Times New Roman"/>
                <w:sz w:val="22"/>
                <w:szCs w:val="22"/>
              </w:rPr>
            </w:pPr>
          </w:p>
        </w:tc>
        <w:tc>
          <w:tcPr>
            <w:tcW w:w="994" w:type="dxa"/>
          </w:tcPr>
          <w:p w14:paraId="181F8D55" w14:textId="77777777" w:rsidR="00A52A28" w:rsidRPr="002A43F0" w:rsidRDefault="00A52A28" w:rsidP="000F43D7">
            <w:pPr>
              <w:pStyle w:val="acctfourfigures"/>
              <w:tabs>
                <w:tab w:val="clear" w:pos="765"/>
                <w:tab w:val="decimal" w:pos="770"/>
              </w:tabs>
              <w:spacing w:line="240" w:lineRule="atLeast"/>
              <w:ind w:left="-43" w:right="-50"/>
              <w:rPr>
                <w:szCs w:val="22"/>
                <w:lang w:val="en-US" w:bidi="th-TH"/>
              </w:rPr>
            </w:pPr>
            <w:r w:rsidRPr="002A43F0">
              <w:rPr>
                <w:szCs w:val="22"/>
                <w:cs/>
                <w:lang w:val="en-US" w:bidi="th-TH"/>
              </w:rPr>
              <w:t>7</w:t>
            </w:r>
            <w:r w:rsidRPr="002A43F0">
              <w:rPr>
                <w:szCs w:val="22"/>
                <w:lang w:val="en-US" w:bidi="th-TH"/>
              </w:rPr>
              <w:t>,</w:t>
            </w:r>
            <w:r w:rsidRPr="002A43F0">
              <w:rPr>
                <w:szCs w:val="22"/>
                <w:cs/>
                <w:lang w:val="en-US" w:bidi="th-TH"/>
              </w:rPr>
              <w:t>383</w:t>
            </w:r>
          </w:p>
        </w:tc>
        <w:tc>
          <w:tcPr>
            <w:tcW w:w="236" w:type="dxa"/>
          </w:tcPr>
          <w:p w14:paraId="0D7DAC35" w14:textId="77777777" w:rsidR="00A52A28" w:rsidRPr="00414EF5" w:rsidRDefault="00A52A28" w:rsidP="000F43D7">
            <w:pPr>
              <w:pStyle w:val="acctfourfigures"/>
              <w:tabs>
                <w:tab w:val="clear" w:pos="765"/>
                <w:tab w:val="decimal" w:pos="595"/>
                <w:tab w:val="decimal" w:pos="658"/>
              </w:tabs>
              <w:spacing w:line="240" w:lineRule="auto"/>
              <w:ind w:left="-43" w:right="-86"/>
              <w:rPr>
                <w:szCs w:val="22"/>
                <w:lang w:val="en-US" w:bidi="th-TH"/>
              </w:rPr>
            </w:pPr>
          </w:p>
        </w:tc>
        <w:tc>
          <w:tcPr>
            <w:tcW w:w="834" w:type="dxa"/>
          </w:tcPr>
          <w:p w14:paraId="294414D1" w14:textId="77777777" w:rsidR="00A52A28" w:rsidRPr="00414EF5" w:rsidRDefault="00A52A28" w:rsidP="00496BE7">
            <w:pPr>
              <w:pStyle w:val="acctfourfigures"/>
              <w:tabs>
                <w:tab w:val="clear" w:pos="765"/>
                <w:tab w:val="decimal" w:pos="0"/>
              </w:tabs>
              <w:spacing w:line="240" w:lineRule="auto"/>
              <w:ind w:left="-43" w:right="-86"/>
              <w:jc w:val="center"/>
              <w:rPr>
                <w:szCs w:val="22"/>
                <w:lang w:val="en-US" w:bidi="th-TH"/>
              </w:rPr>
            </w:pPr>
            <w:r w:rsidRPr="00496BE7">
              <w:rPr>
                <w:szCs w:val="22"/>
                <w:cs/>
                <w:lang w:val="en-US" w:bidi="th-TH"/>
              </w:rPr>
              <w:t>-</w:t>
            </w:r>
          </w:p>
        </w:tc>
        <w:tc>
          <w:tcPr>
            <w:tcW w:w="236" w:type="dxa"/>
          </w:tcPr>
          <w:p w14:paraId="33DF6C2B" w14:textId="77777777" w:rsidR="00A52A28" w:rsidRPr="00414EF5" w:rsidRDefault="00A52A28" w:rsidP="00496BE7">
            <w:pPr>
              <w:pStyle w:val="acctfourfigures"/>
              <w:tabs>
                <w:tab w:val="clear" w:pos="765"/>
                <w:tab w:val="decimal" w:pos="595"/>
                <w:tab w:val="decimal" w:pos="658"/>
                <w:tab w:val="decimal" w:pos="920"/>
              </w:tabs>
              <w:spacing w:line="240" w:lineRule="atLeast"/>
              <w:ind w:left="-43" w:right="-50"/>
              <w:rPr>
                <w:szCs w:val="22"/>
                <w:lang w:val="en-US" w:bidi="th-TH"/>
              </w:rPr>
            </w:pPr>
          </w:p>
        </w:tc>
        <w:tc>
          <w:tcPr>
            <w:tcW w:w="844" w:type="dxa"/>
          </w:tcPr>
          <w:p w14:paraId="1D458A16" w14:textId="77777777" w:rsidR="00A52A28" w:rsidRPr="00414EF5" w:rsidRDefault="00A52A28" w:rsidP="00496BE7">
            <w:pPr>
              <w:pStyle w:val="acctfourfigures"/>
              <w:tabs>
                <w:tab w:val="clear" w:pos="765"/>
                <w:tab w:val="decimal" w:pos="0"/>
              </w:tabs>
              <w:spacing w:line="240" w:lineRule="auto"/>
              <w:ind w:left="-43" w:right="-86"/>
              <w:jc w:val="center"/>
              <w:rPr>
                <w:szCs w:val="22"/>
                <w:lang w:val="en-US" w:bidi="th-TH"/>
              </w:rPr>
            </w:pPr>
            <w:r w:rsidRPr="00496BE7">
              <w:rPr>
                <w:szCs w:val="22"/>
                <w:cs/>
                <w:lang w:val="en-US" w:bidi="th-TH"/>
              </w:rPr>
              <w:t>-</w:t>
            </w:r>
          </w:p>
        </w:tc>
        <w:tc>
          <w:tcPr>
            <w:tcW w:w="236" w:type="dxa"/>
          </w:tcPr>
          <w:p w14:paraId="0FCF2704" w14:textId="77777777" w:rsidR="00A52A28" w:rsidRPr="00414EF5" w:rsidRDefault="00A52A28" w:rsidP="000F43D7">
            <w:pPr>
              <w:tabs>
                <w:tab w:val="clear" w:pos="680"/>
                <w:tab w:val="decimal" w:pos="595"/>
                <w:tab w:val="decimal" w:pos="658"/>
              </w:tabs>
              <w:spacing w:line="240" w:lineRule="auto"/>
              <w:ind w:left="-43" w:right="-86"/>
              <w:rPr>
                <w:rFonts w:ascii="Times New Roman" w:hAnsi="Times New Roman" w:cs="Times New Roman"/>
                <w:sz w:val="22"/>
                <w:szCs w:val="22"/>
              </w:rPr>
            </w:pPr>
          </w:p>
        </w:tc>
        <w:tc>
          <w:tcPr>
            <w:tcW w:w="1020" w:type="dxa"/>
          </w:tcPr>
          <w:p w14:paraId="191880B3" w14:textId="77777777" w:rsidR="00A52A28" w:rsidRPr="00F023A3" w:rsidRDefault="00A52A28" w:rsidP="000F43D7">
            <w:pPr>
              <w:pStyle w:val="acctfourfigures"/>
              <w:tabs>
                <w:tab w:val="clear" w:pos="765"/>
                <w:tab w:val="decimal" w:pos="786"/>
              </w:tabs>
              <w:spacing w:line="240" w:lineRule="atLeast"/>
              <w:ind w:left="-43" w:right="-50"/>
              <w:rPr>
                <w:szCs w:val="22"/>
                <w:lang w:val="en-US" w:bidi="th-TH"/>
              </w:rPr>
            </w:pPr>
            <w:r w:rsidRPr="00F023A3">
              <w:rPr>
                <w:szCs w:val="22"/>
                <w:cs/>
                <w:lang w:val="en-US" w:bidi="th-TH"/>
              </w:rPr>
              <w:t>7</w:t>
            </w:r>
            <w:r w:rsidRPr="00F023A3">
              <w:rPr>
                <w:szCs w:val="22"/>
                <w:lang w:val="en-US" w:bidi="th-TH"/>
              </w:rPr>
              <w:t>,</w:t>
            </w:r>
            <w:r w:rsidRPr="00F023A3">
              <w:rPr>
                <w:szCs w:val="22"/>
                <w:cs/>
                <w:lang w:val="en-US" w:bidi="th-TH"/>
              </w:rPr>
              <w:t>383</w:t>
            </w:r>
          </w:p>
        </w:tc>
        <w:tc>
          <w:tcPr>
            <w:tcW w:w="236" w:type="dxa"/>
          </w:tcPr>
          <w:p w14:paraId="5C0E0800" w14:textId="77777777" w:rsidR="00A52A28" w:rsidRPr="00414EF5" w:rsidRDefault="00A52A28" w:rsidP="000F43D7">
            <w:pPr>
              <w:pStyle w:val="acctfourfigures"/>
              <w:tabs>
                <w:tab w:val="clear" w:pos="765"/>
                <w:tab w:val="decimal" w:pos="595"/>
                <w:tab w:val="decimal" w:pos="658"/>
              </w:tabs>
              <w:spacing w:line="240" w:lineRule="auto"/>
              <w:ind w:left="-43" w:right="-86"/>
              <w:rPr>
                <w:szCs w:val="22"/>
                <w:lang w:val="en-US" w:bidi="th-TH"/>
              </w:rPr>
            </w:pPr>
          </w:p>
        </w:tc>
        <w:tc>
          <w:tcPr>
            <w:tcW w:w="1088" w:type="dxa"/>
          </w:tcPr>
          <w:p w14:paraId="2155D1F3" w14:textId="77777777" w:rsidR="00A52A28" w:rsidRPr="00414EF5" w:rsidRDefault="00A52A28" w:rsidP="000F43D7">
            <w:pPr>
              <w:pStyle w:val="acctfourfigures"/>
              <w:tabs>
                <w:tab w:val="clear" w:pos="765"/>
                <w:tab w:val="decimal" w:pos="840"/>
              </w:tabs>
              <w:spacing w:line="240" w:lineRule="atLeast"/>
              <w:ind w:left="-43" w:right="-50"/>
              <w:rPr>
                <w:szCs w:val="22"/>
                <w:lang w:val="en-US" w:bidi="th-TH"/>
              </w:rPr>
            </w:pPr>
            <w:r w:rsidRPr="00F023A3">
              <w:rPr>
                <w:szCs w:val="22"/>
                <w:cs/>
                <w:lang w:val="en-US" w:bidi="th-TH"/>
              </w:rPr>
              <w:t>7</w:t>
            </w:r>
            <w:r w:rsidRPr="00F023A3">
              <w:rPr>
                <w:szCs w:val="22"/>
                <w:lang w:val="en-US" w:bidi="th-TH"/>
              </w:rPr>
              <w:t>,</w:t>
            </w:r>
            <w:r w:rsidRPr="00F023A3">
              <w:rPr>
                <w:szCs w:val="22"/>
                <w:cs/>
                <w:lang w:val="en-US" w:bidi="th-TH"/>
              </w:rPr>
              <w:t>383</w:t>
            </w:r>
          </w:p>
        </w:tc>
      </w:tr>
      <w:tr w:rsidR="00A52A28" w:rsidRPr="00D433AA" w14:paraId="05437147" w14:textId="77777777" w:rsidTr="00701B00">
        <w:trPr>
          <w:trHeight w:val="20"/>
        </w:trPr>
        <w:tc>
          <w:tcPr>
            <w:tcW w:w="4770" w:type="dxa"/>
          </w:tcPr>
          <w:p w14:paraId="5D394AAD" w14:textId="77777777" w:rsidR="00A52A28" w:rsidRPr="00D433AA" w:rsidRDefault="00A52A28" w:rsidP="000F43D7">
            <w:pPr>
              <w:pStyle w:val="NoSpacing"/>
              <w:spacing w:line="240" w:lineRule="exact"/>
              <w:rPr>
                <w:rFonts w:ascii="Times New Roman" w:hAnsi="Times New Roman" w:cs="Times New Roman"/>
                <w:sz w:val="22"/>
              </w:rPr>
            </w:pPr>
          </w:p>
        </w:tc>
        <w:tc>
          <w:tcPr>
            <w:tcW w:w="1260" w:type="dxa"/>
            <w:vAlign w:val="bottom"/>
          </w:tcPr>
          <w:p w14:paraId="79F2A59D" w14:textId="77777777" w:rsidR="00A52A28" w:rsidRPr="00414EF5" w:rsidRDefault="00A52A28" w:rsidP="000F43D7">
            <w:pPr>
              <w:pStyle w:val="acctfourfigures"/>
              <w:tabs>
                <w:tab w:val="clear" w:pos="765"/>
                <w:tab w:val="decimal" w:pos="1003"/>
              </w:tabs>
              <w:spacing w:line="240" w:lineRule="auto"/>
              <w:ind w:left="-43" w:right="-86"/>
              <w:rPr>
                <w:szCs w:val="22"/>
              </w:rPr>
            </w:pPr>
          </w:p>
        </w:tc>
        <w:tc>
          <w:tcPr>
            <w:tcW w:w="1170" w:type="dxa"/>
            <w:vAlign w:val="bottom"/>
          </w:tcPr>
          <w:p w14:paraId="6CC85EE9" w14:textId="77777777" w:rsidR="00A52A28" w:rsidRPr="00414EF5" w:rsidRDefault="00A52A28" w:rsidP="000F43D7">
            <w:pPr>
              <w:pStyle w:val="acctfourfigures"/>
              <w:tabs>
                <w:tab w:val="clear" w:pos="765"/>
                <w:tab w:val="decimal" w:pos="658"/>
              </w:tabs>
              <w:spacing w:line="240" w:lineRule="auto"/>
              <w:ind w:left="-43" w:right="-86"/>
              <w:rPr>
                <w:szCs w:val="22"/>
              </w:rPr>
            </w:pPr>
          </w:p>
        </w:tc>
        <w:tc>
          <w:tcPr>
            <w:tcW w:w="1440" w:type="dxa"/>
            <w:vAlign w:val="bottom"/>
          </w:tcPr>
          <w:p w14:paraId="5DEDF99E" w14:textId="77777777" w:rsidR="00A52A28" w:rsidRPr="00414EF5" w:rsidRDefault="00A52A28" w:rsidP="000F43D7">
            <w:pPr>
              <w:pStyle w:val="acctfourfigures"/>
              <w:tabs>
                <w:tab w:val="clear" w:pos="765"/>
                <w:tab w:val="decimal" w:pos="700"/>
              </w:tabs>
              <w:spacing w:line="240" w:lineRule="atLeast"/>
              <w:ind w:left="-43" w:right="-86"/>
              <w:rPr>
                <w:szCs w:val="22"/>
              </w:rPr>
            </w:pPr>
          </w:p>
        </w:tc>
        <w:tc>
          <w:tcPr>
            <w:tcW w:w="236" w:type="dxa"/>
            <w:vAlign w:val="bottom"/>
          </w:tcPr>
          <w:p w14:paraId="0D8E0EAC" w14:textId="77777777" w:rsidR="00A52A28" w:rsidRPr="00414EF5" w:rsidRDefault="00A52A28" w:rsidP="000F43D7">
            <w:pPr>
              <w:tabs>
                <w:tab w:val="decimal" w:pos="595"/>
              </w:tabs>
              <w:ind w:left="-43" w:right="-86"/>
              <w:rPr>
                <w:rFonts w:ascii="Times New Roman" w:hAnsi="Times New Roman" w:cs="Times New Roman"/>
                <w:sz w:val="22"/>
                <w:szCs w:val="22"/>
                <w:lang w:val="en-GB" w:bidi="ar-SA"/>
              </w:rPr>
            </w:pPr>
          </w:p>
        </w:tc>
        <w:tc>
          <w:tcPr>
            <w:tcW w:w="994" w:type="dxa"/>
            <w:vAlign w:val="bottom"/>
          </w:tcPr>
          <w:p w14:paraId="1DD5A205" w14:textId="77777777" w:rsidR="00A52A28" w:rsidRPr="00414EF5" w:rsidRDefault="00A52A28" w:rsidP="000F43D7">
            <w:pPr>
              <w:pStyle w:val="acctfourfigures"/>
              <w:tabs>
                <w:tab w:val="clear" w:pos="765"/>
                <w:tab w:val="decimal" w:pos="920"/>
              </w:tabs>
              <w:spacing w:line="240" w:lineRule="atLeast"/>
              <w:ind w:left="-43" w:right="-50"/>
              <w:rPr>
                <w:szCs w:val="22"/>
              </w:rPr>
            </w:pPr>
          </w:p>
        </w:tc>
        <w:tc>
          <w:tcPr>
            <w:tcW w:w="236" w:type="dxa"/>
            <w:vAlign w:val="bottom"/>
          </w:tcPr>
          <w:p w14:paraId="27B562E0" w14:textId="77777777" w:rsidR="00A52A28" w:rsidRPr="00414EF5" w:rsidRDefault="00A52A28" w:rsidP="000F43D7">
            <w:pPr>
              <w:pStyle w:val="acctfourfigures"/>
              <w:tabs>
                <w:tab w:val="clear" w:pos="765"/>
                <w:tab w:val="decimal" w:pos="595"/>
              </w:tabs>
              <w:spacing w:line="240" w:lineRule="atLeast"/>
              <w:ind w:left="-43" w:right="-86"/>
              <w:rPr>
                <w:szCs w:val="22"/>
              </w:rPr>
            </w:pPr>
          </w:p>
        </w:tc>
        <w:tc>
          <w:tcPr>
            <w:tcW w:w="834" w:type="dxa"/>
            <w:vAlign w:val="bottom"/>
          </w:tcPr>
          <w:p w14:paraId="749EE2AB" w14:textId="77777777" w:rsidR="00A52A28" w:rsidRPr="00414EF5" w:rsidRDefault="00A52A28" w:rsidP="000F43D7">
            <w:pPr>
              <w:pStyle w:val="acctfourfigures"/>
              <w:tabs>
                <w:tab w:val="clear" w:pos="765"/>
                <w:tab w:val="decimal" w:pos="0"/>
              </w:tabs>
              <w:spacing w:line="240" w:lineRule="atLeast"/>
              <w:ind w:left="-43" w:right="-86"/>
              <w:jc w:val="center"/>
              <w:rPr>
                <w:szCs w:val="22"/>
              </w:rPr>
            </w:pPr>
          </w:p>
        </w:tc>
        <w:tc>
          <w:tcPr>
            <w:tcW w:w="236" w:type="dxa"/>
            <w:vAlign w:val="bottom"/>
          </w:tcPr>
          <w:p w14:paraId="0E6ABC46" w14:textId="77777777" w:rsidR="00A52A28" w:rsidRPr="00414EF5" w:rsidRDefault="00A52A28" w:rsidP="000F43D7">
            <w:pPr>
              <w:pStyle w:val="acctfourfigures"/>
              <w:tabs>
                <w:tab w:val="clear" w:pos="765"/>
                <w:tab w:val="decimal" w:pos="595"/>
              </w:tabs>
              <w:spacing w:line="240" w:lineRule="atLeast"/>
              <w:ind w:left="-43" w:right="-86"/>
              <w:rPr>
                <w:szCs w:val="22"/>
              </w:rPr>
            </w:pPr>
          </w:p>
        </w:tc>
        <w:tc>
          <w:tcPr>
            <w:tcW w:w="844" w:type="dxa"/>
            <w:vAlign w:val="bottom"/>
          </w:tcPr>
          <w:p w14:paraId="2FC5908A" w14:textId="77777777" w:rsidR="00A52A28" w:rsidRPr="00414EF5" w:rsidRDefault="00A52A28" w:rsidP="000F43D7">
            <w:pPr>
              <w:pStyle w:val="acctfourfigures"/>
              <w:tabs>
                <w:tab w:val="clear" w:pos="765"/>
                <w:tab w:val="decimal" w:pos="920"/>
              </w:tabs>
              <w:spacing w:line="240" w:lineRule="atLeast"/>
              <w:ind w:left="-43" w:right="-50"/>
              <w:rPr>
                <w:szCs w:val="22"/>
              </w:rPr>
            </w:pPr>
          </w:p>
        </w:tc>
        <w:tc>
          <w:tcPr>
            <w:tcW w:w="236" w:type="dxa"/>
            <w:vAlign w:val="bottom"/>
          </w:tcPr>
          <w:p w14:paraId="4946C012" w14:textId="77777777" w:rsidR="00A52A28" w:rsidRPr="00414EF5" w:rsidRDefault="00A52A28" w:rsidP="000F43D7">
            <w:pPr>
              <w:tabs>
                <w:tab w:val="decimal" w:pos="595"/>
              </w:tabs>
              <w:ind w:left="-43" w:right="-86"/>
              <w:rPr>
                <w:rFonts w:ascii="Times New Roman" w:hAnsi="Times New Roman" w:cs="Times New Roman"/>
                <w:sz w:val="22"/>
                <w:szCs w:val="22"/>
                <w:lang w:val="en-GB" w:bidi="ar-SA"/>
              </w:rPr>
            </w:pPr>
          </w:p>
        </w:tc>
        <w:tc>
          <w:tcPr>
            <w:tcW w:w="1020" w:type="dxa"/>
            <w:vAlign w:val="bottom"/>
          </w:tcPr>
          <w:p w14:paraId="3A434662" w14:textId="77777777" w:rsidR="00A52A28" w:rsidRPr="00414EF5" w:rsidRDefault="00A52A28" w:rsidP="000F43D7">
            <w:pPr>
              <w:pStyle w:val="acctfourfigures"/>
              <w:tabs>
                <w:tab w:val="clear" w:pos="765"/>
                <w:tab w:val="decimal" w:pos="438"/>
              </w:tabs>
              <w:spacing w:line="240" w:lineRule="atLeast"/>
              <w:ind w:left="-43" w:right="-92"/>
              <w:rPr>
                <w:szCs w:val="22"/>
                <w:lang w:val="en-US" w:bidi="th-TH"/>
              </w:rPr>
            </w:pPr>
          </w:p>
        </w:tc>
        <w:tc>
          <w:tcPr>
            <w:tcW w:w="236" w:type="dxa"/>
            <w:vAlign w:val="bottom"/>
          </w:tcPr>
          <w:p w14:paraId="41F00142" w14:textId="77777777" w:rsidR="00A52A28" w:rsidRPr="00414EF5" w:rsidRDefault="00A52A28" w:rsidP="000F43D7">
            <w:pPr>
              <w:pStyle w:val="acctfourfigures"/>
              <w:tabs>
                <w:tab w:val="clear" w:pos="765"/>
                <w:tab w:val="decimal" w:pos="595"/>
              </w:tabs>
              <w:spacing w:line="240" w:lineRule="atLeast"/>
              <w:ind w:left="-43" w:right="-86"/>
              <w:rPr>
                <w:szCs w:val="22"/>
              </w:rPr>
            </w:pPr>
          </w:p>
        </w:tc>
        <w:tc>
          <w:tcPr>
            <w:tcW w:w="1088" w:type="dxa"/>
            <w:vAlign w:val="bottom"/>
          </w:tcPr>
          <w:p w14:paraId="2F6D0AC8" w14:textId="77777777" w:rsidR="00A52A28" w:rsidRPr="00414EF5" w:rsidRDefault="00A52A28" w:rsidP="000F43D7">
            <w:pPr>
              <w:pStyle w:val="acctfourfigures"/>
              <w:tabs>
                <w:tab w:val="clear" w:pos="765"/>
                <w:tab w:val="decimal" w:pos="920"/>
              </w:tabs>
              <w:spacing w:line="240" w:lineRule="atLeast"/>
              <w:ind w:left="-43" w:right="-50"/>
              <w:rPr>
                <w:szCs w:val="22"/>
              </w:rPr>
            </w:pPr>
          </w:p>
        </w:tc>
      </w:tr>
      <w:tr w:rsidR="00A52A28" w:rsidRPr="00D433AA" w14:paraId="7C86A77B" w14:textId="77777777" w:rsidTr="00701B00">
        <w:trPr>
          <w:trHeight w:val="20"/>
        </w:trPr>
        <w:tc>
          <w:tcPr>
            <w:tcW w:w="4770" w:type="dxa"/>
          </w:tcPr>
          <w:p w14:paraId="075D6360" w14:textId="77777777" w:rsidR="00A52A28" w:rsidRPr="0073373A" w:rsidRDefault="00A52A28" w:rsidP="000F43D7">
            <w:pPr>
              <w:spacing w:line="240" w:lineRule="auto"/>
              <w:ind w:left="-14" w:right="-90"/>
              <w:rPr>
                <w:rFonts w:ascii="Times New Roman" w:hAnsi="Times New Roman"/>
                <w:sz w:val="22"/>
                <w:szCs w:val="28"/>
              </w:rPr>
            </w:pPr>
            <w:r w:rsidRPr="0073373A">
              <w:rPr>
                <w:rFonts w:ascii="Times New Roman" w:hAnsi="Times New Roman" w:cs="Times New Roman"/>
                <w:b/>
                <w:bCs/>
                <w:i/>
                <w:iCs/>
                <w:sz w:val="22"/>
                <w:szCs w:val="22"/>
              </w:rPr>
              <w:t>Financial liabilit</w:t>
            </w:r>
            <w:r>
              <w:rPr>
                <w:rFonts w:ascii="Times New Roman" w:hAnsi="Times New Roman"/>
                <w:b/>
                <w:bCs/>
                <w:i/>
                <w:iCs/>
                <w:sz w:val="22"/>
                <w:szCs w:val="28"/>
              </w:rPr>
              <w:t>ies</w:t>
            </w:r>
          </w:p>
        </w:tc>
        <w:tc>
          <w:tcPr>
            <w:tcW w:w="1260" w:type="dxa"/>
            <w:vAlign w:val="bottom"/>
          </w:tcPr>
          <w:p w14:paraId="24B9FE4B" w14:textId="77777777" w:rsidR="00A52A28" w:rsidRPr="00414EF5" w:rsidRDefault="00A52A28" w:rsidP="000F43D7">
            <w:pPr>
              <w:pStyle w:val="acctfourfigures"/>
              <w:tabs>
                <w:tab w:val="clear" w:pos="765"/>
                <w:tab w:val="decimal" w:pos="1003"/>
              </w:tabs>
              <w:spacing w:line="240" w:lineRule="auto"/>
              <w:ind w:left="-43" w:right="-86"/>
              <w:rPr>
                <w:szCs w:val="22"/>
              </w:rPr>
            </w:pPr>
          </w:p>
        </w:tc>
        <w:tc>
          <w:tcPr>
            <w:tcW w:w="1170" w:type="dxa"/>
            <w:vAlign w:val="bottom"/>
          </w:tcPr>
          <w:p w14:paraId="0E5D415D" w14:textId="77777777" w:rsidR="00A52A28" w:rsidRPr="00414EF5" w:rsidRDefault="00A52A28" w:rsidP="000F43D7">
            <w:pPr>
              <w:pStyle w:val="acctfourfigures"/>
              <w:tabs>
                <w:tab w:val="clear" w:pos="765"/>
                <w:tab w:val="decimal" w:pos="658"/>
              </w:tabs>
              <w:spacing w:line="240" w:lineRule="auto"/>
              <w:ind w:left="-43" w:right="-86"/>
              <w:rPr>
                <w:szCs w:val="22"/>
              </w:rPr>
            </w:pPr>
          </w:p>
        </w:tc>
        <w:tc>
          <w:tcPr>
            <w:tcW w:w="1440" w:type="dxa"/>
            <w:vAlign w:val="bottom"/>
          </w:tcPr>
          <w:p w14:paraId="2AA15684" w14:textId="77777777" w:rsidR="00A52A28" w:rsidRPr="00414EF5" w:rsidRDefault="00A52A28" w:rsidP="000F43D7">
            <w:pPr>
              <w:pStyle w:val="acctfourfigures"/>
              <w:tabs>
                <w:tab w:val="clear" w:pos="765"/>
                <w:tab w:val="decimal" w:pos="700"/>
              </w:tabs>
              <w:spacing w:line="240" w:lineRule="atLeast"/>
              <w:ind w:left="-43" w:right="-86"/>
              <w:rPr>
                <w:szCs w:val="22"/>
              </w:rPr>
            </w:pPr>
          </w:p>
        </w:tc>
        <w:tc>
          <w:tcPr>
            <w:tcW w:w="236" w:type="dxa"/>
            <w:vAlign w:val="bottom"/>
          </w:tcPr>
          <w:p w14:paraId="0A80D59B" w14:textId="77777777" w:rsidR="00A52A28" w:rsidRPr="00414EF5" w:rsidRDefault="00A52A28" w:rsidP="000F43D7">
            <w:pPr>
              <w:tabs>
                <w:tab w:val="decimal" w:pos="595"/>
              </w:tabs>
              <w:ind w:left="-43" w:right="-86"/>
              <w:rPr>
                <w:rFonts w:ascii="Times New Roman" w:hAnsi="Times New Roman" w:cs="Times New Roman"/>
                <w:sz w:val="22"/>
                <w:szCs w:val="22"/>
                <w:lang w:val="en-GB" w:bidi="ar-SA"/>
              </w:rPr>
            </w:pPr>
          </w:p>
        </w:tc>
        <w:tc>
          <w:tcPr>
            <w:tcW w:w="994" w:type="dxa"/>
            <w:vAlign w:val="bottom"/>
          </w:tcPr>
          <w:p w14:paraId="0B8F5203" w14:textId="77777777" w:rsidR="00A52A28" w:rsidRPr="00414EF5" w:rsidRDefault="00A52A28" w:rsidP="000F43D7">
            <w:pPr>
              <w:pStyle w:val="acctfourfigures"/>
              <w:tabs>
                <w:tab w:val="clear" w:pos="765"/>
                <w:tab w:val="decimal" w:pos="920"/>
              </w:tabs>
              <w:spacing w:line="240" w:lineRule="atLeast"/>
              <w:ind w:left="-43" w:right="-50"/>
              <w:rPr>
                <w:szCs w:val="22"/>
              </w:rPr>
            </w:pPr>
          </w:p>
        </w:tc>
        <w:tc>
          <w:tcPr>
            <w:tcW w:w="236" w:type="dxa"/>
            <w:vAlign w:val="bottom"/>
          </w:tcPr>
          <w:p w14:paraId="1449E122" w14:textId="77777777" w:rsidR="00A52A28" w:rsidRPr="00414EF5" w:rsidRDefault="00A52A28" w:rsidP="000F43D7">
            <w:pPr>
              <w:pStyle w:val="acctfourfigures"/>
              <w:tabs>
                <w:tab w:val="clear" w:pos="765"/>
                <w:tab w:val="decimal" w:pos="595"/>
              </w:tabs>
              <w:spacing w:line="240" w:lineRule="atLeast"/>
              <w:ind w:left="-43" w:right="-86"/>
              <w:rPr>
                <w:szCs w:val="22"/>
              </w:rPr>
            </w:pPr>
          </w:p>
        </w:tc>
        <w:tc>
          <w:tcPr>
            <w:tcW w:w="834" w:type="dxa"/>
            <w:vAlign w:val="bottom"/>
          </w:tcPr>
          <w:p w14:paraId="714E96FC" w14:textId="77777777" w:rsidR="00A52A28" w:rsidRPr="00414EF5" w:rsidRDefault="00A52A28" w:rsidP="000F43D7">
            <w:pPr>
              <w:pStyle w:val="acctfourfigures"/>
              <w:tabs>
                <w:tab w:val="clear" w:pos="765"/>
                <w:tab w:val="decimal" w:pos="0"/>
              </w:tabs>
              <w:spacing w:line="240" w:lineRule="atLeast"/>
              <w:ind w:left="-43" w:right="-86"/>
              <w:jc w:val="center"/>
              <w:rPr>
                <w:szCs w:val="22"/>
              </w:rPr>
            </w:pPr>
          </w:p>
        </w:tc>
        <w:tc>
          <w:tcPr>
            <w:tcW w:w="236" w:type="dxa"/>
            <w:vAlign w:val="bottom"/>
          </w:tcPr>
          <w:p w14:paraId="6F03463E" w14:textId="77777777" w:rsidR="00A52A28" w:rsidRPr="00414EF5" w:rsidRDefault="00A52A28" w:rsidP="000F43D7">
            <w:pPr>
              <w:pStyle w:val="acctfourfigures"/>
              <w:tabs>
                <w:tab w:val="clear" w:pos="765"/>
                <w:tab w:val="decimal" w:pos="595"/>
              </w:tabs>
              <w:spacing w:line="240" w:lineRule="atLeast"/>
              <w:ind w:left="-43" w:right="-86"/>
              <w:rPr>
                <w:szCs w:val="22"/>
              </w:rPr>
            </w:pPr>
          </w:p>
        </w:tc>
        <w:tc>
          <w:tcPr>
            <w:tcW w:w="844" w:type="dxa"/>
            <w:vAlign w:val="bottom"/>
          </w:tcPr>
          <w:p w14:paraId="6BAAACBC" w14:textId="77777777" w:rsidR="00A52A28" w:rsidRPr="00414EF5" w:rsidRDefault="00A52A28" w:rsidP="000F43D7">
            <w:pPr>
              <w:pStyle w:val="acctfourfigures"/>
              <w:tabs>
                <w:tab w:val="clear" w:pos="765"/>
                <w:tab w:val="decimal" w:pos="920"/>
              </w:tabs>
              <w:spacing w:line="240" w:lineRule="atLeast"/>
              <w:ind w:left="-43" w:right="-50"/>
              <w:rPr>
                <w:szCs w:val="22"/>
              </w:rPr>
            </w:pPr>
          </w:p>
        </w:tc>
        <w:tc>
          <w:tcPr>
            <w:tcW w:w="236" w:type="dxa"/>
            <w:vAlign w:val="bottom"/>
          </w:tcPr>
          <w:p w14:paraId="0DB19E03" w14:textId="77777777" w:rsidR="00A52A28" w:rsidRPr="00414EF5" w:rsidRDefault="00A52A28" w:rsidP="000F43D7">
            <w:pPr>
              <w:tabs>
                <w:tab w:val="decimal" w:pos="595"/>
              </w:tabs>
              <w:ind w:left="-43" w:right="-86"/>
              <w:rPr>
                <w:rFonts w:ascii="Times New Roman" w:hAnsi="Times New Roman" w:cs="Times New Roman"/>
                <w:sz w:val="22"/>
                <w:szCs w:val="22"/>
                <w:lang w:val="en-GB" w:bidi="ar-SA"/>
              </w:rPr>
            </w:pPr>
          </w:p>
        </w:tc>
        <w:tc>
          <w:tcPr>
            <w:tcW w:w="1020" w:type="dxa"/>
            <w:vAlign w:val="bottom"/>
          </w:tcPr>
          <w:p w14:paraId="72079A5A" w14:textId="77777777" w:rsidR="00A52A28" w:rsidRPr="00414EF5" w:rsidRDefault="00A52A28" w:rsidP="000F43D7">
            <w:pPr>
              <w:pStyle w:val="acctfourfigures"/>
              <w:tabs>
                <w:tab w:val="clear" w:pos="765"/>
                <w:tab w:val="decimal" w:pos="438"/>
              </w:tabs>
              <w:spacing w:line="240" w:lineRule="atLeast"/>
              <w:ind w:left="-43" w:right="-92"/>
              <w:rPr>
                <w:szCs w:val="22"/>
                <w:lang w:val="en-US" w:bidi="th-TH"/>
              </w:rPr>
            </w:pPr>
          </w:p>
        </w:tc>
        <w:tc>
          <w:tcPr>
            <w:tcW w:w="236" w:type="dxa"/>
            <w:vAlign w:val="bottom"/>
          </w:tcPr>
          <w:p w14:paraId="28B9508E" w14:textId="77777777" w:rsidR="00A52A28" w:rsidRPr="00414EF5" w:rsidRDefault="00A52A28" w:rsidP="000F43D7">
            <w:pPr>
              <w:pStyle w:val="acctfourfigures"/>
              <w:tabs>
                <w:tab w:val="clear" w:pos="765"/>
                <w:tab w:val="decimal" w:pos="595"/>
              </w:tabs>
              <w:spacing w:line="240" w:lineRule="atLeast"/>
              <w:ind w:left="-43" w:right="-86"/>
              <w:rPr>
                <w:szCs w:val="22"/>
              </w:rPr>
            </w:pPr>
          </w:p>
        </w:tc>
        <w:tc>
          <w:tcPr>
            <w:tcW w:w="1088" w:type="dxa"/>
            <w:vAlign w:val="bottom"/>
          </w:tcPr>
          <w:p w14:paraId="685413C0" w14:textId="77777777" w:rsidR="00A52A28" w:rsidRPr="00414EF5" w:rsidRDefault="00A52A28" w:rsidP="000F43D7">
            <w:pPr>
              <w:pStyle w:val="acctfourfigures"/>
              <w:tabs>
                <w:tab w:val="clear" w:pos="765"/>
                <w:tab w:val="decimal" w:pos="920"/>
              </w:tabs>
              <w:spacing w:line="240" w:lineRule="atLeast"/>
              <w:ind w:left="-43" w:right="-50"/>
              <w:rPr>
                <w:szCs w:val="22"/>
              </w:rPr>
            </w:pPr>
          </w:p>
        </w:tc>
      </w:tr>
      <w:tr w:rsidR="00A52A28" w:rsidRPr="00D433AA" w14:paraId="464B9214" w14:textId="77777777" w:rsidTr="00701B00">
        <w:trPr>
          <w:trHeight w:val="20"/>
        </w:trPr>
        <w:tc>
          <w:tcPr>
            <w:tcW w:w="4770" w:type="dxa"/>
          </w:tcPr>
          <w:p w14:paraId="54D407C1" w14:textId="77777777" w:rsidR="00A52A28" w:rsidRPr="005267C8" w:rsidRDefault="00A52A28" w:rsidP="000F43D7">
            <w:pPr>
              <w:pStyle w:val="NoSpacing"/>
              <w:spacing w:line="240" w:lineRule="exact"/>
              <w:ind w:left="160" w:hanging="160"/>
              <w:rPr>
                <w:rFonts w:ascii="Times New Roman" w:hAnsi="Times New Roman" w:cs="Times New Roman"/>
                <w:sz w:val="22"/>
                <w:highlight w:val="yellow"/>
              </w:rPr>
            </w:pPr>
            <w:r w:rsidRPr="005F14C1">
              <w:rPr>
                <w:rFonts w:ascii="Times New Roman" w:hAnsi="Times New Roman" w:cs="Times New Roman"/>
                <w:sz w:val="22"/>
              </w:rPr>
              <w:t>Long-term borrowing</w:t>
            </w:r>
            <w:r>
              <w:rPr>
                <w:rFonts w:ascii="Times New Roman" w:hAnsi="Times New Roman"/>
                <w:sz w:val="22"/>
                <w:szCs w:val="28"/>
              </w:rPr>
              <w:t>s</w:t>
            </w:r>
            <w:r w:rsidRPr="005F14C1">
              <w:rPr>
                <w:rFonts w:ascii="Times New Roman" w:hAnsi="Times New Roman" w:cs="Times New Roman"/>
                <w:sz w:val="22"/>
              </w:rPr>
              <w:t xml:space="preserve"> from financial institution</w:t>
            </w:r>
          </w:p>
        </w:tc>
        <w:tc>
          <w:tcPr>
            <w:tcW w:w="1260" w:type="dxa"/>
            <w:vAlign w:val="bottom"/>
          </w:tcPr>
          <w:p w14:paraId="653A4A82" w14:textId="77777777" w:rsidR="00A52A28" w:rsidRPr="00414EF5" w:rsidRDefault="00A52A28" w:rsidP="00496BE7">
            <w:pPr>
              <w:pStyle w:val="acctfourfigures"/>
              <w:tabs>
                <w:tab w:val="clear" w:pos="765"/>
                <w:tab w:val="decimal" w:pos="790"/>
              </w:tabs>
              <w:spacing w:line="240" w:lineRule="atLeast"/>
              <w:ind w:left="-43" w:right="-50"/>
              <w:rPr>
                <w:szCs w:val="22"/>
                <w:lang w:val="en-US" w:bidi="th-TH"/>
              </w:rPr>
            </w:pPr>
            <w:r w:rsidRPr="00964686">
              <w:rPr>
                <w:szCs w:val="22"/>
                <w:cs/>
                <w:lang w:val="en-US" w:bidi="th-TH"/>
              </w:rPr>
              <w:t>-</w:t>
            </w:r>
          </w:p>
        </w:tc>
        <w:tc>
          <w:tcPr>
            <w:tcW w:w="1170" w:type="dxa"/>
            <w:vAlign w:val="bottom"/>
          </w:tcPr>
          <w:p w14:paraId="08493D70" w14:textId="77777777" w:rsidR="00A52A28" w:rsidRPr="00414EF5" w:rsidRDefault="00A52A28" w:rsidP="000F43D7">
            <w:pPr>
              <w:pStyle w:val="acctfourfigures"/>
              <w:tabs>
                <w:tab w:val="clear" w:pos="765"/>
                <w:tab w:val="decimal" w:pos="658"/>
              </w:tabs>
              <w:spacing w:line="240" w:lineRule="atLeast"/>
              <w:ind w:left="-43" w:right="-50"/>
              <w:rPr>
                <w:szCs w:val="22"/>
                <w:lang w:val="en-US" w:bidi="th-TH"/>
              </w:rPr>
            </w:pPr>
            <w:r w:rsidRPr="00964686">
              <w:rPr>
                <w:szCs w:val="22"/>
                <w:cs/>
                <w:lang w:val="en-US" w:bidi="th-TH"/>
              </w:rPr>
              <w:t>-</w:t>
            </w:r>
          </w:p>
        </w:tc>
        <w:tc>
          <w:tcPr>
            <w:tcW w:w="1440" w:type="dxa"/>
          </w:tcPr>
          <w:p w14:paraId="7CC6ADDA" w14:textId="77777777" w:rsidR="00A52A28" w:rsidRPr="00414EF5" w:rsidRDefault="00A52A28" w:rsidP="000F43D7">
            <w:pPr>
              <w:pStyle w:val="acctfourfigures"/>
              <w:tabs>
                <w:tab w:val="clear" w:pos="765"/>
                <w:tab w:val="decimal" w:pos="940"/>
              </w:tabs>
              <w:spacing w:line="240" w:lineRule="atLeast"/>
              <w:ind w:left="-43" w:right="-50"/>
              <w:rPr>
                <w:szCs w:val="22"/>
                <w:lang w:val="en-US" w:bidi="th-TH"/>
              </w:rPr>
            </w:pPr>
            <w:r w:rsidRPr="007826E8">
              <w:rPr>
                <w:szCs w:val="22"/>
                <w:lang w:val="en-US" w:bidi="th-TH"/>
              </w:rPr>
              <w:t>154,150</w:t>
            </w:r>
          </w:p>
        </w:tc>
        <w:tc>
          <w:tcPr>
            <w:tcW w:w="236" w:type="dxa"/>
            <w:vAlign w:val="bottom"/>
          </w:tcPr>
          <w:p w14:paraId="6D087EED" w14:textId="77777777" w:rsidR="00A52A28" w:rsidRPr="00414EF5" w:rsidRDefault="00A52A28" w:rsidP="000F43D7">
            <w:pPr>
              <w:tabs>
                <w:tab w:val="decimal" w:pos="595"/>
              </w:tabs>
              <w:ind w:left="-43" w:right="-86"/>
              <w:rPr>
                <w:rFonts w:ascii="Times New Roman" w:hAnsi="Times New Roman" w:cs="Times New Roman"/>
                <w:sz w:val="22"/>
                <w:szCs w:val="22"/>
                <w:lang w:val="en-GB" w:bidi="ar-SA"/>
              </w:rPr>
            </w:pPr>
          </w:p>
        </w:tc>
        <w:tc>
          <w:tcPr>
            <w:tcW w:w="994" w:type="dxa"/>
          </w:tcPr>
          <w:p w14:paraId="79FA3850" w14:textId="77777777" w:rsidR="00A52A28" w:rsidRPr="00414EF5" w:rsidRDefault="00A52A28" w:rsidP="000F43D7">
            <w:pPr>
              <w:pStyle w:val="acctfourfigures"/>
              <w:tabs>
                <w:tab w:val="clear" w:pos="765"/>
                <w:tab w:val="decimal" w:pos="920"/>
              </w:tabs>
              <w:spacing w:line="240" w:lineRule="atLeast"/>
              <w:ind w:left="-43" w:right="-50"/>
              <w:rPr>
                <w:szCs w:val="22"/>
                <w:lang w:val="en-US" w:bidi="th-TH"/>
              </w:rPr>
            </w:pPr>
            <w:r w:rsidRPr="007826E8">
              <w:rPr>
                <w:szCs w:val="22"/>
                <w:lang w:val="en-US" w:bidi="th-TH"/>
              </w:rPr>
              <w:t>154,150</w:t>
            </w:r>
          </w:p>
        </w:tc>
        <w:tc>
          <w:tcPr>
            <w:tcW w:w="236" w:type="dxa"/>
          </w:tcPr>
          <w:p w14:paraId="0F4F5CC3" w14:textId="77777777" w:rsidR="00A52A28" w:rsidRPr="00414EF5" w:rsidRDefault="00A52A28" w:rsidP="000F43D7">
            <w:pPr>
              <w:pStyle w:val="acctfourfigures"/>
              <w:tabs>
                <w:tab w:val="clear" w:pos="765"/>
                <w:tab w:val="decimal" w:pos="595"/>
              </w:tabs>
              <w:spacing w:line="240" w:lineRule="atLeast"/>
              <w:ind w:left="-43" w:right="-86"/>
              <w:rPr>
                <w:szCs w:val="22"/>
                <w:lang w:val="en-US" w:bidi="th-TH"/>
              </w:rPr>
            </w:pPr>
          </w:p>
        </w:tc>
        <w:tc>
          <w:tcPr>
            <w:tcW w:w="834" w:type="dxa"/>
          </w:tcPr>
          <w:p w14:paraId="72A65684" w14:textId="77777777" w:rsidR="00A52A28" w:rsidRPr="00414EF5" w:rsidRDefault="00A52A28" w:rsidP="000F43D7">
            <w:pPr>
              <w:pStyle w:val="acctfourfigures"/>
              <w:tabs>
                <w:tab w:val="clear" w:pos="765"/>
                <w:tab w:val="decimal" w:pos="0"/>
              </w:tabs>
              <w:spacing w:line="240" w:lineRule="auto"/>
              <w:ind w:left="-43" w:right="-86"/>
              <w:jc w:val="center"/>
              <w:rPr>
                <w:szCs w:val="22"/>
                <w:lang w:val="en-US" w:bidi="th-TH"/>
              </w:rPr>
            </w:pPr>
            <w:r w:rsidRPr="00964686">
              <w:rPr>
                <w:szCs w:val="22"/>
                <w:cs/>
                <w:lang w:val="en-US" w:bidi="th-TH"/>
              </w:rPr>
              <w:t>-</w:t>
            </w:r>
          </w:p>
        </w:tc>
        <w:tc>
          <w:tcPr>
            <w:tcW w:w="236" w:type="dxa"/>
          </w:tcPr>
          <w:p w14:paraId="7251F033" w14:textId="77777777" w:rsidR="00A52A28" w:rsidRPr="00414EF5" w:rsidRDefault="00A52A28" w:rsidP="000F43D7">
            <w:pPr>
              <w:pStyle w:val="acctfourfigures"/>
              <w:tabs>
                <w:tab w:val="clear" w:pos="765"/>
                <w:tab w:val="decimal" w:pos="595"/>
              </w:tabs>
              <w:spacing w:line="240" w:lineRule="atLeast"/>
              <w:ind w:left="-43" w:right="-86"/>
              <w:rPr>
                <w:szCs w:val="22"/>
                <w:lang w:val="en-US" w:bidi="th-TH"/>
              </w:rPr>
            </w:pPr>
          </w:p>
        </w:tc>
        <w:tc>
          <w:tcPr>
            <w:tcW w:w="844" w:type="dxa"/>
          </w:tcPr>
          <w:p w14:paraId="4C78C43F" w14:textId="77777777" w:rsidR="00A52A28" w:rsidRPr="00414EF5" w:rsidRDefault="00A52A28" w:rsidP="000F43D7">
            <w:pPr>
              <w:pStyle w:val="acctfourfigures"/>
              <w:tabs>
                <w:tab w:val="clear" w:pos="765"/>
                <w:tab w:val="decimal" w:pos="0"/>
              </w:tabs>
              <w:spacing w:line="240" w:lineRule="auto"/>
              <w:ind w:left="-43" w:right="-86"/>
              <w:jc w:val="center"/>
              <w:rPr>
                <w:szCs w:val="22"/>
                <w:lang w:val="en-US" w:bidi="th-TH"/>
              </w:rPr>
            </w:pPr>
            <w:r w:rsidRPr="00964686">
              <w:rPr>
                <w:szCs w:val="22"/>
                <w:cs/>
                <w:lang w:val="en-US" w:bidi="th-TH"/>
              </w:rPr>
              <w:t>-</w:t>
            </w:r>
          </w:p>
        </w:tc>
        <w:tc>
          <w:tcPr>
            <w:tcW w:w="236" w:type="dxa"/>
          </w:tcPr>
          <w:p w14:paraId="500D7822" w14:textId="77777777" w:rsidR="00A52A28" w:rsidRPr="00414EF5" w:rsidRDefault="00A52A28" w:rsidP="000F43D7">
            <w:pPr>
              <w:tabs>
                <w:tab w:val="decimal" w:pos="595"/>
              </w:tabs>
              <w:ind w:left="-43" w:right="-86"/>
              <w:rPr>
                <w:rFonts w:ascii="Times New Roman" w:hAnsi="Times New Roman" w:cs="Times New Roman"/>
                <w:sz w:val="22"/>
                <w:szCs w:val="22"/>
              </w:rPr>
            </w:pPr>
          </w:p>
        </w:tc>
        <w:tc>
          <w:tcPr>
            <w:tcW w:w="1020" w:type="dxa"/>
          </w:tcPr>
          <w:p w14:paraId="2FC682A0" w14:textId="77777777" w:rsidR="00A52A28" w:rsidRPr="00F7717F" w:rsidRDefault="00A52A28" w:rsidP="000F43D7">
            <w:pPr>
              <w:pStyle w:val="acctfourfigures"/>
              <w:tabs>
                <w:tab w:val="clear" w:pos="765"/>
                <w:tab w:val="decimal" w:pos="920"/>
              </w:tabs>
              <w:spacing w:line="240" w:lineRule="atLeast"/>
              <w:ind w:left="-43" w:right="-50"/>
              <w:rPr>
                <w:szCs w:val="22"/>
                <w:lang w:val="en-US" w:bidi="th-TH"/>
              </w:rPr>
            </w:pPr>
            <w:r w:rsidRPr="00F7717F">
              <w:rPr>
                <w:szCs w:val="22"/>
                <w:cs/>
                <w:lang w:val="en-US" w:bidi="th-TH"/>
              </w:rPr>
              <w:t>153</w:t>
            </w:r>
            <w:r w:rsidRPr="00F7717F">
              <w:rPr>
                <w:szCs w:val="22"/>
                <w:lang w:val="en-US" w:bidi="th-TH"/>
              </w:rPr>
              <w:t>,</w:t>
            </w:r>
            <w:r w:rsidRPr="00F7717F">
              <w:rPr>
                <w:szCs w:val="22"/>
                <w:cs/>
                <w:lang w:val="en-US" w:bidi="th-TH"/>
              </w:rPr>
              <w:t>616</w:t>
            </w:r>
          </w:p>
        </w:tc>
        <w:tc>
          <w:tcPr>
            <w:tcW w:w="236" w:type="dxa"/>
          </w:tcPr>
          <w:p w14:paraId="6D8DF888" w14:textId="77777777" w:rsidR="00A52A28" w:rsidRPr="00414EF5" w:rsidRDefault="00A52A28" w:rsidP="000F43D7">
            <w:pPr>
              <w:pStyle w:val="acctfourfigures"/>
              <w:tabs>
                <w:tab w:val="clear" w:pos="765"/>
                <w:tab w:val="decimal" w:pos="595"/>
              </w:tabs>
              <w:spacing w:line="240" w:lineRule="atLeast"/>
              <w:ind w:left="-43" w:right="-86"/>
              <w:rPr>
                <w:szCs w:val="22"/>
                <w:lang w:val="en-US" w:bidi="th-TH"/>
              </w:rPr>
            </w:pPr>
          </w:p>
        </w:tc>
        <w:tc>
          <w:tcPr>
            <w:tcW w:w="1088" w:type="dxa"/>
          </w:tcPr>
          <w:p w14:paraId="7A847363" w14:textId="77777777" w:rsidR="00A52A28" w:rsidRPr="00414EF5" w:rsidRDefault="00A52A28" w:rsidP="000F43D7">
            <w:pPr>
              <w:pStyle w:val="acctfourfigures"/>
              <w:tabs>
                <w:tab w:val="clear" w:pos="765"/>
                <w:tab w:val="decimal" w:pos="920"/>
              </w:tabs>
              <w:spacing w:line="240" w:lineRule="atLeast"/>
              <w:ind w:left="-43" w:right="-50"/>
              <w:rPr>
                <w:szCs w:val="22"/>
                <w:lang w:val="en-US" w:bidi="th-TH"/>
              </w:rPr>
            </w:pPr>
            <w:r w:rsidRPr="00F7717F">
              <w:rPr>
                <w:szCs w:val="22"/>
                <w:cs/>
                <w:lang w:val="en-US" w:bidi="th-TH"/>
              </w:rPr>
              <w:t>153</w:t>
            </w:r>
            <w:r w:rsidRPr="00F7717F">
              <w:rPr>
                <w:szCs w:val="22"/>
                <w:lang w:val="en-US" w:bidi="th-TH"/>
              </w:rPr>
              <w:t>,</w:t>
            </w:r>
            <w:r w:rsidRPr="00F7717F">
              <w:rPr>
                <w:szCs w:val="22"/>
                <w:cs/>
                <w:lang w:val="en-US" w:bidi="th-TH"/>
              </w:rPr>
              <w:t>616</w:t>
            </w:r>
          </w:p>
        </w:tc>
      </w:tr>
      <w:tr w:rsidR="00701B00" w:rsidRPr="00D433AA" w14:paraId="56C04403" w14:textId="77777777" w:rsidTr="00496BE7">
        <w:trPr>
          <w:trHeight w:val="20"/>
        </w:trPr>
        <w:tc>
          <w:tcPr>
            <w:tcW w:w="4770" w:type="dxa"/>
          </w:tcPr>
          <w:p w14:paraId="662EB73C" w14:textId="1DDCC9F4" w:rsidR="00701B00" w:rsidRPr="005F14C1" w:rsidRDefault="00701B00" w:rsidP="00701B00">
            <w:pPr>
              <w:pStyle w:val="NoSpacing"/>
              <w:spacing w:line="240" w:lineRule="exact"/>
              <w:ind w:left="160" w:hanging="160"/>
              <w:rPr>
                <w:rFonts w:ascii="Times New Roman" w:hAnsi="Times New Roman" w:cs="Times New Roman"/>
                <w:sz w:val="22"/>
              </w:rPr>
            </w:pPr>
            <w:r w:rsidRPr="00DF32C3">
              <w:rPr>
                <w:rFonts w:ascii="Times New Roman" w:hAnsi="Times New Roman" w:cs="Times New Roman"/>
                <w:sz w:val="22"/>
              </w:rPr>
              <w:t xml:space="preserve">Forward exchange sale contract used for hedging                          </w:t>
            </w:r>
          </w:p>
        </w:tc>
        <w:tc>
          <w:tcPr>
            <w:tcW w:w="1260" w:type="dxa"/>
            <w:vAlign w:val="bottom"/>
          </w:tcPr>
          <w:p w14:paraId="29386E10" w14:textId="30E2142A" w:rsidR="00701B00" w:rsidRPr="00964686" w:rsidRDefault="00701B00" w:rsidP="00701B00">
            <w:pPr>
              <w:pStyle w:val="acctfourfigures"/>
              <w:tabs>
                <w:tab w:val="clear" w:pos="765"/>
                <w:tab w:val="decimal" w:pos="1040"/>
              </w:tabs>
              <w:spacing w:line="240" w:lineRule="atLeast"/>
              <w:ind w:left="-43" w:right="-50"/>
              <w:rPr>
                <w:szCs w:val="22"/>
                <w:cs/>
                <w:lang w:val="en-US" w:bidi="th-TH"/>
              </w:rPr>
            </w:pPr>
            <w:r w:rsidRPr="001F5CDC">
              <w:rPr>
                <w:szCs w:val="22"/>
                <w:cs/>
                <w:lang w:val="en-US" w:bidi="th-TH"/>
              </w:rPr>
              <w:t>26</w:t>
            </w:r>
            <w:r w:rsidRPr="001F5CDC">
              <w:rPr>
                <w:szCs w:val="22"/>
                <w:lang w:val="en-US" w:bidi="th-TH"/>
              </w:rPr>
              <w:t>,</w:t>
            </w:r>
            <w:r w:rsidRPr="001F5CDC">
              <w:rPr>
                <w:szCs w:val="22"/>
                <w:cs/>
                <w:lang w:val="en-US" w:bidi="th-TH"/>
              </w:rPr>
              <w:t>206</w:t>
            </w:r>
          </w:p>
        </w:tc>
        <w:tc>
          <w:tcPr>
            <w:tcW w:w="1170" w:type="dxa"/>
            <w:vAlign w:val="bottom"/>
          </w:tcPr>
          <w:p w14:paraId="74E3198D" w14:textId="6C2C61C0" w:rsidR="00701B00" w:rsidRPr="00964686" w:rsidRDefault="00701B00" w:rsidP="00701B00">
            <w:pPr>
              <w:pStyle w:val="acctfourfigures"/>
              <w:tabs>
                <w:tab w:val="clear" w:pos="765"/>
                <w:tab w:val="decimal" w:pos="658"/>
              </w:tabs>
              <w:spacing w:line="240" w:lineRule="atLeast"/>
              <w:ind w:left="-43" w:right="-50"/>
              <w:rPr>
                <w:szCs w:val="22"/>
                <w:cs/>
                <w:lang w:val="en-US" w:bidi="th-TH"/>
              </w:rPr>
            </w:pPr>
            <w:r w:rsidRPr="00E364BD">
              <w:rPr>
                <w:szCs w:val="22"/>
                <w:cs/>
                <w:lang w:val="en-US" w:bidi="th-TH"/>
              </w:rPr>
              <w:t>-</w:t>
            </w:r>
          </w:p>
        </w:tc>
        <w:tc>
          <w:tcPr>
            <w:tcW w:w="1440" w:type="dxa"/>
          </w:tcPr>
          <w:p w14:paraId="475829D6" w14:textId="7DAF026D" w:rsidR="00701B00" w:rsidRPr="007826E8" w:rsidRDefault="00701B00" w:rsidP="00E364BD">
            <w:pPr>
              <w:pStyle w:val="acctfourfigures"/>
              <w:tabs>
                <w:tab w:val="clear" w:pos="765"/>
                <w:tab w:val="decimal" w:pos="658"/>
              </w:tabs>
              <w:spacing w:line="240" w:lineRule="atLeast"/>
              <w:ind w:left="-43" w:right="-50"/>
              <w:rPr>
                <w:szCs w:val="22"/>
                <w:lang w:val="en-US" w:bidi="th-TH"/>
              </w:rPr>
            </w:pPr>
            <w:r w:rsidRPr="00E364BD">
              <w:rPr>
                <w:szCs w:val="22"/>
                <w:cs/>
                <w:lang w:val="en-US" w:bidi="th-TH"/>
              </w:rPr>
              <w:t>-</w:t>
            </w:r>
          </w:p>
        </w:tc>
        <w:tc>
          <w:tcPr>
            <w:tcW w:w="236" w:type="dxa"/>
          </w:tcPr>
          <w:p w14:paraId="1C49DB13" w14:textId="77777777" w:rsidR="00701B00" w:rsidRPr="00414EF5" w:rsidRDefault="00701B00" w:rsidP="00701B00">
            <w:pPr>
              <w:tabs>
                <w:tab w:val="decimal" w:pos="595"/>
              </w:tabs>
              <w:ind w:left="-43" w:right="-86"/>
              <w:rPr>
                <w:rFonts w:ascii="Times New Roman" w:hAnsi="Times New Roman" w:cs="Times New Roman"/>
                <w:sz w:val="22"/>
                <w:szCs w:val="22"/>
                <w:lang w:val="en-GB" w:bidi="ar-SA"/>
              </w:rPr>
            </w:pPr>
          </w:p>
        </w:tc>
        <w:tc>
          <w:tcPr>
            <w:tcW w:w="994" w:type="dxa"/>
            <w:vAlign w:val="bottom"/>
          </w:tcPr>
          <w:p w14:paraId="586623B2" w14:textId="3DFCFD38" w:rsidR="00701B00" w:rsidRPr="007826E8" w:rsidRDefault="00701B00" w:rsidP="00701B00">
            <w:pPr>
              <w:pStyle w:val="acctfourfigures"/>
              <w:tabs>
                <w:tab w:val="clear" w:pos="765"/>
                <w:tab w:val="decimal" w:pos="920"/>
              </w:tabs>
              <w:spacing w:line="240" w:lineRule="atLeast"/>
              <w:ind w:left="-43" w:right="-50"/>
              <w:rPr>
                <w:szCs w:val="22"/>
                <w:lang w:val="en-US" w:bidi="th-TH"/>
              </w:rPr>
            </w:pPr>
            <w:r w:rsidRPr="001F5CDC">
              <w:rPr>
                <w:szCs w:val="22"/>
                <w:cs/>
                <w:lang w:val="en-US" w:bidi="th-TH"/>
              </w:rPr>
              <w:t>26</w:t>
            </w:r>
            <w:r w:rsidRPr="001F5CDC">
              <w:rPr>
                <w:szCs w:val="22"/>
                <w:lang w:val="en-US" w:bidi="th-TH"/>
              </w:rPr>
              <w:t>,</w:t>
            </w:r>
            <w:r w:rsidRPr="001F5CDC">
              <w:rPr>
                <w:szCs w:val="22"/>
                <w:cs/>
                <w:lang w:val="en-US" w:bidi="th-TH"/>
              </w:rPr>
              <w:t>206</w:t>
            </w:r>
          </w:p>
        </w:tc>
        <w:tc>
          <w:tcPr>
            <w:tcW w:w="236" w:type="dxa"/>
          </w:tcPr>
          <w:p w14:paraId="61743B8E" w14:textId="77777777" w:rsidR="00701B00" w:rsidRPr="00414EF5" w:rsidRDefault="00701B00" w:rsidP="00701B00">
            <w:pPr>
              <w:pStyle w:val="acctfourfigures"/>
              <w:tabs>
                <w:tab w:val="clear" w:pos="765"/>
                <w:tab w:val="decimal" w:pos="595"/>
              </w:tabs>
              <w:spacing w:line="240" w:lineRule="atLeast"/>
              <w:ind w:left="-43" w:right="-86"/>
              <w:rPr>
                <w:szCs w:val="22"/>
                <w:lang w:val="en-US" w:bidi="th-TH"/>
              </w:rPr>
            </w:pPr>
          </w:p>
        </w:tc>
        <w:tc>
          <w:tcPr>
            <w:tcW w:w="834" w:type="dxa"/>
          </w:tcPr>
          <w:p w14:paraId="431D92E6" w14:textId="2D8B1D4B" w:rsidR="00701B00" w:rsidRPr="00964686" w:rsidRDefault="00701B00" w:rsidP="00701B00">
            <w:pPr>
              <w:pStyle w:val="acctfourfigures"/>
              <w:tabs>
                <w:tab w:val="clear" w:pos="765"/>
                <w:tab w:val="decimal" w:pos="0"/>
              </w:tabs>
              <w:spacing w:line="240" w:lineRule="auto"/>
              <w:ind w:left="-43" w:right="-86"/>
              <w:jc w:val="center"/>
              <w:rPr>
                <w:szCs w:val="22"/>
                <w:cs/>
                <w:lang w:val="en-US" w:bidi="th-TH"/>
              </w:rPr>
            </w:pPr>
            <w:r w:rsidRPr="00496BE7">
              <w:rPr>
                <w:szCs w:val="22"/>
                <w:cs/>
                <w:lang w:val="en-US" w:bidi="th-TH"/>
              </w:rPr>
              <w:t>-</w:t>
            </w:r>
          </w:p>
        </w:tc>
        <w:tc>
          <w:tcPr>
            <w:tcW w:w="236" w:type="dxa"/>
          </w:tcPr>
          <w:p w14:paraId="60995300" w14:textId="77777777" w:rsidR="00701B00" w:rsidRPr="00414EF5" w:rsidRDefault="00701B00" w:rsidP="00701B00">
            <w:pPr>
              <w:pStyle w:val="acctfourfigures"/>
              <w:tabs>
                <w:tab w:val="clear" w:pos="765"/>
                <w:tab w:val="decimal" w:pos="595"/>
              </w:tabs>
              <w:spacing w:line="240" w:lineRule="atLeast"/>
              <w:ind w:left="-43" w:right="-86"/>
              <w:rPr>
                <w:szCs w:val="22"/>
                <w:lang w:val="en-US" w:bidi="th-TH"/>
              </w:rPr>
            </w:pPr>
          </w:p>
        </w:tc>
        <w:tc>
          <w:tcPr>
            <w:tcW w:w="844" w:type="dxa"/>
          </w:tcPr>
          <w:p w14:paraId="751211D8" w14:textId="4CEF98D1" w:rsidR="00701B00" w:rsidRPr="00964686" w:rsidRDefault="00701B00" w:rsidP="00701B00">
            <w:pPr>
              <w:pStyle w:val="acctfourfigures"/>
              <w:tabs>
                <w:tab w:val="clear" w:pos="765"/>
                <w:tab w:val="decimal" w:pos="0"/>
              </w:tabs>
              <w:spacing w:line="240" w:lineRule="auto"/>
              <w:ind w:left="-43" w:right="-86"/>
              <w:jc w:val="center"/>
              <w:rPr>
                <w:szCs w:val="22"/>
                <w:cs/>
                <w:lang w:val="en-US" w:bidi="th-TH"/>
              </w:rPr>
            </w:pPr>
            <w:r w:rsidRPr="001F5CDC">
              <w:rPr>
                <w:szCs w:val="22"/>
                <w:cs/>
                <w:lang w:val="en-US" w:bidi="th-TH"/>
              </w:rPr>
              <w:t>26</w:t>
            </w:r>
            <w:r w:rsidRPr="001F5CDC">
              <w:rPr>
                <w:szCs w:val="22"/>
                <w:lang w:val="en-US" w:bidi="th-TH"/>
              </w:rPr>
              <w:t>,</w:t>
            </w:r>
            <w:r w:rsidRPr="001F5CDC">
              <w:rPr>
                <w:szCs w:val="22"/>
                <w:cs/>
                <w:lang w:val="en-US" w:bidi="th-TH"/>
              </w:rPr>
              <w:t>206</w:t>
            </w:r>
          </w:p>
        </w:tc>
        <w:tc>
          <w:tcPr>
            <w:tcW w:w="236" w:type="dxa"/>
          </w:tcPr>
          <w:p w14:paraId="51438C6B" w14:textId="77777777" w:rsidR="00701B00" w:rsidRPr="00414EF5" w:rsidRDefault="00701B00" w:rsidP="00701B00">
            <w:pPr>
              <w:tabs>
                <w:tab w:val="decimal" w:pos="595"/>
              </w:tabs>
              <w:ind w:left="-43" w:right="-86"/>
              <w:rPr>
                <w:rFonts w:ascii="Times New Roman" w:hAnsi="Times New Roman" w:cs="Times New Roman"/>
                <w:sz w:val="22"/>
                <w:szCs w:val="22"/>
              </w:rPr>
            </w:pPr>
          </w:p>
        </w:tc>
        <w:tc>
          <w:tcPr>
            <w:tcW w:w="1020" w:type="dxa"/>
          </w:tcPr>
          <w:p w14:paraId="276ED5F1" w14:textId="1EC66A36" w:rsidR="00701B00" w:rsidRPr="00496BE7" w:rsidRDefault="00701B00" w:rsidP="00496BE7">
            <w:pPr>
              <w:pStyle w:val="acctfourfigures"/>
              <w:tabs>
                <w:tab w:val="clear" w:pos="765"/>
                <w:tab w:val="decimal" w:pos="438"/>
              </w:tabs>
              <w:spacing w:line="240" w:lineRule="atLeast"/>
              <w:ind w:left="-43" w:right="-92"/>
              <w:rPr>
                <w:szCs w:val="22"/>
                <w:cs/>
                <w:lang w:val="en-US" w:bidi="th-TH"/>
              </w:rPr>
            </w:pPr>
            <w:r w:rsidRPr="00496BE7">
              <w:rPr>
                <w:szCs w:val="22"/>
                <w:cs/>
                <w:lang w:val="en-US" w:bidi="th-TH"/>
              </w:rPr>
              <w:t>-</w:t>
            </w:r>
          </w:p>
        </w:tc>
        <w:tc>
          <w:tcPr>
            <w:tcW w:w="236" w:type="dxa"/>
          </w:tcPr>
          <w:p w14:paraId="621235B2" w14:textId="77777777" w:rsidR="00701B00" w:rsidRPr="00414EF5" w:rsidRDefault="00701B00" w:rsidP="00701B00">
            <w:pPr>
              <w:pStyle w:val="acctfourfigures"/>
              <w:tabs>
                <w:tab w:val="clear" w:pos="765"/>
                <w:tab w:val="decimal" w:pos="595"/>
              </w:tabs>
              <w:spacing w:line="240" w:lineRule="atLeast"/>
              <w:ind w:left="-43" w:right="-86"/>
              <w:rPr>
                <w:szCs w:val="22"/>
                <w:lang w:val="en-US" w:bidi="th-TH"/>
              </w:rPr>
            </w:pPr>
          </w:p>
        </w:tc>
        <w:tc>
          <w:tcPr>
            <w:tcW w:w="1088" w:type="dxa"/>
          </w:tcPr>
          <w:p w14:paraId="6FA2E1E0" w14:textId="3CE55CC1" w:rsidR="00701B00" w:rsidRPr="00F7717F" w:rsidRDefault="00701B00" w:rsidP="00701B00">
            <w:pPr>
              <w:pStyle w:val="acctfourfigures"/>
              <w:tabs>
                <w:tab w:val="clear" w:pos="765"/>
                <w:tab w:val="decimal" w:pos="920"/>
              </w:tabs>
              <w:spacing w:line="240" w:lineRule="atLeast"/>
              <w:ind w:left="-43" w:right="-50"/>
              <w:rPr>
                <w:szCs w:val="22"/>
                <w:cs/>
                <w:lang w:val="en-US" w:bidi="th-TH"/>
              </w:rPr>
            </w:pPr>
            <w:r w:rsidRPr="001F5CDC">
              <w:rPr>
                <w:szCs w:val="22"/>
                <w:cs/>
                <w:lang w:val="en-US" w:bidi="th-TH"/>
              </w:rPr>
              <w:t>26</w:t>
            </w:r>
            <w:r w:rsidRPr="001F5CDC">
              <w:rPr>
                <w:szCs w:val="22"/>
                <w:lang w:val="en-US" w:bidi="th-TH"/>
              </w:rPr>
              <w:t>,</w:t>
            </w:r>
            <w:r w:rsidRPr="001F5CDC">
              <w:rPr>
                <w:szCs w:val="22"/>
                <w:cs/>
                <w:lang w:val="en-US" w:bidi="th-TH"/>
              </w:rPr>
              <w:t>206</w:t>
            </w:r>
          </w:p>
        </w:tc>
      </w:tr>
      <w:tr w:rsidR="00701B00" w:rsidRPr="00D433AA" w14:paraId="20416E8D" w14:textId="77777777" w:rsidTr="00701B00">
        <w:trPr>
          <w:trHeight w:val="20"/>
        </w:trPr>
        <w:tc>
          <w:tcPr>
            <w:tcW w:w="4770" w:type="dxa"/>
          </w:tcPr>
          <w:p w14:paraId="5C2FDF82" w14:textId="77777777" w:rsidR="00701B00" w:rsidRPr="00951DD3" w:rsidRDefault="00701B00" w:rsidP="00701B00">
            <w:pPr>
              <w:pStyle w:val="NoSpacing"/>
              <w:spacing w:line="240" w:lineRule="exact"/>
              <w:ind w:left="160" w:hanging="160"/>
              <w:rPr>
                <w:rFonts w:ascii="Times New Roman" w:hAnsi="Times New Roman" w:cs="Times New Roman"/>
                <w:sz w:val="22"/>
              </w:rPr>
            </w:pPr>
            <w:r w:rsidRPr="00951DD3">
              <w:rPr>
                <w:rFonts w:ascii="Times New Roman" w:hAnsi="Times New Roman" w:cs="Times New Roman"/>
                <w:sz w:val="22"/>
              </w:rPr>
              <w:t>Interest rate swaps used for hedging</w:t>
            </w:r>
          </w:p>
        </w:tc>
        <w:tc>
          <w:tcPr>
            <w:tcW w:w="1260" w:type="dxa"/>
            <w:vAlign w:val="bottom"/>
          </w:tcPr>
          <w:p w14:paraId="339E5AB0" w14:textId="77777777" w:rsidR="00701B00" w:rsidRPr="00414EF5" w:rsidRDefault="00701B00" w:rsidP="00701B00">
            <w:pPr>
              <w:pStyle w:val="acctfourfigures"/>
              <w:tabs>
                <w:tab w:val="clear" w:pos="765"/>
                <w:tab w:val="decimal" w:pos="1145"/>
              </w:tabs>
              <w:spacing w:line="240" w:lineRule="atLeast"/>
              <w:ind w:left="-43" w:right="-50"/>
              <w:rPr>
                <w:szCs w:val="22"/>
                <w:lang w:val="en-US" w:bidi="th-TH"/>
              </w:rPr>
            </w:pPr>
            <w:r w:rsidRPr="00964686">
              <w:rPr>
                <w:szCs w:val="22"/>
                <w:lang w:val="en-US" w:bidi="th-TH"/>
              </w:rPr>
              <w:t>2,015</w:t>
            </w:r>
          </w:p>
        </w:tc>
        <w:tc>
          <w:tcPr>
            <w:tcW w:w="1170" w:type="dxa"/>
            <w:vAlign w:val="bottom"/>
          </w:tcPr>
          <w:p w14:paraId="5D09F152" w14:textId="5EAA3B89" w:rsidR="00701B00" w:rsidRPr="00414EF5" w:rsidRDefault="00E364BD" w:rsidP="00701B00">
            <w:pPr>
              <w:pStyle w:val="acctfourfigures"/>
              <w:tabs>
                <w:tab w:val="clear" w:pos="765"/>
                <w:tab w:val="decimal" w:pos="670"/>
              </w:tabs>
              <w:spacing w:line="240" w:lineRule="atLeast"/>
              <w:ind w:left="-43" w:right="-50"/>
              <w:rPr>
                <w:szCs w:val="22"/>
                <w:lang w:val="en-US" w:bidi="th-TH"/>
              </w:rPr>
            </w:pPr>
            <w:r w:rsidRPr="00E364BD">
              <w:rPr>
                <w:szCs w:val="22"/>
                <w:lang w:val="en-US" w:bidi="th-TH"/>
              </w:rPr>
              <w:t>-</w:t>
            </w:r>
          </w:p>
        </w:tc>
        <w:tc>
          <w:tcPr>
            <w:tcW w:w="1440" w:type="dxa"/>
            <w:vAlign w:val="bottom"/>
          </w:tcPr>
          <w:p w14:paraId="617BB965" w14:textId="722BBD47" w:rsidR="00701B00" w:rsidRPr="00414EF5" w:rsidRDefault="00E364BD" w:rsidP="00496BE7">
            <w:pPr>
              <w:pStyle w:val="acctfourfigures"/>
              <w:tabs>
                <w:tab w:val="clear" w:pos="765"/>
                <w:tab w:val="decimal" w:pos="670"/>
              </w:tabs>
              <w:spacing w:line="240" w:lineRule="atLeast"/>
              <w:ind w:left="-43" w:right="-50"/>
              <w:rPr>
                <w:szCs w:val="22"/>
                <w:lang w:val="en-US" w:bidi="th-TH"/>
              </w:rPr>
            </w:pPr>
            <w:r w:rsidRPr="00E364BD">
              <w:rPr>
                <w:szCs w:val="22"/>
                <w:lang w:val="en-US" w:bidi="th-TH"/>
              </w:rPr>
              <w:t>-</w:t>
            </w:r>
          </w:p>
        </w:tc>
        <w:tc>
          <w:tcPr>
            <w:tcW w:w="236" w:type="dxa"/>
            <w:vAlign w:val="bottom"/>
          </w:tcPr>
          <w:p w14:paraId="62843307" w14:textId="77777777" w:rsidR="00701B00" w:rsidRPr="00414EF5" w:rsidRDefault="00701B00" w:rsidP="00701B00">
            <w:pPr>
              <w:pStyle w:val="NoSpacing"/>
              <w:tabs>
                <w:tab w:val="decimal" w:pos="940"/>
              </w:tabs>
              <w:spacing w:line="240" w:lineRule="exact"/>
              <w:ind w:left="160" w:hanging="160"/>
              <w:rPr>
                <w:rFonts w:ascii="Times New Roman" w:hAnsi="Times New Roman" w:cs="Times New Roman"/>
                <w:sz w:val="22"/>
              </w:rPr>
            </w:pPr>
          </w:p>
        </w:tc>
        <w:tc>
          <w:tcPr>
            <w:tcW w:w="994" w:type="dxa"/>
            <w:vAlign w:val="bottom"/>
          </w:tcPr>
          <w:p w14:paraId="04A67D7F" w14:textId="77777777" w:rsidR="00701B00" w:rsidRPr="00027A9D" w:rsidRDefault="00701B00" w:rsidP="00701B00">
            <w:pPr>
              <w:pStyle w:val="acctfourfigures"/>
              <w:tabs>
                <w:tab w:val="clear" w:pos="765"/>
                <w:tab w:val="decimal" w:pos="920"/>
              </w:tabs>
              <w:spacing w:line="240" w:lineRule="atLeast"/>
              <w:ind w:left="-43" w:right="-50"/>
              <w:rPr>
                <w:szCs w:val="22"/>
                <w:highlight w:val="yellow"/>
                <w:lang w:val="en-US"/>
              </w:rPr>
            </w:pPr>
            <w:r w:rsidRPr="00964686">
              <w:rPr>
                <w:szCs w:val="22"/>
                <w:lang w:val="en-US" w:bidi="th-TH"/>
              </w:rPr>
              <w:t>2,015</w:t>
            </w:r>
          </w:p>
        </w:tc>
        <w:tc>
          <w:tcPr>
            <w:tcW w:w="236" w:type="dxa"/>
          </w:tcPr>
          <w:p w14:paraId="02291E79" w14:textId="77777777" w:rsidR="00701B00" w:rsidRPr="00414EF5" w:rsidRDefault="00701B00" w:rsidP="00701B00">
            <w:pPr>
              <w:pStyle w:val="NoSpacing"/>
              <w:spacing w:line="240" w:lineRule="exact"/>
              <w:ind w:left="160" w:hanging="160"/>
              <w:rPr>
                <w:rFonts w:ascii="Times New Roman" w:hAnsi="Times New Roman" w:cs="Times New Roman"/>
                <w:sz w:val="22"/>
              </w:rPr>
            </w:pPr>
          </w:p>
        </w:tc>
        <w:tc>
          <w:tcPr>
            <w:tcW w:w="834" w:type="dxa"/>
          </w:tcPr>
          <w:p w14:paraId="7E82B74F" w14:textId="77777777" w:rsidR="00701B00" w:rsidRPr="00414EF5" w:rsidRDefault="00701B00" w:rsidP="00701B00">
            <w:pPr>
              <w:pStyle w:val="acctfourfigures"/>
              <w:tabs>
                <w:tab w:val="clear" w:pos="765"/>
                <w:tab w:val="decimal" w:pos="0"/>
              </w:tabs>
              <w:spacing w:line="240" w:lineRule="auto"/>
              <w:ind w:left="-43" w:right="-86"/>
              <w:jc w:val="center"/>
              <w:rPr>
                <w:szCs w:val="22"/>
                <w:lang w:val="en-US" w:bidi="th-TH"/>
              </w:rPr>
            </w:pPr>
            <w:r w:rsidRPr="00964686">
              <w:rPr>
                <w:szCs w:val="22"/>
                <w:cs/>
                <w:lang w:val="en-US" w:bidi="th-TH"/>
              </w:rPr>
              <w:t>-</w:t>
            </w:r>
          </w:p>
        </w:tc>
        <w:tc>
          <w:tcPr>
            <w:tcW w:w="236" w:type="dxa"/>
          </w:tcPr>
          <w:p w14:paraId="77BF4A1C" w14:textId="77777777" w:rsidR="00701B00" w:rsidRPr="00414EF5" w:rsidRDefault="00701B00" w:rsidP="00701B00">
            <w:pPr>
              <w:pStyle w:val="NoSpacing"/>
              <w:spacing w:line="240" w:lineRule="exact"/>
              <w:ind w:left="160" w:hanging="160"/>
              <w:rPr>
                <w:rFonts w:ascii="Times New Roman" w:hAnsi="Times New Roman" w:cs="Times New Roman"/>
                <w:sz w:val="22"/>
              </w:rPr>
            </w:pPr>
          </w:p>
        </w:tc>
        <w:tc>
          <w:tcPr>
            <w:tcW w:w="844" w:type="dxa"/>
          </w:tcPr>
          <w:p w14:paraId="008B010C" w14:textId="77777777" w:rsidR="00701B00" w:rsidRPr="00414EF5" w:rsidRDefault="00701B00" w:rsidP="00701B00">
            <w:pPr>
              <w:pStyle w:val="acctfourfigures"/>
              <w:tabs>
                <w:tab w:val="clear" w:pos="765"/>
                <w:tab w:val="decimal" w:pos="920"/>
              </w:tabs>
              <w:spacing w:line="240" w:lineRule="atLeast"/>
              <w:ind w:left="-43" w:right="-50"/>
              <w:rPr>
                <w:szCs w:val="22"/>
              </w:rPr>
            </w:pPr>
            <w:r w:rsidRPr="00964686">
              <w:rPr>
                <w:szCs w:val="22"/>
                <w:lang w:val="en-US" w:bidi="th-TH"/>
              </w:rPr>
              <w:t>2,015</w:t>
            </w:r>
          </w:p>
        </w:tc>
        <w:tc>
          <w:tcPr>
            <w:tcW w:w="236" w:type="dxa"/>
          </w:tcPr>
          <w:p w14:paraId="6FB3D9FC" w14:textId="77777777" w:rsidR="00701B00" w:rsidRPr="00414EF5" w:rsidRDefault="00701B00" w:rsidP="00701B00">
            <w:pPr>
              <w:pStyle w:val="NoSpacing"/>
              <w:spacing w:line="240" w:lineRule="exact"/>
              <w:ind w:left="160" w:hanging="160"/>
              <w:rPr>
                <w:rFonts w:ascii="Times New Roman" w:hAnsi="Times New Roman" w:cs="Times New Roman"/>
                <w:sz w:val="22"/>
              </w:rPr>
            </w:pPr>
          </w:p>
        </w:tc>
        <w:tc>
          <w:tcPr>
            <w:tcW w:w="1020" w:type="dxa"/>
          </w:tcPr>
          <w:p w14:paraId="61BE9454" w14:textId="77777777" w:rsidR="00701B00" w:rsidRPr="00414EF5" w:rsidRDefault="00701B00" w:rsidP="00701B00">
            <w:pPr>
              <w:pStyle w:val="acctfourfigures"/>
              <w:tabs>
                <w:tab w:val="clear" w:pos="765"/>
                <w:tab w:val="decimal" w:pos="438"/>
              </w:tabs>
              <w:spacing w:line="240" w:lineRule="atLeast"/>
              <w:ind w:left="-43" w:right="-92"/>
              <w:rPr>
                <w:szCs w:val="22"/>
                <w:lang w:val="en-US" w:bidi="th-TH"/>
              </w:rPr>
            </w:pPr>
            <w:r w:rsidRPr="00964686">
              <w:rPr>
                <w:szCs w:val="22"/>
                <w:cs/>
                <w:lang w:val="en-US" w:bidi="th-TH"/>
              </w:rPr>
              <w:t>-</w:t>
            </w:r>
          </w:p>
        </w:tc>
        <w:tc>
          <w:tcPr>
            <w:tcW w:w="236" w:type="dxa"/>
          </w:tcPr>
          <w:p w14:paraId="674D4297" w14:textId="77777777" w:rsidR="00701B00" w:rsidRPr="00414EF5" w:rsidRDefault="00701B00" w:rsidP="00701B00">
            <w:pPr>
              <w:pStyle w:val="NoSpacing"/>
              <w:spacing w:line="240" w:lineRule="exact"/>
              <w:ind w:left="160" w:hanging="160"/>
              <w:rPr>
                <w:rFonts w:ascii="Times New Roman" w:hAnsi="Times New Roman" w:cs="Times New Roman"/>
                <w:sz w:val="22"/>
              </w:rPr>
            </w:pPr>
          </w:p>
        </w:tc>
        <w:tc>
          <w:tcPr>
            <w:tcW w:w="1088" w:type="dxa"/>
          </w:tcPr>
          <w:p w14:paraId="1A008029" w14:textId="77777777" w:rsidR="00701B00" w:rsidRPr="00414EF5" w:rsidRDefault="00701B00" w:rsidP="00701B00">
            <w:pPr>
              <w:pStyle w:val="acctfourfigures"/>
              <w:tabs>
                <w:tab w:val="clear" w:pos="765"/>
                <w:tab w:val="decimal" w:pos="920"/>
              </w:tabs>
              <w:spacing w:line="240" w:lineRule="atLeast"/>
              <w:ind w:left="-43" w:right="-50"/>
              <w:rPr>
                <w:szCs w:val="22"/>
                <w:cs/>
                <w:lang w:bidi="th-TH"/>
              </w:rPr>
            </w:pPr>
            <w:r w:rsidRPr="00964686">
              <w:rPr>
                <w:szCs w:val="22"/>
                <w:lang w:val="en-US" w:bidi="th-TH"/>
              </w:rPr>
              <w:t>2,015</w:t>
            </w:r>
          </w:p>
        </w:tc>
      </w:tr>
    </w:tbl>
    <w:p w14:paraId="41CB43FD" w14:textId="576B663F" w:rsidR="00395895" w:rsidRDefault="00395895" w:rsidP="00D66D39">
      <w:pPr>
        <w:tabs>
          <w:tab w:val="left" w:pos="7380"/>
        </w:tabs>
      </w:pPr>
    </w:p>
    <w:p w14:paraId="01358246" w14:textId="77777777" w:rsidR="00496BE7" w:rsidRDefault="00496BE7" w:rsidP="00D66D39">
      <w:pPr>
        <w:tabs>
          <w:tab w:val="left" w:pos="7380"/>
        </w:tabs>
        <w:rPr>
          <w:cs/>
        </w:rPr>
      </w:pPr>
    </w:p>
    <w:tbl>
      <w:tblPr>
        <w:tblW w:w="14640" w:type="dxa"/>
        <w:tblInd w:w="360" w:type="dxa"/>
        <w:tblLayout w:type="fixed"/>
        <w:tblLook w:val="04A0" w:firstRow="1" w:lastRow="0" w:firstColumn="1" w:lastColumn="0" w:noHBand="0" w:noVBand="1"/>
      </w:tblPr>
      <w:tblGrid>
        <w:gridCol w:w="4860"/>
        <w:gridCol w:w="1260"/>
        <w:gridCol w:w="1170"/>
        <w:gridCol w:w="1294"/>
        <w:gridCol w:w="238"/>
        <w:gridCol w:w="1078"/>
        <w:gridCol w:w="236"/>
        <w:gridCol w:w="834"/>
        <w:gridCol w:w="236"/>
        <w:gridCol w:w="844"/>
        <w:gridCol w:w="236"/>
        <w:gridCol w:w="1034"/>
        <w:gridCol w:w="236"/>
        <w:gridCol w:w="1084"/>
      </w:tblGrid>
      <w:tr w:rsidR="00695841" w:rsidRPr="000177EB" w14:paraId="05C19466" w14:textId="77777777" w:rsidTr="005E1793">
        <w:trPr>
          <w:trHeight w:val="20"/>
        </w:trPr>
        <w:tc>
          <w:tcPr>
            <w:tcW w:w="4860" w:type="dxa"/>
          </w:tcPr>
          <w:p w14:paraId="43DCE062" w14:textId="1EA8838C" w:rsidR="00695841" w:rsidRPr="00D433AA" w:rsidRDefault="00695841">
            <w:pPr>
              <w:spacing w:line="240" w:lineRule="auto"/>
              <w:ind w:left="160" w:right="-90" w:hanging="180"/>
              <w:rPr>
                <w:rFonts w:ascii="Times New Roman" w:hAnsi="Times New Roman" w:cs="Times New Roman"/>
                <w:sz w:val="22"/>
                <w:szCs w:val="22"/>
              </w:rPr>
            </w:pPr>
          </w:p>
        </w:tc>
        <w:tc>
          <w:tcPr>
            <w:tcW w:w="9780" w:type="dxa"/>
            <w:gridSpan w:val="13"/>
          </w:tcPr>
          <w:p w14:paraId="0B98F37C" w14:textId="77777777" w:rsidR="00695841" w:rsidRPr="000177EB" w:rsidRDefault="00695841">
            <w:pPr>
              <w:pStyle w:val="acctfourfigures"/>
              <w:tabs>
                <w:tab w:val="clear" w:pos="765"/>
                <w:tab w:val="decimal" w:pos="595"/>
              </w:tabs>
              <w:spacing w:line="240" w:lineRule="auto"/>
              <w:ind w:left="-43" w:right="-86"/>
              <w:jc w:val="center"/>
              <w:rPr>
                <w:szCs w:val="22"/>
              </w:rPr>
            </w:pPr>
            <w:r w:rsidRPr="000177EB">
              <w:rPr>
                <w:b/>
                <w:bCs/>
                <w:szCs w:val="22"/>
              </w:rPr>
              <w:t>Consolidated/Separate financial statements</w:t>
            </w:r>
          </w:p>
        </w:tc>
      </w:tr>
      <w:tr w:rsidR="00695841" w:rsidRPr="000177EB" w14:paraId="288EECA2" w14:textId="77777777" w:rsidTr="005E1793">
        <w:trPr>
          <w:trHeight w:val="20"/>
        </w:trPr>
        <w:tc>
          <w:tcPr>
            <w:tcW w:w="4860" w:type="dxa"/>
          </w:tcPr>
          <w:p w14:paraId="6E66B0F1" w14:textId="77777777" w:rsidR="00695841" w:rsidRPr="000177EB" w:rsidRDefault="00695841">
            <w:pPr>
              <w:spacing w:line="240" w:lineRule="auto"/>
              <w:ind w:right="-90"/>
              <w:rPr>
                <w:rFonts w:ascii="Times New Roman" w:hAnsi="Times New Roman" w:cs="Times New Roman"/>
                <w:sz w:val="22"/>
                <w:szCs w:val="22"/>
              </w:rPr>
            </w:pPr>
          </w:p>
        </w:tc>
        <w:tc>
          <w:tcPr>
            <w:tcW w:w="5040" w:type="dxa"/>
            <w:gridSpan w:val="5"/>
          </w:tcPr>
          <w:p w14:paraId="749F0DFA" w14:textId="77777777" w:rsidR="00695841" w:rsidRPr="000177EB" w:rsidRDefault="00695841">
            <w:pPr>
              <w:pStyle w:val="acctfourfigures"/>
              <w:tabs>
                <w:tab w:val="clear" w:pos="765"/>
                <w:tab w:val="decimal" w:pos="658"/>
              </w:tabs>
              <w:spacing w:line="240" w:lineRule="auto"/>
              <w:ind w:left="-43" w:right="-86"/>
              <w:jc w:val="center"/>
              <w:rPr>
                <w:szCs w:val="22"/>
              </w:rPr>
            </w:pPr>
            <w:r w:rsidRPr="000177EB">
              <w:rPr>
                <w:b/>
                <w:bCs/>
                <w:szCs w:val="22"/>
                <w:lang w:bidi="th-TH"/>
              </w:rPr>
              <w:t>Carrying amount</w:t>
            </w:r>
          </w:p>
        </w:tc>
        <w:tc>
          <w:tcPr>
            <w:tcW w:w="236" w:type="dxa"/>
          </w:tcPr>
          <w:p w14:paraId="14E8168D" w14:textId="77777777" w:rsidR="00695841" w:rsidRPr="000177EB" w:rsidRDefault="00695841">
            <w:pPr>
              <w:pStyle w:val="acctfourfigures"/>
              <w:tabs>
                <w:tab w:val="clear" w:pos="765"/>
                <w:tab w:val="decimal" w:pos="595"/>
              </w:tabs>
              <w:spacing w:line="240" w:lineRule="auto"/>
              <w:ind w:left="-43" w:right="-86"/>
              <w:rPr>
                <w:szCs w:val="22"/>
              </w:rPr>
            </w:pPr>
          </w:p>
        </w:tc>
        <w:tc>
          <w:tcPr>
            <w:tcW w:w="4504" w:type="dxa"/>
            <w:gridSpan w:val="7"/>
          </w:tcPr>
          <w:p w14:paraId="26B5D3E6" w14:textId="77777777" w:rsidR="00695841" w:rsidRPr="000177EB" w:rsidRDefault="00695841">
            <w:pPr>
              <w:pStyle w:val="acctfourfigures"/>
              <w:tabs>
                <w:tab w:val="clear" w:pos="765"/>
                <w:tab w:val="decimal" w:pos="595"/>
              </w:tabs>
              <w:spacing w:line="240" w:lineRule="auto"/>
              <w:ind w:left="-43" w:right="-86"/>
              <w:jc w:val="center"/>
              <w:rPr>
                <w:szCs w:val="22"/>
              </w:rPr>
            </w:pPr>
            <w:r w:rsidRPr="000177EB">
              <w:rPr>
                <w:b/>
                <w:bCs/>
                <w:szCs w:val="22"/>
                <w:lang w:bidi="th-TH"/>
              </w:rPr>
              <w:t>Fair value</w:t>
            </w:r>
          </w:p>
        </w:tc>
      </w:tr>
      <w:tr w:rsidR="00695841" w:rsidRPr="000177EB" w14:paraId="0466F6DE" w14:textId="77777777" w:rsidTr="005E1793">
        <w:trPr>
          <w:trHeight w:val="20"/>
        </w:trPr>
        <w:tc>
          <w:tcPr>
            <w:tcW w:w="4860" w:type="dxa"/>
          </w:tcPr>
          <w:p w14:paraId="0E18C0AC" w14:textId="77777777" w:rsidR="00695841" w:rsidRPr="000177EB" w:rsidRDefault="00695841">
            <w:pPr>
              <w:spacing w:line="240" w:lineRule="auto"/>
              <w:ind w:left="160" w:right="-90" w:hanging="180"/>
              <w:rPr>
                <w:rFonts w:ascii="Times New Roman" w:hAnsi="Times New Roman" w:cs="Times New Roman"/>
                <w:b/>
                <w:bCs/>
                <w:i/>
                <w:iCs/>
                <w:sz w:val="22"/>
                <w:szCs w:val="22"/>
              </w:rPr>
            </w:pPr>
          </w:p>
          <w:p w14:paraId="66A43457" w14:textId="77777777" w:rsidR="00695841" w:rsidRPr="000177EB" w:rsidRDefault="00695841">
            <w:pPr>
              <w:spacing w:line="240" w:lineRule="auto"/>
              <w:ind w:left="160" w:right="-90" w:hanging="180"/>
              <w:rPr>
                <w:rFonts w:ascii="Times New Roman" w:hAnsi="Times New Roman" w:cs="Times New Roman"/>
                <w:b/>
                <w:bCs/>
                <w:i/>
                <w:iCs/>
                <w:sz w:val="22"/>
                <w:szCs w:val="22"/>
              </w:rPr>
            </w:pPr>
          </w:p>
          <w:p w14:paraId="4478CDBD" w14:textId="77777777" w:rsidR="00695841" w:rsidRPr="000177EB" w:rsidRDefault="00695841">
            <w:pPr>
              <w:spacing w:line="240" w:lineRule="auto"/>
              <w:ind w:left="160" w:right="-90" w:hanging="180"/>
              <w:rPr>
                <w:rFonts w:ascii="Times New Roman" w:hAnsi="Times New Roman" w:cs="Times New Roman"/>
                <w:sz w:val="22"/>
                <w:szCs w:val="22"/>
              </w:rPr>
            </w:pPr>
          </w:p>
          <w:p w14:paraId="6979A738" w14:textId="77777777" w:rsidR="00695841" w:rsidRPr="000177EB" w:rsidRDefault="00695841">
            <w:pPr>
              <w:spacing w:line="240" w:lineRule="auto"/>
              <w:ind w:left="160" w:right="-90" w:hanging="180"/>
              <w:rPr>
                <w:rFonts w:ascii="Times New Roman" w:hAnsi="Times New Roman" w:cs="Times New Roman"/>
                <w:sz w:val="22"/>
                <w:szCs w:val="22"/>
              </w:rPr>
            </w:pPr>
          </w:p>
          <w:p w14:paraId="7B110E32" w14:textId="70B8F7EF" w:rsidR="00695841" w:rsidRPr="000177EB" w:rsidRDefault="00FE69EE">
            <w:pPr>
              <w:spacing w:line="240" w:lineRule="auto"/>
              <w:ind w:left="160" w:right="-90" w:hanging="180"/>
              <w:rPr>
                <w:rFonts w:ascii="Times New Roman" w:hAnsi="Times New Roman" w:cs="Times New Roman"/>
                <w:sz w:val="22"/>
                <w:szCs w:val="22"/>
              </w:rPr>
            </w:pPr>
            <w:proofErr w:type="gramStart"/>
            <w:r w:rsidRPr="000177EB">
              <w:rPr>
                <w:rFonts w:ascii="Times New Roman" w:hAnsi="Times New Roman" w:cs="Times New Roman"/>
                <w:b/>
                <w:bCs/>
                <w:i/>
                <w:iCs/>
                <w:sz w:val="22"/>
                <w:szCs w:val="22"/>
              </w:rPr>
              <w:t>At</w:t>
            </w:r>
            <w:proofErr w:type="gramEnd"/>
            <w:r w:rsidRPr="000177EB">
              <w:rPr>
                <w:rFonts w:ascii="Times New Roman" w:hAnsi="Times New Roman" w:cs="Times New Roman"/>
                <w:b/>
                <w:bCs/>
                <w:i/>
                <w:iCs/>
                <w:sz w:val="22"/>
                <w:szCs w:val="22"/>
              </w:rPr>
              <w:t xml:space="preserve"> 31 December 2025</w:t>
            </w:r>
          </w:p>
        </w:tc>
        <w:tc>
          <w:tcPr>
            <w:tcW w:w="1260" w:type="dxa"/>
          </w:tcPr>
          <w:p w14:paraId="585A81DC" w14:textId="77777777" w:rsidR="00695841" w:rsidRPr="000177EB" w:rsidRDefault="00695841">
            <w:pPr>
              <w:pStyle w:val="acctfourfigures"/>
              <w:tabs>
                <w:tab w:val="clear" w:pos="765"/>
                <w:tab w:val="decimal" w:pos="591"/>
              </w:tabs>
              <w:spacing w:line="240" w:lineRule="auto"/>
              <w:ind w:left="-43" w:right="-86"/>
              <w:jc w:val="center"/>
              <w:rPr>
                <w:color w:val="000000"/>
                <w:szCs w:val="22"/>
              </w:rPr>
            </w:pPr>
          </w:p>
          <w:p w14:paraId="2334ABC4" w14:textId="77777777" w:rsidR="00695841" w:rsidRPr="000177EB" w:rsidRDefault="00695841">
            <w:pPr>
              <w:pStyle w:val="acctfourfigures"/>
              <w:tabs>
                <w:tab w:val="clear" w:pos="765"/>
                <w:tab w:val="decimal" w:pos="591"/>
              </w:tabs>
              <w:spacing w:line="240" w:lineRule="auto"/>
              <w:ind w:left="-43" w:right="-86"/>
              <w:jc w:val="center"/>
              <w:rPr>
                <w:color w:val="000000"/>
                <w:szCs w:val="22"/>
              </w:rPr>
            </w:pPr>
          </w:p>
          <w:p w14:paraId="36AE45B0" w14:textId="77777777" w:rsidR="00695841" w:rsidRPr="000177EB" w:rsidRDefault="00695841">
            <w:pPr>
              <w:pStyle w:val="acctfourfigures"/>
              <w:tabs>
                <w:tab w:val="clear" w:pos="765"/>
                <w:tab w:val="decimal" w:pos="591"/>
              </w:tabs>
              <w:spacing w:line="240" w:lineRule="auto"/>
              <w:ind w:left="-43" w:right="-86"/>
              <w:jc w:val="center"/>
              <w:rPr>
                <w:color w:val="000000"/>
                <w:szCs w:val="22"/>
              </w:rPr>
            </w:pPr>
          </w:p>
          <w:p w14:paraId="56B42F5A" w14:textId="77777777" w:rsidR="00695841" w:rsidRPr="000177EB" w:rsidRDefault="00695841">
            <w:pPr>
              <w:pStyle w:val="acctfourfigures"/>
              <w:tabs>
                <w:tab w:val="clear" w:pos="765"/>
                <w:tab w:val="decimal" w:pos="591"/>
              </w:tabs>
              <w:spacing w:line="240" w:lineRule="auto"/>
              <w:ind w:left="-43" w:right="-86"/>
              <w:jc w:val="center"/>
              <w:rPr>
                <w:color w:val="000000"/>
                <w:szCs w:val="22"/>
              </w:rPr>
            </w:pPr>
            <w:r w:rsidRPr="000177EB">
              <w:rPr>
                <w:color w:val="000000"/>
                <w:szCs w:val="22"/>
              </w:rPr>
              <w:t>Hedging instruments</w:t>
            </w:r>
          </w:p>
        </w:tc>
        <w:tc>
          <w:tcPr>
            <w:tcW w:w="1170" w:type="dxa"/>
          </w:tcPr>
          <w:p w14:paraId="5989754C" w14:textId="77777777" w:rsidR="00695841" w:rsidRPr="000177EB" w:rsidRDefault="00695841">
            <w:pPr>
              <w:tabs>
                <w:tab w:val="decimal" w:pos="789"/>
              </w:tabs>
              <w:spacing w:line="240" w:lineRule="auto"/>
              <w:ind w:left="-43" w:right="-86"/>
              <w:jc w:val="center"/>
              <w:rPr>
                <w:rFonts w:ascii="Times New Roman" w:hAnsi="Times New Roman" w:cs="Times New Roman"/>
                <w:color w:val="000000"/>
                <w:sz w:val="22"/>
                <w:szCs w:val="22"/>
                <w:lang w:val="en-GB" w:bidi="ar-SA"/>
              </w:rPr>
            </w:pPr>
          </w:p>
          <w:p w14:paraId="0965CA24" w14:textId="77777777" w:rsidR="00695841" w:rsidRPr="000177EB" w:rsidRDefault="00695841">
            <w:pPr>
              <w:tabs>
                <w:tab w:val="decimal" w:pos="789"/>
              </w:tabs>
              <w:spacing w:line="240" w:lineRule="auto"/>
              <w:ind w:left="-43" w:right="-86"/>
              <w:jc w:val="center"/>
              <w:rPr>
                <w:rFonts w:ascii="Times New Roman" w:hAnsi="Times New Roman" w:cs="Times New Roman"/>
                <w:color w:val="000000"/>
                <w:sz w:val="22"/>
                <w:szCs w:val="22"/>
                <w:lang w:val="en-GB" w:bidi="ar-SA"/>
              </w:rPr>
            </w:pPr>
            <w:r w:rsidRPr="000177EB">
              <w:rPr>
                <w:rFonts w:ascii="Times New Roman" w:hAnsi="Times New Roman" w:cs="Times New Roman"/>
                <w:color w:val="000000"/>
                <w:sz w:val="22"/>
                <w:szCs w:val="22"/>
                <w:lang w:val="en-GB" w:bidi="ar-SA"/>
              </w:rPr>
              <w:t>Financial instruments measured at FVOCI</w:t>
            </w:r>
          </w:p>
        </w:tc>
        <w:tc>
          <w:tcPr>
            <w:tcW w:w="1294" w:type="dxa"/>
          </w:tcPr>
          <w:p w14:paraId="21087F47" w14:textId="77777777" w:rsidR="00695841" w:rsidRPr="000177EB" w:rsidRDefault="00695841">
            <w:pPr>
              <w:pStyle w:val="acctfourfigures"/>
              <w:tabs>
                <w:tab w:val="clear" w:pos="765"/>
                <w:tab w:val="decimal" w:pos="285"/>
              </w:tabs>
              <w:spacing w:line="240" w:lineRule="auto"/>
              <w:jc w:val="center"/>
              <w:rPr>
                <w:szCs w:val="22"/>
                <w:lang w:val="en-US" w:bidi="th-TH"/>
              </w:rPr>
            </w:pPr>
            <w:r w:rsidRPr="000177EB">
              <w:rPr>
                <w:color w:val="000000"/>
                <w:szCs w:val="22"/>
              </w:rPr>
              <w:t>Financial instruments measured at amortised cost</w:t>
            </w:r>
          </w:p>
        </w:tc>
        <w:tc>
          <w:tcPr>
            <w:tcW w:w="238" w:type="dxa"/>
          </w:tcPr>
          <w:p w14:paraId="5E07831C" w14:textId="77777777" w:rsidR="00695841" w:rsidRPr="000177EB" w:rsidRDefault="00695841">
            <w:pPr>
              <w:tabs>
                <w:tab w:val="decimal" w:pos="595"/>
              </w:tabs>
              <w:spacing w:line="240" w:lineRule="auto"/>
              <w:ind w:left="-43" w:right="-86"/>
              <w:rPr>
                <w:rFonts w:ascii="Times New Roman" w:hAnsi="Times New Roman" w:cs="Times New Roman"/>
                <w:sz w:val="22"/>
                <w:szCs w:val="22"/>
              </w:rPr>
            </w:pPr>
          </w:p>
        </w:tc>
        <w:tc>
          <w:tcPr>
            <w:tcW w:w="1078" w:type="dxa"/>
            <w:vAlign w:val="bottom"/>
          </w:tcPr>
          <w:p w14:paraId="613DAB7A" w14:textId="77777777" w:rsidR="00695841" w:rsidRPr="000177EB" w:rsidRDefault="00695841">
            <w:pPr>
              <w:pStyle w:val="acctfourfigures"/>
              <w:tabs>
                <w:tab w:val="clear" w:pos="765"/>
              </w:tabs>
              <w:spacing w:line="240" w:lineRule="auto"/>
              <w:ind w:left="-43" w:right="-86"/>
              <w:jc w:val="center"/>
              <w:rPr>
                <w:szCs w:val="22"/>
                <w:lang w:bidi="th-TH"/>
              </w:rPr>
            </w:pPr>
            <w:r w:rsidRPr="000177EB">
              <w:rPr>
                <w:szCs w:val="22"/>
                <w:lang w:bidi="th-TH"/>
              </w:rPr>
              <w:t>Total</w:t>
            </w:r>
          </w:p>
        </w:tc>
        <w:tc>
          <w:tcPr>
            <w:tcW w:w="236" w:type="dxa"/>
          </w:tcPr>
          <w:p w14:paraId="15E84D27" w14:textId="77777777" w:rsidR="00695841" w:rsidRPr="000177EB" w:rsidRDefault="00695841">
            <w:pPr>
              <w:pStyle w:val="acctfourfigures"/>
              <w:tabs>
                <w:tab w:val="clear" w:pos="765"/>
              </w:tabs>
              <w:spacing w:line="240" w:lineRule="auto"/>
              <w:ind w:left="-43" w:right="-86"/>
              <w:jc w:val="center"/>
              <w:rPr>
                <w:szCs w:val="22"/>
                <w:cs/>
                <w:lang w:bidi="th-TH"/>
              </w:rPr>
            </w:pPr>
          </w:p>
        </w:tc>
        <w:tc>
          <w:tcPr>
            <w:tcW w:w="834" w:type="dxa"/>
            <w:vAlign w:val="bottom"/>
          </w:tcPr>
          <w:p w14:paraId="0BE47EE1" w14:textId="77777777" w:rsidR="00695841" w:rsidRPr="000177EB" w:rsidRDefault="00695841">
            <w:pPr>
              <w:pStyle w:val="acctfourfigures"/>
              <w:tabs>
                <w:tab w:val="clear" w:pos="765"/>
              </w:tabs>
              <w:spacing w:line="240" w:lineRule="auto"/>
              <w:ind w:left="-43" w:right="-86"/>
              <w:jc w:val="center"/>
              <w:rPr>
                <w:szCs w:val="22"/>
              </w:rPr>
            </w:pPr>
            <w:r w:rsidRPr="000177EB">
              <w:rPr>
                <w:szCs w:val="22"/>
                <w:lang w:bidi="th-TH"/>
              </w:rPr>
              <w:t>Level 1</w:t>
            </w:r>
          </w:p>
        </w:tc>
        <w:tc>
          <w:tcPr>
            <w:tcW w:w="236" w:type="dxa"/>
          </w:tcPr>
          <w:p w14:paraId="57E42992" w14:textId="77777777" w:rsidR="00695841" w:rsidRPr="000177EB" w:rsidRDefault="00695841">
            <w:pPr>
              <w:pStyle w:val="acctfourfigures"/>
              <w:tabs>
                <w:tab w:val="clear" w:pos="765"/>
              </w:tabs>
              <w:spacing w:line="240" w:lineRule="auto"/>
              <w:ind w:left="-43" w:right="-86"/>
              <w:jc w:val="center"/>
              <w:rPr>
                <w:szCs w:val="22"/>
                <w:cs/>
                <w:lang w:bidi="th-TH"/>
              </w:rPr>
            </w:pPr>
          </w:p>
        </w:tc>
        <w:tc>
          <w:tcPr>
            <w:tcW w:w="844" w:type="dxa"/>
            <w:vAlign w:val="bottom"/>
          </w:tcPr>
          <w:p w14:paraId="671BA9D7" w14:textId="77777777" w:rsidR="00695841" w:rsidRPr="000177EB" w:rsidRDefault="00695841">
            <w:pPr>
              <w:pStyle w:val="acctfourfigures"/>
              <w:tabs>
                <w:tab w:val="clear" w:pos="765"/>
              </w:tabs>
              <w:spacing w:line="240" w:lineRule="auto"/>
              <w:ind w:left="-43" w:right="-86"/>
              <w:jc w:val="center"/>
              <w:rPr>
                <w:szCs w:val="22"/>
              </w:rPr>
            </w:pPr>
            <w:r w:rsidRPr="000177EB">
              <w:rPr>
                <w:szCs w:val="22"/>
                <w:lang w:bidi="th-TH"/>
              </w:rPr>
              <w:t>Level 2</w:t>
            </w:r>
          </w:p>
        </w:tc>
        <w:tc>
          <w:tcPr>
            <w:tcW w:w="236" w:type="dxa"/>
          </w:tcPr>
          <w:p w14:paraId="2B4F9B36" w14:textId="77777777" w:rsidR="00695841" w:rsidRPr="000177EB" w:rsidRDefault="00695841">
            <w:pPr>
              <w:spacing w:line="240" w:lineRule="auto"/>
              <w:ind w:left="-43" w:right="-86"/>
              <w:jc w:val="center"/>
              <w:rPr>
                <w:rFonts w:ascii="Times New Roman" w:hAnsi="Times New Roman" w:cs="Times New Roman"/>
                <w:sz w:val="22"/>
                <w:szCs w:val="22"/>
                <w:cs/>
              </w:rPr>
            </w:pPr>
          </w:p>
        </w:tc>
        <w:tc>
          <w:tcPr>
            <w:tcW w:w="1034" w:type="dxa"/>
            <w:vAlign w:val="bottom"/>
          </w:tcPr>
          <w:p w14:paraId="280234FE" w14:textId="77777777" w:rsidR="00695841" w:rsidRPr="000177EB" w:rsidRDefault="00695841">
            <w:pPr>
              <w:spacing w:line="240" w:lineRule="auto"/>
              <w:ind w:left="-43" w:right="-86"/>
              <w:jc w:val="center"/>
              <w:rPr>
                <w:rFonts w:ascii="Times New Roman" w:hAnsi="Times New Roman" w:cs="Times New Roman"/>
                <w:sz w:val="22"/>
                <w:szCs w:val="22"/>
              </w:rPr>
            </w:pPr>
            <w:r w:rsidRPr="000177EB">
              <w:rPr>
                <w:rFonts w:ascii="Times New Roman" w:hAnsi="Times New Roman" w:cs="Times New Roman"/>
                <w:sz w:val="22"/>
                <w:szCs w:val="22"/>
              </w:rPr>
              <w:t>Level 3</w:t>
            </w:r>
          </w:p>
        </w:tc>
        <w:tc>
          <w:tcPr>
            <w:tcW w:w="236" w:type="dxa"/>
          </w:tcPr>
          <w:p w14:paraId="77B7CDF6" w14:textId="77777777" w:rsidR="00695841" w:rsidRPr="000177EB" w:rsidRDefault="00695841">
            <w:pPr>
              <w:pStyle w:val="acctfourfigures"/>
              <w:tabs>
                <w:tab w:val="clear" w:pos="765"/>
              </w:tabs>
              <w:spacing w:line="240" w:lineRule="auto"/>
              <w:ind w:left="-43" w:right="-86"/>
              <w:jc w:val="center"/>
              <w:rPr>
                <w:szCs w:val="22"/>
                <w:cs/>
                <w:lang w:bidi="th-TH"/>
              </w:rPr>
            </w:pPr>
          </w:p>
        </w:tc>
        <w:tc>
          <w:tcPr>
            <w:tcW w:w="1084" w:type="dxa"/>
            <w:vAlign w:val="bottom"/>
          </w:tcPr>
          <w:p w14:paraId="61654077" w14:textId="77777777" w:rsidR="00695841" w:rsidRPr="000177EB" w:rsidRDefault="00695841">
            <w:pPr>
              <w:pStyle w:val="acctfourfigures"/>
              <w:tabs>
                <w:tab w:val="clear" w:pos="765"/>
              </w:tabs>
              <w:spacing w:line="240" w:lineRule="auto"/>
              <w:ind w:left="-43" w:right="-86"/>
              <w:jc w:val="center"/>
              <w:rPr>
                <w:szCs w:val="22"/>
                <w:lang w:bidi="th-TH"/>
              </w:rPr>
            </w:pPr>
            <w:r w:rsidRPr="000177EB">
              <w:rPr>
                <w:szCs w:val="22"/>
                <w:lang w:bidi="th-TH"/>
              </w:rPr>
              <w:t>Total</w:t>
            </w:r>
          </w:p>
        </w:tc>
      </w:tr>
      <w:tr w:rsidR="00695841" w:rsidRPr="000177EB" w14:paraId="11CC8C1E" w14:textId="77777777" w:rsidTr="005E1793">
        <w:trPr>
          <w:trHeight w:val="20"/>
        </w:trPr>
        <w:tc>
          <w:tcPr>
            <w:tcW w:w="4860" w:type="dxa"/>
          </w:tcPr>
          <w:p w14:paraId="7D1949C2" w14:textId="77777777" w:rsidR="00695841" w:rsidRPr="000177EB" w:rsidRDefault="00695841">
            <w:pPr>
              <w:spacing w:line="240" w:lineRule="auto"/>
              <w:ind w:left="160" w:right="-90" w:hanging="180"/>
              <w:rPr>
                <w:rFonts w:ascii="Times New Roman" w:hAnsi="Times New Roman" w:cs="Times New Roman"/>
                <w:sz w:val="22"/>
                <w:szCs w:val="22"/>
              </w:rPr>
            </w:pPr>
          </w:p>
        </w:tc>
        <w:tc>
          <w:tcPr>
            <w:tcW w:w="9780" w:type="dxa"/>
            <w:gridSpan w:val="13"/>
          </w:tcPr>
          <w:p w14:paraId="4E2F90A3" w14:textId="77777777" w:rsidR="00695841" w:rsidRPr="000177EB" w:rsidRDefault="00695841">
            <w:pPr>
              <w:pStyle w:val="acctfourfigures"/>
              <w:tabs>
                <w:tab w:val="clear" w:pos="765"/>
                <w:tab w:val="decimal" w:pos="595"/>
              </w:tabs>
              <w:spacing w:line="240" w:lineRule="auto"/>
              <w:ind w:left="-43" w:right="-86"/>
              <w:jc w:val="center"/>
              <w:rPr>
                <w:szCs w:val="22"/>
              </w:rPr>
            </w:pPr>
            <w:r w:rsidRPr="000177EB">
              <w:rPr>
                <w:i/>
                <w:iCs/>
                <w:szCs w:val="22"/>
                <w:cs/>
                <w:lang w:bidi="th-TH"/>
              </w:rPr>
              <w:t>(</w:t>
            </w:r>
            <w:r w:rsidRPr="000177EB">
              <w:rPr>
                <w:i/>
                <w:iCs/>
                <w:szCs w:val="22"/>
                <w:lang w:bidi="th-TH"/>
              </w:rPr>
              <w:t>in thousand Baht)</w:t>
            </w:r>
          </w:p>
        </w:tc>
      </w:tr>
      <w:tr w:rsidR="00695841" w:rsidRPr="000177EB" w14:paraId="4C336158" w14:textId="77777777" w:rsidTr="005E1793">
        <w:trPr>
          <w:trHeight w:val="20"/>
        </w:trPr>
        <w:tc>
          <w:tcPr>
            <w:tcW w:w="4860" w:type="dxa"/>
          </w:tcPr>
          <w:p w14:paraId="6F2818A3" w14:textId="77777777" w:rsidR="00695841" w:rsidRPr="000177EB" w:rsidRDefault="00695841">
            <w:pPr>
              <w:spacing w:line="240" w:lineRule="auto"/>
              <w:ind w:left="160" w:right="-90" w:hanging="180"/>
              <w:rPr>
                <w:rFonts w:ascii="Times New Roman" w:hAnsi="Times New Roman" w:cs="Times New Roman"/>
                <w:sz w:val="22"/>
                <w:szCs w:val="22"/>
              </w:rPr>
            </w:pPr>
          </w:p>
        </w:tc>
        <w:tc>
          <w:tcPr>
            <w:tcW w:w="9780" w:type="dxa"/>
            <w:gridSpan w:val="13"/>
          </w:tcPr>
          <w:p w14:paraId="704618D4" w14:textId="77777777" w:rsidR="00695841" w:rsidRPr="000177EB" w:rsidRDefault="00695841">
            <w:pPr>
              <w:pStyle w:val="acctfourfigures"/>
              <w:tabs>
                <w:tab w:val="clear" w:pos="765"/>
                <w:tab w:val="decimal" w:pos="595"/>
              </w:tabs>
              <w:spacing w:line="240" w:lineRule="auto"/>
              <w:ind w:left="-43" w:right="-86"/>
              <w:jc w:val="center"/>
              <w:rPr>
                <w:i/>
                <w:iCs/>
                <w:szCs w:val="22"/>
                <w:cs/>
                <w:lang w:bidi="th-TH"/>
              </w:rPr>
            </w:pPr>
          </w:p>
        </w:tc>
      </w:tr>
      <w:tr w:rsidR="00695841" w:rsidRPr="000177EB" w14:paraId="4815331F" w14:textId="77777777" w:rsidTr="005E1793">
        <w:trPr>
          <w:trHeight w:val="20"/>
        </w:trPr>
        <w:tc>
          <w:tcPr>
            <w:tcW w:w="4860" w:type="dxa"/>
          </w:tcPr>
          <w:p w14:paraId="6A2A4F33" w14:textId="77777777" w:rsidR="00695841" w:rsidRPr="000177EB" w:rsidRDefault="00695841">
            <w:pPr>
              <w:spacing w:line="240" w:lineRule="auto"/>
              <w:ind w:left="-14" w:right="-90"/>
              <w:rPr>
                <w:rFonts w:ascii="Times New Roman" w:hAnsi="Times New Roman" w:cs="Times New Roman"/>
                <w:b/>
                <w:bCs/>
                <w:i/>
                <w:iCs/>
                <w:sz w:val="22"/>
                <w:szCs w:val="22"/>
              </w:rPr>
            </w:pPr>
            <w:r w:rsidRPr="000177EB">
              <w:rPr>
                <w:rFonts w:ascii="Times New Roman" w:hAnsi="Times New Roman" w:cs="Times New Roman"/>
                <w:b/>
                <w:bCs/>
                <w:i/>
                <w:iCs/>
                <w:sz w:val="22"/>
                <w:szCs w:val="22"/>
              </w:rPr>
              <w:t>Financial assets</w:t>
            </w:r>
          </w:p>
        </w:tc>
        <w:tc>
          <w:tcPr>
            <w:tcW w:w="1260" w:type="dxa"/>
          </w:tcPr>
          <w:p w14:paraId="742D3662" w14:textId="77777777" w:rsidR="00695841" w:rsidRPr="000177EB" w:rsidRDefault="00695841">
            <w:pPr>
              <w:pStyle w:val="acctfourfigures"/>
              <w:tabs>
                <w:tab w:val="clear" w:pos="765"/>
                <w:tab w:val="decimal" w:pos="860"/>
              </w:tabs>
              <w:spacing w:line="240" w:lineRule="auto"/>
              <w:ind w:left="-43" w:right="-86"/>
              <w:rPr>
                <w:szCs w:val="22"/>
              </w:rPr>
            </w:pPr>
          </w:p>
        </w:tc>
        <w:tc>
          <w:tcPr>
            <w:tcW w:w="1170" w:type="dxa"/>
          </w:tcPr>
          <w:p w14:paraId="058C4C29" w14:textId="77777777" w:rsidR="00695841" w:rsidRPr="000177EB" w:rsidRDefault="00695841">
            <w:pPr>
              <w:tabs>
                <w:tab w:val="decimal" w:pos="789"/>
              </w:tabs>
              <w:spacing w:line="240" w:lineRule="auto"/>
              <w:ind w:left="-43" w:right="-86"/>
              <w:rPr>
                <w:rFonts w:ascii="Times New Roman" w:hAnsi="Times New Roman" w:cs="Times New Roman"/>
                <w:sz w:val="22"/>
                <w:szCs w:val="22"/>
              </w:rPr>
            </w:pPr>
          </w:p>
        </w:tc>
        <w:tc>
          <w:tcPr>
            <w:tcW w:w="1294" w:type="dxa"/>
          </w:tcPr>
          <w:p w14:paraId="72526C6D" w14:textId="77777777" w:rsidR="00695841" w:rsidRPr="000177EB" w:rsidRDefault="00695841">
            <w:pPr>
              <w:pStyle w:val="acctfourfigures"/>
              <w:tabs>
                <w:tab w:val="clear" w:pos="765"/>
                <w:tab w:val="decimal" w:pos="699"/>
              </w:tabs>
              <w:spacing w:line="240" w:lineRule="auto"/>
              <w:ind w:left="-43"/>
              <w:jc w:val="right"/>
              <w:rPr>
                <w:szCs w:val="22"/>
                <w:lang w:val="en-US" w:bidi="th-TH"/>
              </w:rPr>
            </w:pPr>
          </w:p>
        </w:tc>
        <w:tc>
          <w:tcPr>
            <w:tcW w:w="238" w:type="dxa"/>
          </w:tcPr>
          <w:p w14:paraId="5F167FE4" w14:textId="77777777" w:rsidR="00695841" w:rsidRPr="000177EB" w:rsidRDefault="00695841">
            <w:pPr>
              <w:tabs>
                <w:tab w:val="decimal" w:pos="595"/>
              </w:tabs>
              <w:spacing w:line="240" w:lineRule="auto"/>
              <w:ind w:left="-43" w:right="-86"/>
              <w:rPr>
                <w:rFonts w:ascii="Times New Roman" w:hAnsi="Times New Roman" w:cs="Times New Roman"/>
                <w:sz w:val="22"/>
                <w:szCs w:val="22"/>
              </w:rPr>
            </w:pPr>
          </w:p>
        </w:tc>
        <w:tc>
          <w:tcPr>
            <w:tcW w:w="1078" w:type="dxa"/>
          </w:tcPr>
          <w:p w14:paraId="7D35360D" w14:textId="77777777" w:rsidR="00695841" w:rsidRPr="000177EB" w:rsidRDefault="00695841">
            <w:pPr>
              <w:pStyle w:val="acctfourfigures"/>
              <w:tabs>
                <w:tab w:val="clear" w:pos="765"/>
                <w:tab w:val="decimal" w:pos="658"/>
              </w:tabs>
              <w:spacing w:line="240" w:lineRule="auto"/>
              <w:ind w:left="-43" w:right="-86"/>
              <w:rPr>
                <w:szCs w:val="22"/>
              </w:rPr>
            </w:pPr>
          </w:p>
        </w:tc>
        <w:tc>
          <w:tcPr>
            <w:tcW w:w="236" w:type="dxa"/>
          </w:tcPr>
          <w:p w14:paraId="7D6783F5" w14:textId="77777777" w:rsidR="00695841" w:rsidRPr="000177EB" w:rsidRDefault="00695841">
            <w:pPr>
              <w:pStyle w:val="acctfourfigures"/>
              <w:tabs>
                <w:tab w:val="clear" w:pos="765"/>
                <w:tab w:val="decimal" w:pos="595"/>
              </w:tabs>
              <w:spacing w:line="240" w:lineRule="auto"/>
              <w:ind w:left="-43" w:right="-86"/>
              <w:rPr>
                <w:szCs w:val="22"/>
              </w:rPr>
            </w:pPr>
          </w:p>
        </w:tc>
        <w:tc>
          <w:tcPr>
            <w:tcW w:w="834" w:type="dxa"/>
          </w:tcPr>
          <w:p w14:paraId="073E5C4C" w14:textId="77777777" w:rsidR="00695841" w:rsidRPr="000177EB" w:rsidRDefault="00695841">
            <w:pPr>
              <w:pStyle w:val="acctfourfigures"/>
              <w:tabs>
                <w:tab w:val="clear" w:pos="765"/>
                <w:tab w:val="decimal" w:pos="658"/>
              </w:tabs>
              <w:spacing w:line="240" w:lineRule="auto"/>
              <w:ind w:left="-43" w:right="-86"/>
              <w:rPr>
                <w:szCs w:val="22"/>
              </w:rPr>
            </w:pPr>
          </w:p>
        </w:tc>
        <w:tc>
          <w:tcPr>
            <w:tcW w:w="236" w:type="dxa"/>
          </w:tcPr>
          <w:p w14:paraId="7E6780AF" w14:textId="77777777" w:rsidR="00695841" w:rsidRPr="000177EB" w:rsidRDefault="00695841">
            <w:pPr>
              <w:pStyle w:val="acctfourfigures"/>
              <w:tabs>
                <w:tab w:val="clear" w:pos="765"/>
                <w:tab w:val="decimal" w:pos="595"/>
              </w:tabs>
              <w:spacing w:line="240" w:lineRule="auto"/>
              <w:ind w:left="-43" w:right="-86"/>
              <w:rPr>
                <w:szCs w:val="22"/>
              </w:rPr>
            </w:pPr>
          </w:p>
        </w:tc>
        <w:tc>
          <w:tcPr>
            <w:tcW w:w="844" w:type="dxa"/>
          </w:tcPr>
          <w:p w14:paraId="63C0B8CD" w14:textId="77777777" w:rsidR="00695841" w:rsidRPr="000177EB" w:rsidRDefault="00695841">
            <w:pPr>
              <w:pStyle w:val="acctfourfigures"/>
              <w:tabs>
                <w:tab w:val="clear" w:pos="765"/>
                <w:tab w:val="decimal" w:pos="658"/>
              </w:tabs>
              <w:spacing w:line="240" w:lineRule="auto"/>
              <w:ind w:left="-43" w:right="-86"/>
              <w:rPr>
                <w:szCs w:val="22"/>
              </w:rPr>
            </w:pPr>
          </w:p>
        </w:tc>
        <w:tc>
          <w:tcPr>
            <w:tcW w:w="236" w:type="dxa"/>
          </w:tcPr>
          <w:p w14:paraId="737E7ACB" w14:textId="77777777" w:rsidR="00695841" w:rsidRPr="000177EB" w:rsidRDefault="00695841">
            <w:pPr>
              <w:tabs>
                <w:tab w:val="decimal" w:pos="595"/>
              </w:tabs>
              <w:spacing w:line="240" w:lineRule="auto"/>
              <w:ind w:left="-43" w:right="-86"/>
              <w:rPr>
                <w:rFonts w:ascii="Times New Roman" w:hAnsi="Times New Roman" w:cs="Times New Roman"/>
                <w:sz w:val="22"/>
                <w:szCs w:val="22"/>
              </w:rPr>
            </w:pPr>
          </w:p>
        </w:tc>
        <w:tc>
          <w:tcPr>
            <w:tcW w:w="1034" w:type="dxa"/>
          </w:tcPr>
          <w:p w14:paraId="5639B448" w14:textId="77777777" w:rsidR="00695841" w:rsidRPr="000177EB" w:rsidRDefault="00695841">
            <w:pPr>
              <w:tabs>
                <w:tab w:val="decimal" w:pos="595"/>
              </w:tabs>
              <w:spacing w:line="240" w:lineRule="auto"/>
              <w:ind w:left="-43" w:right="-86"/>
              <w:rPr>
                <w:rFonts w:ascii="Times New Roman" w:hAnsi="Times New Roman" w:cs="Times New Roman"/>
                <w:sz w:val="22"/>
                <w:szCs w:val="22"/>
              </w:rPr>
            </w:pPr>
          </w:p>
        </w:tc>
        <w:tc>
          <w:tcPr>
            <w:tcW w:w="236" w:type="dxa"/>
          </w:tcPr>
          <w:p w14:paraId="7EC615C7" w14:textId="77777777" w:rsidR="00695841" w:rsidRPr="000177EB" w:rsidRDefault="00695841">
            <w:pPr>
              <w:pStyle w:val="acctfourfigures"/>
              <w:tabs>
                <w:tab w:val="clear" w:pos="765"/>
                <w:tab w:val="decimal" w:pos="595"/>
              </w:tabs>
              <w:spacing w:line="240" w:lineRule="auto"/>
              <w:ind w:left="-43" w:right="-86"/>
              <w:rPr>
                <w:szCs w:val="22"/>
              </w:rPr>
            </w:pPr>
          </w:p>
        </w:tc>
        <w:tc>
          <w:tcPr>
            <w:tcW w:w="1084" w:type="dxa"/>
          </w:tcPr>
          <w:p w14:paraId="103E7B84" w14:textId="77777777" w:rsidR="00695841" w:rsidRPr="000177EB" w:rsidRDefault="00695841">
            <w:pPr>
              <w:pStyle w:val="acctfourfigures"/>
              <w:tabs>
                <w:tab w:val="clear" w:pos="765"/>
                <w:tab w:val="decimal" w:pos="595"/>
              </w:tabs>
              <w:spacing w:line="240" w:lineRule="auto"/>
              <w:ind w:left="-43" w:right="-86"/>
              <w:rPr>
                <w:szCs w:val="22"/>
              </w:rPr>
            </w:pPr>
          </w:p>
        </w:tc>
      </w:tr>
      <w:tr w:rsidR="00CC72B8" w:rsidRPr="000177EB" w14:paraId="69DA523C" w14:textId="77777777" w:rsidTr="005E1793">
        <w:trPr>
          <w:trHeight w:val="20"/>
        </w:trPr>
        <w:tc>
          <w:tcPr>
            <w:tcW w:w="4860" w:type="dxa"/>
          </w:tcPr>
          <w:p w14:paraId="705700A1" w14:textId="5D173CCF" w:rsidR="00CC72B8" w:rsidRPr="000177EB" w:rsidRDefault="00CC72B8" w:rsidP="00CC72B8">
            <w:pPr>
              <w:spacing w:line="240" w:lineRule="auto"/>
              <w:ind w:left="160" w:right="-90" w:hanging="180"/>
              <w:rPr>
                <w:rFonts w:ascii="Times New Roman" w:hAnsi="Times New Roman" w:cs="Times New Roman"/>
                <w:sz w:val="22"/>
                <w:szCs w:val="22"/>
              </w:rPr>
            </w:pPr>
            <w:r w:rsidRPr="000177EB">
              <w:rPr>
                <w:rFonts w:ascii="Times New Roman" w:hAnsi="Times New Roman" w:cs="Times New Roman"/>
                <w:sz w:val="22"/>
                <w:szCs w:val="22"/>
              </w:rPr>
              <w:t>Investment in non-marketable equity instrument</w:t>
            </w:r>
          </w:p>
        </w:tc>
        <w:tc>
          <w:tcPr>
            <w:tcW w:w="1260" w:type="dxa"/>
          </w:tcPr>
          <w:p w14:paraId="54C00E8F" w14:textId="5934CA39" w:rsidR="00CC72B8" w:rsidRPr="000177EB" w:rsidRDefault="00CC72B8" w:rsidP="00CC72B8">
            <w:pPr>
              <w:pStyle w:val="acctfourfigures"/>
              <w:tabs>
                <w:tab w:val="clear" w:pos="765"/>
                <w:tab w:val="decimal" w:pos="695"/>
              </w:tabs>
              <w:spacing w:line="240" w:lineRule="atLeast"/>
              <w:ind w:left="-43" w:right="-50"/>
              <w:rPr>
                <w:szCs w:val="22"/>
              </w:rPr>
            </w:pPr>
            <w:r w:rsidRPr="000177EB">
              <w:rPr>
                <w:szCs w:val="22"/>
              </w:rPr>
              <w:t>-</w:t>
            </w:r>
          </w:p>
        </w:tc>
        <w:tc>
          <w:tcPr>
            <w:tcW w:w="1170" w:type="dxa"/>
          </w:tcPr>
          <w:p w14:paraId="66FB5758" w14:textId="59E6286D" w:rsidR="00CC72B8" w:rsidRPr="000177EB" w:rsidRDefault="00CC72B8" w:rsidP="00CC72B8">
            <w:pPr>
              <w:pStyle w:val="acctfourfigures"/>
              <w:tabs>
                <w:tab w:val="clear" w:pos="765"/>
                <w:tab w:val="decimal" w:pos="848"/>
              </w:tabs>
              <w:spacing w:line="240" w:lineRule="atLeast"/>
              <w:ind w:left="-43" w:right="-50"/>
              <w:rPr>
                <w:szCs w:val="22"/>
              </w:rPr>
            </w:pPr>
            <w:r w:rsidRPr="000177EB">
              <w:rPr>
                <w:szCs w:val="22"/>
              </w:rPr>
              <w:t>7,383</w:t>
            </w:r>
          </w:p>
        </w:tc>
        <w:tc>
          <w:tcPr>
            <w:tcW w:w="1294" w:type="dxa"/>
          </w:tcPr>
          <w:p w14:paraId="5352AB2D" w14:textId="22A458B9" w:rsidR="00CC72B8" w:rsidRPr="000177EB" w:rsidRDefault="00CC72B8" w:rsidP="00CC72B8">
            <w:pPr>
              <w:pStyle w:val="acctfourfigures"/>
              <w:tabs>
                <w:tab w:val="clear" w:pos="765"/>
                <w:tab w:val="decimal" w:pos="668"/>
              </w:tabs>
              <w:spacing w:line="240" w:lineRule="atLeast"/>
              <w:ind w:left="-43" w:right="-50"/>
              <w:rPr>
                <w:szCs w:val="22"/>
              </w:rPr>
            </w:pPr>
            <w:r w:rsidRPr="000177EB">
              <w:rPr>
                <w:szCs w:val="22"/>
              </w:rPr>
              <w:t>-</w:t>
            </w:r>
          </w:p>
        </w:tc>
        <w:tc>
          <w:tcPr>
            <w:tcW w:w="238" w:type="dxa"/>
          </w:tcPr>
          <w:p w14:paraId="257DBFE1" w14:textId="77777777" w:rsidR="00CC72B8" w:rsidRPr="000177EB" w:rsidRDefault="00CC72B8" w:rsidP="00CC72B8">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1078" w:type="dxa"/>
          </w:tcPr>
          <w:p w14:paraId="6436EF1B" w14:textId="2D5D2B84" w:rsidR="00CC72B8" w:rsidRPr="000177EB" w:rsidRDefault="00CC72B8" w:rsidP="00CC72B8">
            <w:pPr>
              <w:pStyle w:val="acctfourfigures"/>
              <w:tabs>
                <w:tab w:val="clear" w:pos="765"/>
                <w:tab w:val="decimal" w:pos="860"/>
              </w:tabs>
              <w:spacing w:line="240" w:lineRule="atLeast"/>
              <w:ind w:left="-43" w:right="-50"/>
              <w:rPr>
                <w:szCs w:val="22"/>
              </w:rPr>
            </w:pPr>
            <w:r w:rsidRPr="000177EB">
              <w:rPr>
                <w:szCs w:val="22"/>
              </w:rPr>
              <w:t>7,383</w:t>
            </w:r>
          </w:p>
        </w:tc>
        <w:tc>
          <w:tcPr>
            <w:tcW w:w="236" w:type="dxa"/>
          </w:tcPr>
          <w:p w14:paraId="2A7FCCE1" w14:textId="77777777" w:rsidR="00CC72B8" w:rsidRPr="000177EB" w:rsidRDefault="00CC72B8" w:rsidP="00CC72B8">
            <w:pPr>
              <w:pStyle w:val="acctfourfigures"/>
              <w:tabs>
                <w:tab w:val="clear" w:pos="765"/>
                <w:tab w:val="decimal" w:pos="595"/>
                <w:tab w:val="decimal" w:pos="658"/>
              </w:tabs>
              <w:spacing w:line="240" w:lineRule="auto"/>
              <w:ind w:left="-43" w:right="-86"/>
              <w:rPr>
                <w:szCs w:val="22"/>
              </w:rPr>
            </w:pPr>
          </w:p>
        </w:tc>
        <w:tc>
          <w:tcPr>
            <w:tcW w:w="834" w:type="dxa"/>
          </w:tcPr>
          <w:p w14:paraId="03E3A710" w14:textId="49EE3C20" w:rsidR="00CC72B8" w:rsidRPr="000177EB" w:rsidRDefault="00CC72B8" w:rsidP="00CC72B8">
            <w:pPr>
              <w:pStyle w:val="acctfourfigures"/>
              <w:tabs>
                <w:tab w:val="clear" w:pos="765"/>
                <w:tab w:val="decimal" w:pos="0"/>
              </w:tabs>
              <w:spacing w:line="240" w:lineRule="auto"/>
              <w:ind w:left="-43" w:right="-86"/>
              <w:jc w:val="center"/>
              <w:rPr>
                <w:szCs w:val="22"/>
              </w:rPr>
            </w:pPr>
            <w:r w:rsidRPr="000177EB">
              <w:rPr>
                <w:szCs w:val="22"/>
              </w:rPr>
              <w:t>-</w:t>
            </w:r>
          </w:p>
        </w:tc>
        <w:tc>
          <w:tcPr>
            <w:tcW w:w="236" w:type="dxa"/>
          </w:tcPr>
          <w:p w14:paraId="4F8CC3B0" w14:textId="77777777" w:rsidR="00CC72B8" w:rsidRPr="000177EB" w:rsidRDefault="00CC72B8" w:rsidP="00CC72B8">
            <w:pPr>
              <w:pStyle w:val="acctfourfigures"/>
              <w:tabs>
                <w:tab w:val="clear" w:pos="765"/>
                <w:tab w:val="decimal" w:pos="595"/>
                <w:tab w:val="decimal" w:pos="658"/>
              </w:tabs>
              <w:spacing w:line="240" w:lineRule="auto"/>
              <w:ind w:left="-43" w:right="-86"/>
              <w:rPr>
                <w:szCs w:val="22"/>
              </w:rPr>
            </w:pPr>
          </w:p>
        </w:tc>
        <w:tc>
          <w:tcPr>
            <w:tcW w:w="844" w:type="dxa"/>
          </w:tcPr>
          <w:p w14:paraId="663C1D96" w14:textId="40E03998" w:rsidR="00CC72B8" w:rsidRPr="000177EB" w:rsidRDefault="00CC72B8" w:rsidP="00CC72B8">
            <w:pPr>
              <w:pStyle w:val="acctfourfigures"/>
              <w:tabs>
                <w:tab w:val="clear" w:pos="765"/>
                <w:tab w:val="decimal" w:pos="0"/>
              </w:tabs>
              <w:spacing w:line="240" w:lineRule="auto"/>
              <w:ind w:left="-43" w:right="-86"/>
              <w:jc w:val="center"/>
              <w:rPr>
                <w:szCs w:val="22"/>
              </w:rPr>
            </w:pPr>
            <w:r w:rsidRPr="000177EB">
              <w:rPr>
                <w:szCs w:val="22"/>
              </w:rPr>
              <w:t>-</w:t>
            </w:r>
          </w:p>
        </w:tc>
        <w:tc>
          <w:tcPr>
            <w:tcW w:w="236" w:type="dxa"/>
          </w:tcPr>
          <w:p w14:paraId="2B47FDDA" w14:textId="77777777" w:rsidR="00CC72B8" w:rsidRPr="000177EB" w:rsidRDefault="00CC72B8" w:rsidP="00CC72B8">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1034" w:type="dxa"/>
          </w:tcPr>
          <w:p w14:paraId="03E25F6D" w14:textId="4064A201" w:rsidR="00CC72B8" w:rsidRPr="000177EB" w:rsidRDefault="00CC72B8" w:rsidP="00CC72B8">
            <w:pPr>
              <w:pStyle w:val="acctfourfigures"/>
              <w:tabs>
                <w:tab w:val="clear" w:pos="765"/>
                <w:tab w:val="decimal" w:pos="820"/>
              </w:tabs>
              <w:spacing w:line="240" w:lineRule="atLeast"/>
              <w:ind w:left="-43" w:right="-50"/>
              <w:rPr>
                <w:szCs w:val="22"/>
              </w:rPr>
            </w:pPr>
            <w:r w:rsidRPr="000177EB">
              <w:rPr>
                <w:szCs w:val="22"/>
              </w:rPr>
              <w:t>7,383</w:t>
            </w:r>
          </w:p>
        </w:tc>
        <w:tc>
          <w:tcPr>
            <w:tcW w:w="236" w:type="dxa"/>
          </w:tcPr>
          <w:p w14:paraId="1E739A2A" w14:textId="77777777" w:rsidR="00CC72B8" w:rsidRPr="000177EB" w:rsidRDefault="00CC72B8" w:rsidP="00CC72B8">
            <w:pPr>
              <w:pStyle w:val="acctfourfigures"/>
              <w:tabs>
                <w:tab w:val="clear" w:pos="765"/>
                <w:tab w:val="decimal" w:pos="595"/>
                <w:tab w:val="decimal" w:pos="658"/>
              </w:tabs>
              <w:spacing w:line="240" w:lineRule="auto"/>
              <w:ind w:left="-43" w:right="-86"/>
              <w:rPr>
                <w:szCs w:val="22"/>
              </w:rPr>
            </w:pPr>
          </w:p>
        </w:tc>
        <w:tc>
          <w:tcPr>
            <w:tcW w:w="1084" w:type="dxa"/>
          </w:tcPr>
          <w:p w14:paraId="53EDEE43" w14:textId="1387E44B" w:rsidR="00CC72B8" w:rsidRPr="000177EB" w:rsidRDefault="00CC72B8" w:rsidP="00CC72B8">
            <w:pPr>
              <w:pStyle w:val="acctfourfigures"/>
              <w:tabs>
                <w:tab w:val="clear" w:pos="765"/>
                <w:tab w:val="decimal" w:pos="830"/>
              </w:tabs>
              <w:spacing w:line="240" w:lineRule="atLeast"/>
              <w:ind w:left="-43" w:right="-50"/>
              <w:rPr>
                <w:rFonts w:cstheme="minorBidi"/>
                <w:szCs w:val="22"/>
              </w:rPr>
            </w:pPr>
            <w:r w:rsidRPr="000177EB">
              <w:rPr>
                <w:szCs w:val="22"/>
              </w:rPr>
              <w:t>7,383</w:t>
            </w:r>
          </w:p>
        </w:tc>
      </w:tr>
      <w:tr w:rsidR="00CC72B8" w:rsidRPr="000177EB" w14:paraId="54683AB1" w14:textId="77777777" w:rsidTr="005E1793">
        <w:trPr>
          <w:trHeight w:val="20"/>
        </w:trPr>
        <w:tc>
          <w:tcPr>
            <w:tcW w:w="4860" w:type="dxa"/>
          </w:tcPr>
          <w:p w14:paraId="7791B617" w14:textId="5C2F4E54" w:rsidR="00CC72B8" w:rsidRPr="000177EB" w:rsidRDefault="00CC72B8" w:rsidP="00CC72B8">
            <w:pPr>
              <w:spacing w:line="240" w:lineRule="auto"/>
              <w:ind w:left="160" w:right="-90" w:hanging="180"/>
              <w:rPr>
                <w:rFonts w:ascii="Times New Roman" w:hAnsi="Times New Roman" w:cs="Times New Roman"/>
                <w:sz w:val="22"/>
                <w:szCs w:val="22"/>
              </w:rPr>
            </w:pPr>
            <w:r w:rsidRPr="000177EB">
              <w:rPr>
                <w:rFonts w:ascii="Times New Roman" w:hAnsi="Times New Roman" w:cs="Times New Roman"/>
                <w:sz w:val="22"/>
              </w:rPr>
              <w:t xml:space="preserve">Forward exchange sale contract used for hedging    </w:t>
            </w:r>
            <w:r w:rsidRPr="000177EB">
              <w:rPr>
                <w:rFonts w:ascii="Times New Roman" w:hAnsi="Times New Roman" w:cs="Times New Roman"/>
                <w:sz w:val="22"/>
                <w:cs/>
              </w:rPr>
              <w:t xml:space="preserve">                    </w:t>
            </w:r>
            <w:r w:rsidRPr="000177EB">
              <w:rPr>
                <w:rFonts w:ascii="Times New Roman" w:hAnsi="Times New Roman" w:cs="Times New Roman"/>
                <w:sz w:val="22"/>
              </w:rPr>
              <w:t xml:space="preserve">  </w:t>
            </w:r>
          </w:p>
        </w:tc>
        <w:tc>
          <w:tcPr>
            <w:tcW w:w="1260" w:type="dxa"/>
            <w:vAlign w:val="bottom"/>
          </w:tcPr>
          <w:p w14:paraId="2C037895" w14:textId="45BA3C4B" w:rsidR="00CC72B8" w:rsidRPr="000177EB" w:rsidRDefault="00CC72B8" w:rsidP="00CC72B8">
            <w:pPr>
              <w:pStyle w:val="acctfourfigures"/>
              <w:tabs>
                <w:tab w:val="clear" w:pos="765"/>
                <w:tab w:val="decimal" w:pos="920"/>
              </w:tabs>
              <w:spacing w:line="240" w:lineRule="atLeast"/>
              <w:ind w:left="-43" w:right="-50"/>
              <w:rPr>
                <w:szCs w:val="22"/>
              </w:rPr>
            </w:pPr>
            <w:r w:rsidRPr="000177EB">
              <w:rPr>
                <w:szCs w:val="22"/>
              </w:rPr>
              <w:t>17,556</w:t>
            </w:r>
          </w:p>
        </w:tc>
        <w:tc>
          <w:tcPr>
            <w:tcW w:w="1170" w:type="dxa"/>
            <w:vAlign w:val="bottom"/>
          </w:tcPr>
          <w:p w14:paraId="1C35B915" w14:textId="06D3DF46" w:rsidR="00CC72B8" w:rsidRPr="000177EB" w:rsidRDefault="00CC72B8" w:rsidP="00CC72B8">
            <w:pPr>
              <w:pStyle w:val="acctfourfigures"/>
              <w:tabs>
                <w:tab w:val="clear" w:pos="765"/>
                <w:tab w:val="decimal" w:pos="578"/>
              </w:tabs>
              <w:spacing w:line="240" w:lineRule="atLeast"/>
              <w:ind w:left="-43" w:right="-50"/>
              <w:rPr>
                <w:szCs w:val="22"/>
              </w:rPr>
            </w:pPr>
            <w:r w:rsidRPr="000177EB">
              <w:rPr>
                <w:szCs w:val="22"/>
              </w:rPr>
              <w:t>-</w:t>
            </w:r>
          </w:p>
        </w:tc>
        <w:tc>
          <w:tcPr>
            <w:tcW w:w="1294" w:type="dxa"/>
            <w:vAlign w:val="bottom"/>
          </w:tcPr>
          <w:p w14:paraId="540A2302" w14:textId="0B8E2A68" w:rsidR="00CC72B8" w:rsidRPr="000177EB" w:rsidRDefault="00CC72B8" w:rsidP="00CC72B8">
            <w:pPr>
              <w:pStyle w:val="acctfourfigures"/>
              <w:tabs>
                <w:tab w:val="clear" w:pos="765"/>
                <w:tab w:val="decimal" w:pos="668"/>
              </w:tabs>
              <w:spacing w:line="240" w:lineRule="atLeast"/>
              <w:ind w:left="-43" w:right="-50"/>
              <w:rPr>
                <w:szCs w:val="22"/>
              </w:rPr>
            </w:pPr>
            <w:r w:rsidRPr="000177EB">
              <w:rPr>
                <w:szCs w:val="22"/>
              </w:rPr>
              <w:t>-</w:t>
            </w:r>
          </w:p>
        </w:tc>
        <w:tc>
          <w:tcPr>
            <w:tcW w:w="238" w:type="dxa"/>
            <w:vAlign w:val="bottom"/>
          </w:tcPr>
          <w:p w14:paraId="23EDEF67" w14:textId="77777777" w:rsidR="00CC72B8" w:rsidRPr="000177EB" w:rsidRDefault="00CC72B8" w:rsidP="00CC72B8">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1078" w:type="dxa"/>
            <w:vAlign w:val="bottom"/>
          </w:tcPr>
          <w:p w14:paraId="7A05F691" w14:textId="05BFEA0C" w:rsidR="00CC72B8" w:rsidRPr="000177EB" w:rsidRDefault="00CC72B8" w:rsidP="00CC72B8">
            <w:pPr>
              <w:pStyle w:val="acctfourfigures"/>
              <w:tabs>
                <w:tab w:val="clear" w:pos="765"/>
                <w:tab w:val="decimal" w:pos="860"/>
              </w:tabs>
              <w:spacing w:line="240" w:lineRule="atLeast"/>
              <w:ind w:left="-43" w:right="-50"/>
              <w:rPr>
                <w:szCs w:val="22"/>
              </w:rPr>
            </w:pPr>
            <w:r w:rsidRPr="000177EB">
              <w:rPr>
                <w:szCs w:val="22"/>
              </w:rPr>
              <w:t>17,556</w:t>
            </w:r>
          </w:p>
        </w:tc>
        <w:tc>
          <w:tcPr>
            <w:tcW w:w="236" w:type="dxa"/>
            <w:vAlign w:val="bottom"/>
          </w:tcPr>
          <w:p w14:paraId="51D102B3" w14:textId="77777777" w:rsidR="00CC72B8" w:rsidRPr="000177EB" w:rsidRDefault="00CC72B8" w:rsidP="00CC72B8">
            <w:pPr>
              <w:pStyle w:val="acctfourfigures"/>
              <w:tabs>
                <w:tab w:val="clear" w:pos="765"/>
                <w:tab w:val="decimal" w:pos="595"/>
                <w:tab w:val="decimal" w:pos="658"/>
              </w:tabs>
              <w:spacing w:line="240" w:lineRule="auto"/>
              <w:ind w:left="-43" w:right="-86"/>
              <w:rPr>
                <w:szCs w:val="22"/>
              </w:rPr>
            </w:pPr>
          </w:p>
        </w:tc>
        <w:tc>
          <w:tcPr>
            <w:tcW w:w="834" w:type="dxa"/>
            <w:vAlign w:val="bottom"/>
          </w:tcPr>
          <w:p w14:paraId="5A6167C4" w14:textId="60C43484" w:rsidR="00CC72B8" w:rsidRPr="000177EB" w:rsidRDefault="00CC72B8" w:rsidP="00CC72B8">
            <w:pPr>
              <w:pStyle w:val="acctfourfigures"/>
              <w:tabs>
                <w:tab w:val="clear" w:pos="765"/>
                <w:tab w:val="decimal" w:pos="0"/>
              </w:tabs>
              <w:spacing w:line="240" w:lineRule="auto"/>
              <w:ind w:left="-43" w:right="-86"/>
              <w:jc w:val="center"/>
              <w:rPr>
                <w:szCs w:val="22"/>
              </w:rPr>
            </w:pPr>
            <w:r w:rsidRPr="000177EB">
              <w:rPr>
                <w:szCs w:val="22"/>
              </w:rPr>
              <w:t>-</w:t>
            </w:r>
          </w:p>
        </w:tc>
        <w:tc>
          <w:tcPr>
            <w:tcW w:w="236" w:type="dxa"/>
            <w:vAlign w:val="bottom"/>
          </w:tcPr>
          <w:p w14:paraId="65D6A2C4" w14:textId="77777777" w:rsidR="00CC72B8" w:rsidRPr="000177EB" w:rsidRDefault="00CC72B8" w:rsidP="00CC72B8">
            <w:pPr>
              <w:pStyle w:val="acctfourfigures"/>
              <w:tabs>
                <w:tab w:val="clear" w:pos="765"/>
                <w:tab w:val="decimal" w:pos="595"/>
                <w:tab w:val="decimal" w:pos="658"/>
              </w:tabs>
              <w:spacing w:line="240" w:lineRule="auto"/>
              <w:ind w:left="-43" w:right="-86"/>
              <w:rPr>
                <w:szCs w:val="22"/>
              </w:rPr>
            </w:pPr>
          </w:p>
        </w:tc>
        <w:tc>
          <w:tcPr>
            <w:tcW w:w="844" w:type="dxa"/>
            <w:vAlign w:val="bottom"/>
          </w:tcPr>
          <w:p w14:paraId="762F2DDD" w14:textId="6EF7C76F" w:rsidR="00CC72B8" w:rsidRPr="000177EB" w:rsidRDefault="00CC72B8" w:rsidP="00CC72B8">
            <w:pPr>
              <w:pStyle w:val="acctfourfigures"/>
              <w:tabs>
                <w:tab w:val="clear" w:pos="765"/>
                <w:tab w:val="decimal" w:pos="630"/>
              </w:tabs>
              <w:spacing w:line="240" w:lineRule="atLeast"/>
              <w:ind w:left="-43" w:right="-50"/>
              <w:rPr>
                <w:szCs w:val="22"/>
              </w:rPr>
            </w:pPr>
            <w:r w:rsidRPr="000177EB">
              <w:rPr>
                <w:szCs w:val="22"/>
              </w:rPr>
              <w:t>17,556</w:t>
            </w:r>
          </w:p>
        </w:tc>
        <w:tc>
          <w:tcPr>
            <w:tcW w:w="236" w:type="dxa"/>
            <w:vAlign w:val="bottom"/>
          </w:tcPr>
          <w:p w14:paraId="0AFF705F" w14:textId="77777777" w:rsidR="00CC72B8" w:rsidRPr="000177EB" w:rsidRDefault="00CC72B8" w:rsidP="00CC72B8">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1034" w:type="dxa"/>
            <w:vAlign w:val="bottom"/>
          </w:tcPr>
          <w:p w14:paraId="0486B45F" w14:textId="5DBB5B96" w:rsidR="00CC72B8" w:rsidRPr="000177EB" w:rsidRDefault="00CC72B8" w:rsidP="00CC72B8">
            <w:pPr>
              <w:pStyle w:val="acctfourfigures"/>
              <w:tabs>
                <w:tab w:val="clear" w:pos="765"/>
                <w:tab w:val="decimal" w:pos="438"/>
              </w:tabs>
              <w:spacing w:line="240" w:lineRule="atLeast"/>
              <w:ind w:left="-43" w:right="-92"/>
              <w:rPr>
                <w:szCs w:val="22"/>
              </w:rPr>
            </w:pPr>
            <w:r w:rsidRPr="000177EB">
              <w:rPr>
                <w:szCs w:val="22"/>
              </w:rPr>
              <w:t>-</w:t>
            </w:r>
          </w:p>
        </w:tc>
        <w:tc>
          <w:tcPr>
            <w:tcW w:w="236" w:type="dxa"/>
            <w:vAlign w:val="bottom"/>
          </w:tcPr>
          <w:p w14:paraId="3EC25B68" w14:textId="77777777" w:rsidR="00CC72B8" w:rsidRPr="000177EB" w:rsidRDefault="00CC72B8" w:rsidP="00CC72B8">
            <w:pPr>
              <w:pStyle w:val="acctfourfigures"/>
              <w:tabs>
                <w:tab w:val="clear" w:pos="765"/>
                <w:tab w:val="decimal" w:pos="595"/>
                <w:tab w:val="decimal" w:pos="658"/>
              </w:tabs>
              <w:spacing w:line="240" w:lineRule="auto"/>
              <w:ind w:left="-43" w:right="-86"/>
              <w:rPr>
                <w:szCs w:val="22"/>
              </w:rPr>
            </w:pPr>
          </w:p>
        </w:tc>
        <w:tc>
          <w:tcPr>
            <w:tcW w:w="1084" w:type="dxa"/>
            <w:vAlign w:val="bottom"/>
          </w:tcPr>
          <w:p w14:paraId="413975C7" w14:textId="099E6CC8" w:rsidR="00CC72B8" w:rsidRPr="000177EB" w:rsidRDefault="00CC72B8" w:rsidP="00CC72B8">
            <w:pPr>
              <w:pStyle w:val="acctfourfigures"/>
              <w:tabs>
                <w:tab w:val="clear" w:pos="765"/>
                <w:tab w:val="decimal" w:pos="830"/>
              </w:tabs>
              <w:spacing w:line="240" w:lineRule="atLeast"/>
              <w:ind w:left="-43" w:right="-50"/>
              <w:rPr>
                <w:szCs w:val="22"/>
              </w:rPr>
            </w:pPr>
            <w:r w:rsidRPr="000177EB">
              <w:rPr>
                <w:szCs w:val="22"/>
              </w:rPr>
              <w:t>17,556</w:t>
            </w:r>
          </w:p>
        </w:tc>
      </w:tr>
      <w:tr w:rsidR="005E1793" w:rsidRPr="000177EB" w14:paraId="3D9BBF60" w14:textId="77777777" w:rsidTr="005E1793">
        <w:trPr>
          <w:trHeight w:val="20"/>
        </w:trPr>
        <w:tc>
          <w:tcPr>
            <w:tcW w:w="4860" w:type="dxa"/>
          </w:tcPr>
          <w:p w14:paraId="1E724986" w14:textId="77777777" w:rsidR="005E1793" w:rsidRPr="000177EB" w:rsidRDefault="005E1793" w:rsidP="005E1793">
            <w:pPr>
              <w:pStyle w:val="NoSpacing"/>
              <w:spacing w:line="240" w:lineRule="exact"/>
              <w:rPr>
                <w:rFonts w:ascii="Times New Roman" w:hAnsi="Times New Roman" w:cs="Times New Roman"/>
                <w:sz w:val="22"/>
              </w:rPr>
            </w:pPr>
          </w:p>
        </w:tc>
        <w:tc>
          <w:tcPr>
            <w:tcW w:w="1260" w:type="dxa"/>
            <w:vAlign w:val="bottom"/>
          </w:tcPr>
          <w:p w14:paraId="217B5241" w14:textId="77777777" w:rsidR="005E1793" w:rsidRPr="000177EB" w:rsidRDefault="005E1793" w:rsidP="005E1793">
            <w:pPr>
              <w:pStyle w:val="acctfourfigures"/>
              <w:tabs>
                <w:tab w:val="clear" w:pos="765"/>
                <w:tab w:val="decimal" w:pos="920"/>
              </w:tabs>
              <w:spacing w:line="240" w:lineRule="atLeast"/>
              <w:ind w:left="-43" w:right="-50"/>
              <w:rPr>
                <w:szCs w:val="22"/>
              </w:rPr>
            </w:pPr>
          </w:p>
        </w:tc>
        <w:tc>
          <w:tcPr>
            <w:tcW w:w="1170" w:type="dxa"/>
            <w:vAlign w:val="bottom"/>
          </w:tcPr>
          <w:p w14:paraId="130F4069" w14:textId="77777777" w:rsidR="005E1793" w:rsidRPr="000177EB" w:rsidRDefault="005E1793" w:rsidP="005E1793">
            <w:pPr>
              <w:pStyle w:val="acctfourfigures"/>
              <w:tabs>
                <w:tab w:val="clear" w:pos="765"/>
                <w:tab w:val="decimal" w:pos="668"/>
              </w:tabs>
              <w:spacing w:line="240" w:lineRule="atLeast"/>
              <w:ind w:left="-43" w:right="-50"/>
              <w:rPr>
                <w:szCs w:val="22"/>
              </w:rPr>
            </w:pPr>
          </w:p>
        </w:tc>
        <w:tc>
          <w:tcPr>
            <w:tcW w:w="1294" w:type="dxa"/>
            <w:vAlign w:val="bottom"/>
          </w:tcPr>
          <w:p w14:paraId="4B26C9D8" w14:textId="77777777" w:rsidR="005E1793" w:rsidRPr="000177EB" w:rsidRDefault="005E1793" w:rsidP="005E1793">
            <w:pPr>
              <w:pStyle w:val="acctfourfigures"/>
              <w:tabs>
                <w:tab w:val="clear" w:pos="765"/>
                <w:tab w:val="decimal" w:pos="668"/>
              </w:tabs>
              <w:spacing w:line="240" w:lineRule="atLeast"/>
              <w:ind w:left="-43" w:right="-50"/>
              <w:rPr>
                <w:szCs w:val="22"/>
              </w:rPr>
            </w:pPr>
          </w:p>
        </w:tc>
        <w:tc>
          <w:tcPr>
            <w:tcW w:w="238" w:type="dxa"/>
            <w:vAlign w:val="bottom"/>
          </w:tcPr>
          <w:p w14:paraId="2A1A4B2C" w14:textId="77777777" w:rsidR="005E1793" w:rsidRPr="000177EB" w:rsidRDefault="005E1793" w:rsidP="005E1793">
            <w:pPr>
              <w:tabs>
                <w:tab w:val="decimal" w:pos="595"/>
              </w:tabs>
              <w:ind w:left="-43" w:right="-86"/>
              <w:rPr>
                <w:rFonts w:ascii="Times New Roman" w:hAnsi="Times New Roman" w:cs="Times New Roman"/>
                <w:sz w:val="22"/>
                <w:szCs w:val="22"/>
                <w:lang w:val="en-GB" w:bidi="ar-SA"/>
              </w:rPr>
            </w:pPr>
          </w:p>
        </w:tc>
        <w:tc>
          <w:tcPr>
            <w:tcW w:w="1078" w:type="dxa"/>
            <w:vAlign w:val="bottom"/>
          </w:tcPr>
          <w:p w14:paraId="4DC29972" w14:textId="77777777" w:rsidR="005E1793" w:rsidRPr="000177EB" w:rsidRDefault="005E1793" w:rsidP="005E1793">
            <w:pPr>
              <w:pStyle w:val="acctfourfigures"/>
              <w:tabs>
                <w:tab w:val="clear" w:pos="765"/>
                <w:tab w:val="decimal" w:pos="920"/>
              </w:tabs>
              <w:spacing w:line="240" w:lineRule="atLeast"/>
              <w:ind w:left="-43" w:right="-50"/>
              <w:rPr>
                <w:szCs w:val="22"/>
              </w:rPr>
            </w:pPr>
          </w:p>
        </w:tc>
        <w:tc>
          <w:tcPr>
            <w:tcW w:w="236" w:type="dxa"/>
            <w:vAlign w:val="bottom"/>
          </w:tcPr>
          <w:p w14:paraId="3D8588AD" w14:textId="77777777" w:rsidR="005E1793" w:rsidRPr="000177EB" w:rsidRDefault="005E1793" w:rsidP="005E1793">
            <w:pPr>
              <w:pStyle w:val="acctfourfigures"/>
              <w:tabs>
                <w:tab w:val="clear" w:pos="765"/>
                <w:tab w:val="decimal" w:pos="595"/>
              </w:tabs>
              <w:spacing w:line="240" w:lineRule="atLeast"/>
              <w:ind w:left="-43" w:right="-86"/>
              <w:rPr>
                <w:szCs w:val="22"/>
              </w:rPr>
            </w:pPr>
          </w:p>
        </w:tc>
        <w:tc>
          <w:tcPr>
            <w:tcW w:w="834" w:type="dxa"/>
            <w:vAlign w:val="bottom"/>
          </w:tcPr>
          <w:p w14:paraId="46D91BA8" w14:textId="77777777" w:rsidR="005E1793" w:rsidRPr="000177EB" w:rsidRDefault="005E1793" w:rsidP="005E1793">
            <w:pPr>
              <w:pStyle w:val="acctfourfigures"/>
              <w:tabs>
                <w:tab w:val="clear" w:pos="765"/>
                <w:tab w:val="decimal" w:pos="0"/>
              </w:tabs>
              <w:spacing w:line="240" w:lineRule="atLeast"/>
              <w:ind w:left="-43" w:right="-86"/>
              <w:jc w:val="center"/>
              <w:rPr>
                <w:szCs w:val="22"/>
              </w:rPr>
            </w:pPr>
          </w:p>
        </w:tc>
        <w:tc>
          <w:tcPr>
            <w:tcW w:w="236" w:type="dxa"/>
            <w:vAlign w:val="bottom"/>
          </w:tcPr>
          <w:p w14:paraId="1206C876" w14:textId="77777777" w:rsidR="005E1793" w:rsidRPr="000177EB" w:rsidRDefault="005E1793" w:rsidP="005E1793">
            <w:pPr>
              <w:pStyle w:val="acctfourfigures"/>
              <w:tabs>
                <w:tab w:val="clear" w:pos="765"/>
                <w:tab w:val="decimal" w:pos="595"/>
              </w:tabs>
              <w:spacing w:line="240" w:lineRule="atLeast"/>
              <w:ind w:left="-43" w:right="-86"/>
              <w:rPr>
                <w:szCs w:val="22"/>
              </w:rPr>
            </w:pPr>
          </w:p>
        </w:tc>
        <w:tc>
          <w:tcPr>
            <w:tcW w:w="844" w:type="dxa"/>
            <w:vAlign w:val="bottom"/>
          </w:tcPr>
          <w:p w14:paraId="294514D6" w14:textId="77777777" w:rsidR="005E1793" w:rsidRPr="000177EB" w:rsidRDefault="005E1793" w:rsidP="005E1793">
            <w:pPr>
              <w:pStyle w:val="acctfourfigures"/>
              <w:tabs>
                <w:tab w:val="clear" w:pos="765"/>
                <w:tab w:val="decimal" w:pos="920"/>
              </w:tabs>
              <w:spacing w:line="240" w:lineRule="atLeast"/>
              <w:ind w:left="-43" w:right="-50"/>
              <w:rPr>
                <w:szCs w:val="22"/>
              </w:rPr>
            </w:pPr>
          </w:p>
        </w:tc>
        <w:tc>
          <w:tcPr>
            <w:tcW w:w="236" w:type="dxa"/>
            <w:vAlign w:val="bottom"/>
          </w:tcPr>
          <w:p w14:paraId="5A3D1189" w14:textId="77777777" w:rsidR="005E1793" w:rsidRPr="000177EB" w:rsidRDefault="005E1793" w:rsidP="005E1793">
            <w:pPr>
              <w:tabs>
                <w:tab w:val="decimal" w:pos="595"/>
              </w:tabs>
              <w:ind w:left="-43" w:right="-86"/>
              <w:rPr>
                <w:rFonts w:ascii="Times New Roman" w:hAnsi="Times New Roman" w:cs="Times New Roman"/>
                <w:sz w:val="22"/>
                <w:szCs w:val="22"/>
                <w:lang w:val="en-GB" w:bidi="ar-SA"/>
              </w:rPr>
            </w:pPr>
          </w:p>
        </w:tc>
        <w:tc>
          <w:tcPr>
            <w:tcW w:w="1034" w:type="dxa"/>
            <w:vAlign w:val="bottom"/>
          </w:tcPr>
          <w:p w14:paraId="73D68CA8" w14:textId="77777777" w:rsidR="005E1793" w:rsidRPr="000177EB" w:rsidRDefault="005E1793" w:rsidP="005E1793">
            <w:pPr>
              <w:pStyle w:val="acctfourfigures"/>
              <w:tabs>
                <w:tab w:val="clear" w:pos="765"/>
                <w:tab w:val="decimal" w:pos="438"/>
              </w:tabs>
              <w:spacing w:line="240" w:lineRule="atLeast"/>
              <w:ind w:left="-43" w:right="-92"/>
              <w:rPr>
                <w:szCs w:val="22"/>
              </w:rPr>
            </w:pPr>
          </w:p>
        </w:tc>
        <w:tc>
          <w:tcPr>
            <w:tcW w:w="236" w:type="dxa"/>
            <w:vAlign w:val="bottom"/>
          </w:tcPr>
          <w:p w14:paraId="08DF0BB6" w14:textId="77777777" w:rsidR="005E1793" w:rsidRPr="000177EB" w:rsidRDefault="005E1793" w:rsidP="005E1793">
            <w:pPr>
              <w:pStyle w:val="acctfourfigures"/>
              <w:tabs>
                <w:tab w:val="clear" w:pos="765"/>
                <w:tab w:val="decimal" w:pos="595"/>
              </w:tabs>
              <w:spacing w:line="240" w:lineRule="atLeast"/>
              <w:ind w:left="-43" w:right="-86"/>
              <w:rPr>
                <w:szCs w:val="22"/>
              </w:rPr>
            </w:pPr>
          </w:p>
        </w:tc>
        <w:tc>
          <w:tcPr>
            <w:tcW w:w="1084" w:type="dxa"/>
            <w:vAlign w:val="bottom"/>
          </w:tcPr>
          <w:p w14:paraId="6FD0F033" w14:textId="77777777" w:rsidR="005E1793" w:rsidRPr="000177EB" w:rsidRDefault="005E1793" w:rsidP="005E1793">
            <w:pPr>
              <w:pStyle w:val="acctfourfigures"/>
              <w:tabs>
                <w:tab w:val="clear" w:pos="765"/>
                <w:tab w:val="decimal" w:pos="920"/>
              </w:tabs>
              <w:spacing w:line="240" w:lineRule="atLeast"/>
              <w:ind w:left="-43" w:right="-50"/>
              <w:rPr>
                <w:szCs w:val="22"/>
              </w:rPr>
            </w:pPr>
          </w:p>
        </w:tc>
      </w:tr>
      <w:tr w:rsidR="005E1793" w:rsidRPr="000177EB" w14:paraId="0D4E1619" w14:textId="77777777" w:rsidTr="005E1793">
        <w:trPr>
          <w:trHeight w:val="20"/>
        </w:trPr>
        <w:tc>
          <w:tcPr>
            <w:tcW w:w="4860" w:type="dxa"/>
          </w:tcPr>
          <w:p w14:paraId="1B09A09E" w14:textId="230C96F4" w:rsidR="005E1793" w:rsidRPr="000177EB" w:rsidRDefault="005E1793" w:rsidP="005E1793">
            <w:pPr>
              <w:spacing w:line="240" w:lineRule="auto"/>
              <w:ind w:left="-14" w:right="-90"/>
              <w:rPr>
                <w:rFonts w:ascii="Times New Roman" w:hAnsi="Times New Roman"/>
                <w:sz w:val="22"/>
                <w:szCs w:val="28"/>
              </w:rPr>
            </w:pPr>
            <w:r w:rsidRPr="000177EB">
              <w:rPr>
                <w:rFonts w:ascii="Times New Roman" w:hAnsi="Times New Roman" w:cs="Times New Roman"/>
                <w:b/>
                <w:bCs/>
                <w:i/>
                <w:iCs/>
                <w:sz w:val="22"/>
                <w:szCs w:val="22"/>
              </w:rPr>
              <w:t>Financial liabilit</w:t>
            </w:r>
            <w:r w:rsidRPr="000177EB">
              <w:rPr>
                <w:rFonts w:ascii="Times New Roman" w:hAnsi="Times New Roman"/>
                <w:b/>
                <w:bCs/>
                <w:i/>
                <w:iCs/>
                <w:sz w:val="22"/>
                <w:szCs w:val="28"/>
              </w:rPr>
              <w:t>ies</w:t>
            </w:r>
          </w:p>
        </w:tc>
        <w:tc>
          <w:tcPr>
            <w:tcW w:w="1260" w:type="dxa"/>
            <w:vAlign w:val="bottom"/>
          </w:tcPr>
          <w:p w14:paraId="5B637F99" w14:textId="64DFE565" w:rsidR="005E1793" w:rsidRPr="000177EB" w:rsidRDefault="005E1793" w:rsidP="005E1793">
            <w:pPr>
              <w:pStyle w:val="acctfourfigures"/>
              <w:tabs>
                <w:tab w:val="clear" w:pos="765"/>
                <w:tab w:val="decimal" w:pos="695"/>
              </w:tabs>
              <w:spacing w:line="240" w:lineRule="atLeast"/>
              <w:ind w:left="-43" w:right="-50"/>
              <w:rPr>
                <w:szCs w:val="22"/>
              </w:rPr>
            </w:pPr>
          </w:p>
        </w:tc>
        <w:tc>
          <w:tcPr>
            <w:tcW w:w="1170" w:type="dxa"/>
            <w:vAlign w:val="bottom"/>
          </w:tcPr>
          <w:p w14:paraId="13230540" w14:textId="70436754" w:rsidR="005E1793" w:rsidRPr="000177EB" w:rsidRDefault="005E1793" w:rsidP="005E1793">
            <w:pPr>
              <w:pStyle w:val="acctfourfigures"/>
              <w:tabs>
                <w:tab w:val="clear" w:pos="765"/>
                <w:tab w:val="decimal" w:pos="578"/>
              </w:tabs>
              <w:spacing w:line="240" w:lineRule="atLeast"/>
              <w:ind w:left="-43" w:right="-50"/>
              <w:rPr>
                <w:szCs w:val="22"/>
              </w:rPr>
            </w:pPr>
          </w:p>
        </w:tc>
        <w:tc>
          <w:tcPr>
            <w:tcW w:w="1294" w:type="dxa"/>
            <w:vAlign w:val="bottom"/>
          </w:tcPr>
          <w:p w14:paraId="418D149C" w14:textId="68070478" w:rsidR="005E1793" w:rsidRPr="000177EB" w:rsidRDefault="005E1793" w:rsidP="005E1793">
            <w:pPr>
              <w:pStyle w:val="acctfourfigures"/>
              <w:tabs>
                <w:tab w:val="clear" w:pos="765"/>
                <w:tab w:val="decimal" w:pos="920"/>
              </w:tabs>
              <w:spacing w:line="240" w:lineRule="atLeast"/>
              <w:ind w:left="-43" w:right="-50"/>
              <w:rPr>
                <w:szCs w:val="22"/>
              </w:rPr>
            </w:pPr>
          </w:p>
        </w:tc>
        <w:tc>
          <w:tcPr>
            <w:tcW w:w="238" w:type="dxa"/>
            <w:vAlign w:val="bottom"/>
          </w:tcPr>
          <w:p w14:paraId="5C5C6C87" w14:textId="77777777" w:rsidR="005E1793" w:rsidRPr="000177EB" w:rsidRDefault="005E1793" w:rsidP="005E1793">
            <w:pPr>
              <w:tabs>
                <w:tab w:val="decimal" w:pos="595"/>
              </w:tabs>
              <w:ind w:left="-43" w:right="-86"/>
              <w:rPr>
                <w:rFonts w:ascii="Times New Roman" w:hAnsi="Times New Roman" w:cs="Times New Roman"/>
                <w:sz w:val="22"/>
                <w:szCs w:val="22"/>
                <w:lang w:val="en-GB" w:bidi="ar-SA"/>
              </w:rPr>
            </w:pPr>
          </w:p>
        </w:tc>
        <w:tc>
          <w:tcPr>
            <w:tcW w:w="1078" w:type="dxa"/>
            <w:vAlign w:val="bottom"/>
          </w:tcPr>
          <w:p w14:paraId="60BC584C" w14:textId="13F2E34F" w:rsidR="005E1793" w:rsidRPr="000177EB" w:rsidRDefault="005E1793" w:rsidP="005E1793">
            <w:pPr>
              <w:pStyle w:val="acctfourfigures"/>
              <w:tabs>
                <w:tab w:val="clear" w:pos="765"/>
                <w:tab w:val="decimal" w:pos="920"/>
              </w:tabs>
              <w:spacing w:line="240" w:lineRule="atLeast"/>
              <w:ind w:left="-43" w:right="-50"/>
              <w:rPr>
                <w:szCs w:val="22"/>
              </w:rPr>
            </w:pPr>
          </w:p>
        </w:tc>
        <w:tc>
          <w:tcPr>
            <w:tcW w:w="236" w:type="dxa"/>
            <w:vAlign w:val="bottom"/>
          </w:tcPr>
          <w:p w14:paraId="349452F9" w14:textId="77777777" w:rsidR="005E1793" w:rsidRPr="000177EB" w:rsidRDefault="005E1793" w:rsidP="005E1793">
            <w:pPr>
              <w:pStyle w:val="acctfourfigures"/>
              <w:tabs>
                <w:tab w:val="clear" w:pos="765"/>
                <w:tab w:val="decimal" w:pos="595"/>
              </w:tabs>
              <w:spacing w:line="240" w:lineRule="atLeast"/>
              <w:ind w:left="-43" w:right="-86"/>
              <w:rPr>
                <w:szCs w:val="22"/>
              </w:rPr>
            </w:pPr>
          </w:p>
        </w:tc>
        <w:tc>
          <w:tcPr>
            <w:tcW w:w="834" w:type="dxa"/>
            <w:vAlign w:val="bottom"/>
          </w:tcPr>
          <w:p w14:paraId="393FDB7F" w14:textId="34FAC8B7" w:rsidR="005E1793" w:rsidRPr="000177EB" w:rsidRDefault="005E1793" w:rsidP="005E1793">
            <w:pPr>
              <w:pStyle w:val="acctfourfigures"/>
              <w:tabs>
                <w:tab w:val="clear" w:pos="765"/>
                <w:tab w:val="decimal" w:pos="0"/>
              </w:tabs>
              <w:spacing w:line="240" w:lineRule="atLeast"/>
              <w:ind w:left="-43" w:right="-86"/>
              <w:jc w:val="center"/>
              <w:rPr>
                <w:szCs w:val="22"/>
              </w:rPr>
            </w:pPr>
          </w:p>
        </w:tc>
        <w:tc>
          <w:tcPr>
            <w:tcW w:w="236" w:type="dxa"/>
            <w:vAlign w:val="bottom"/>
          </w:tcPr>
          <w:p w14:paraId="61D46416" w14:textId="77777777" w:rsidR="005E1793" w:rsidRPr="000177EB" w:rsidRDefault="005E1793" w:rsidP="005E1793">
            <w:pPr>
              <w:pStyle w:val="acctfourfigures"/>
              <w:tabs>
                <w:tab w:val="clear" w:pos="765"/>
                <w:tab w:val="decimal" w:pos="595"/>
              </w:tabs>
              <w:spacing w:line="240" w:lineRule="atLeast"/>
              <w:ind w:left="-43" w:right="-86"/>
              <w:rPr>
                <w:szCs w:val="22"/>
              </w:rPr>
            </w:pPr>
          </w:p>
        </w:tc>
        <w:tc>
          <w:tcPr>
            <w:tcW w:w="844" w:type="dxa"/>
            <w:vAlign w:val="bottom"/>
          </w:tcPr>
          <w:p w14:paraId="2C108EBD" w14:textId="129338E8" w:rsidR="005E1793" w:rsidRPr="000177EB" w:rsidRDefault="005E1793" w:rsidP="005E1793">
            <w:pPr>
              <w:pStyle w:val="acctfourfigures"/>
              <w:tabs>
                <w:tab w:val="clear" w:pos="765"/>
                <w:tab w:val="decimal" w:pos="920"/>
              </w:tabs>
              <w:spacing w:line="240" w:lineRule="atLeast"/>
              <w:ind w:left="-43" w:right="-50"/>
              <w:rPr>
                <w:szCs w:val="22"/>
              </w:rPr>
            </w:pPr>
          </w:p>
        </w:tc>
        <w:tc>
          <w:tcPr>
            <w:tcW w:w="236" w:type="dxa"/>
            <w:vAlign w:val="bottom"/>
          </w:tcPr>
          <w:p w14:paraId="1240ADF9" w14:textId="77777777" w:rsidR="005E1793" w:rsidRPr="000177EB" w:rsidRDefault="005E1793" w:rsidP="005E1793">
            <w:pPr>
              <w:tabs>
                <w:tab w:val="decimal" w:pos="595"/>
              </w:tabs>
              <w:ind w:left="-43" w:right="-86"/>
              <w:rPr>
                <w:rFonts w:ascii="Times New Roman" w:hAnsi="Times New Roman" w:cs="Times New Roman"/>
                <w:sz w:val="22"/>
                <w:szCs w:val="22"/>
                <w:lang w:val="en-GB" w:bidi="ar-SA"/>
              </w:rPr>
            </w:pPr>
          </w:p>
        </w:tc>
        <w:tc>
          <w:tcPr>
            <w:tcW w:w="1034" w:type="dxa"/>
            <w:vAlign w:val="bottom"/>
          </w:tcPr>
          <w:p w14:paraId="565EDD9B" w14:textId="302EE851" w:rsidR="005E1793" w:rsidRPr="000177EB" w:rsidRDefault="005E1793" w:rsidP="005E1793">
            <w:pPr>
              <w:pStyle w:val="acctfourfigures"/>
              <w:tabs>
                <w:tab w:val="clear" w:pos="765"/>
                <w:tab w:val="decimal" w:pos="438"/>
              </w:tabs>
              <w:spacing w:line="240" w:lineRule="atLeast"/>
              <w:ind w:left="-43" w:right="-92"/>
              <w:rPr>
                <w:szCs w:val="22"/>
              </w:rPr>
            </w:pPr>
          </w:p>
        </w:tc>
        <w:tc>
          <w:tcPr>
            <w:tcW w:w="236" w:type="dxa"/>
            <w:vAlign w:val="bottom"/>
          </w:tcPr>
          <w:p w14:paraId="10686D56" w14:textId="77777777" w:rsidR="005E1793" w:rsidRPr="000177EB" w:rsidRDefault="005E1793" w:rsidP="005E1793">
            <w:pPr>
              <w:pStyle w:val="acctfourfigures"/>
              <w:tabs>
                <w:tab w:val="clear" w:pos="765"/>
                <w:tab w:val="decimal" w:pos="595"/>
              </w:tabs>
              <w:spacing w:line="240" w:lineRule="atLeast"/>
              <w:ind w:left="-43" w:right="-86"/>
              <w:rPr>
                <w:szCs w:val="22"/>
              </w:rPr>
            </w:pPr>
          </w:p>
        </w:tc>
        <w:tc>
          <w:tcPr>
            <w:tcW w:w="1084" w:type="dxa"/>
            <w:vAlign w:val="bottom"/>
          </w:tcPr>
          <w:p w14:paraId="1137308C" w14:textId="3624787B" w:rsidR="005E1793" w:rsidRPr="000177EB" w:rsidRDefault="005E1793" w:rsidP="005E1793">
            <w:pPr>
              <w:pStyle w:val="acctfourfigures"/>
              <w:tabs>
                <w:tab w:val="clear" w:pos="765"/>
                <w:tab w:val="decimal" w:pos="920"/>
              </w:tabs>
              <w:spacing w:line="240" w:lineRule="atLeast"/>
              <w:ind w:left="-43" w:right="-50"/>
              <w:rPr>
                <w:szCs w:val="22"/>
              </w:rPr>
            </w:pPr>
          </w:p>
        </w:tc>
      </w:tr>
      <w:tr w:rsidR="000177EB" w:rsidRPr="000177EB" w14:paraId="2337ED12" w14:textId="77777777" w:rsidTr="000F43D7">
        <w:trPr>
          <w:trHeight w:val="20"/>
        </w:trPr>
        <w:tc>
          <w:tcPr>
            <w:tcW w:w="4860" w:type="dxa"/>
          </w:tcPr>
          <w:p w14:paraId="07B26925" w14:textId="77777777" w:rsidR="000177EB" w:rsidRPr="000177EB" w:rsidRDefault="000177EB" w:rsidP="000177EB">
            <w:pPr>
              <w:pStyle w:val="NoSpacing"/>
              <w:spacing w:line="240" w:lineRule="exact"/>
              <w:ind w:left="160" w:hanging="160"/>
              <w:rPr>
                <w:rFonts w:ascii="Times New Roman" w:hAnsi="Times New Roman" w:cs="Times New Roman"/>
                <w:sz w:val="22"/>
              </w:rPr>
            </w:pPr>
            <w:r w:rsidRPr="000177EB">
              <w:rPr>
                <w:rFonts w:ascii="Times New Roman" w:hAnsi="Times New Roman" w:cs="Times New Roman"/>
                <w:sz w:val="22"/>
              </w:rPr>
              <w:t>Long-term borrowing from financial institution</w:t>
            </w:r>
          </w:p>
        </w:tc>
        <w:tc>
          <w:tcPr>
            <w:tcW w:w="1260" w:type="dxa"/>
            <w:vAlign w:val="bottom"/>
          </w:tcPr>
          <w:p w14:paraId="62785C6C" w14:textId="0FF7B33C" w:rsidR="000177EB" w:rsidRPr="000177EB" w:rsidRDefault="000177EB" w:rsidP="000177EB">
            <w:pPr>
              <w:pStyle w:val="acctfourfigures"/>
              <w:tabs>
                <w:tab w:val="clear" w:pos="765"/>
                <w:tab w:val="decimal" w:pos="695"/>
              </w:tabs>
              <w:spacing w:line="240" w:lineRule="atLeast"/>
              <w:ind w:left="-43" w:right="-50"/>
              <w:rPr>
                <w:szCs w:val="22"/>
              </w:rPr>
            </w:pPr>
            <w:r w:rsidRPr="000177EB">
              <w:rPr>
                <w:szCs w:val="22"/>
              </w:rPr>
              <w:t>-</w:t>
            </w:r>
          </w:p>
        </w:tc>
        <w:tc>
          <w:tcPr>
            <w:tcW w:w="1170" w:type="dxa"/>
            <w:vAlign w:val="bottom"/>
          </w:tcPr>
          <w:p w14:paraId="3E7E8CFA" w14:textId="1E4059DB" w:rsidR="000177EB" w:rsidRPr="000177EB" w:rsidRDefault="000177EB" w:rsidP="000177EB">
            <w:pPr>
              <w:pStyle w:val="acctfourfigures"/>
              <w:tabs>
                <w:tab w:val="clear" w:pos="765"/>
                <w:tab w:val="decimal" w:pos="578"/>
              </w:tabs>
              <w:spacing w:line="240" w:lineRule="atLeast"/>
              <w:ind w:left="-43" w:right="-50"/>
              <w:rPr>
                <w:szCs w:val="22"/>
              </w:rPr>
            </w:pPr>
            <w:r w:rsidRPr="000177EB">
              <w:rPr>
                <w:szCs w:val="22"/>
              </w:rPr>
              <w:t>-</w:t>
            </w:r>
          </w:p>
        </w:tc>
        <w:tc>
          <w:tcPr>
            <w:tcW w:w="1294" w:type="dxa"/>
            <w:vAlign w:val="bottom"/>
          </w:tcPr>
          <w:p w14:paraId="17F32252" w14:textId="68CF1790" w:rsidR="000177EB" w:rsidRPr="000177EB" w:rsidRDefault="000177EB" w:rsidP="000177EB">
            <w:pPr>
              <w:pStyle w:val="acctfourfigures"/>
              <w:tabs>
                <w:tab w:val="clear" w:pos="765"/>
                <w:tab w:val="decimal" w:pos="920"/>
              </w:tabs>
              <w:spacing w:line="240" w:lineRule="atLeast"/>
              <w:ind w:left="-43" w:right="-50"/>
              <w:rPr>
                <w:szCs w:val="22"/>
              </w:rPr>
            </w:pPr>
            <w:r w:rsidRPr="000177EB">
              <w:rPr>
                <w:szCs w:val="22"/>
              </w:rPr>
              <w:t>168,880</w:t>
            </w:r>
          </w:p>
        </w:tc>
        <w:tc>
          <w:tcPr>
            <w:tcW w:w="238" w:type="dxa"/>
            <w:vAlign w:val="bottom"/>
          </w:tcPr>
          <w:p w14:paraId="657872E9" w14:textId="77777777" w:rsidR="000177EB" w:rsidRPr="000177EB" w:rsidRDefault="000177EB" w:rsidP="000177EB">
            <w:pPr>
              <w:tabs>
                <w:tab w:val="clear" w:pos="680"/>
                <w:tab w:val="clear" w:pos="907"/>
                <w:tab w:val="decimal" w:pos="595"/>
                <w:tab w:val="decimal" w:pos="695"/>
              </w:tabs>
              <w:ind w:left="-43" w:right="-86"/>
              <w:rPr>
                <w:rFonts w:ascii="Times New Roman" w:hAnsi="Times New Roman" w:cs="Times New Roman"/>
                <w:sz w:val="22"/>
                <w:szCs w:val="22"/>
                <w:lang w:val="en-GB" w:bidi="ar-SA"/>
              </w:rPr>
            </w:pPr>
          </w:p>
        </w:tc>
        <w:tc>
          <w:tcPr>
            <w:tcW w:w="1078" w:type="dxa"/>
            <w:vAlign w:val="bottom"/>
          </w:tcPr>
          <w:p w14:paraId="58DD4DA7" w14:textId="6FE9105F" w:rsidR="000177EB" w:rsidRPr="000177EB" w:rsidRDefault="000177EB" w:rsidP="000177EB">
            <w:pPr>
              <w:pStyle w:val="acctfourfigures"/>
              <w:tabs>
                <w:tab w:val="clear" w:pos="765"/>
                <w:tab w:val="decimal" w:pos="920"/>
              </w:tabs>
              <w:spacing w:line="240" w:lineRule="atLeast"/>
              <w:ind w:left="-43" w:right="-50"/>
              <w:rPr>
                <w:szCs w:val="22"/>
              </w:rPr>
            </w:pPr>
            <w:r w:rsidRPr="000177EB">
              <w:rPr>
                <w:szCs w:val="22"/>
              </w:rPr>
              <w:t>168,880</w:t>
            </w:r>
          </w:p>
        </w:tc>
        <w:tc>
          <w:tcPr>
            <w:tcW w:w="236" w:type="dxa"/>
            <w:vAlign w:val="bottom"/>
          </w:tcPr>
          <w:p w14:paraId="3CF8E6EB" w14:textId="77777777" w:rsidR="000177EB" w:rsidRPr="000177EB" w:rsidRDefault="000177EB" w:rsidP="000177EB">
            <w:pPr>
              <w:pStyle w:val="acctfourfigures"/>
              <w:tabs>
                <w:tab w:val="clear" w:pos="765"/>
                <w:tab w:val="decimal" w:pos="595"/>
                <w:tab w:val="decimal" w:pos="695"/>
              </w:tabs>
              <w:spacing w:line="240" w:lineRule="atLeast"/>
              <w:ind w:left="-43" w:right="-86"/>
              <w:rPr>
                <w:szCs w:val="22"/>
              </w:rPr>
            </w:pPr>
          </w:p>
        </w:tc>
        <w:tc>
          <w:tcPr>
            <w:tcW w:w="834" w:type="dxa"/>
            <w:vAlign w:val="bottom"/>
          </w:tcPr>
          <w:p w14:paraId="33BFAAC0" w14:textId="5E5DD33E" w:rsidR="000177EB" w:rsidRPr="000177EB" w:rsidRDefault="000177EB" w:rsidP="000177EB">
            <w:pPr>
              <w:pStyle w:val="acctfourfigures"/>
              <w:tabs>
                <w:tab w:val="clear" w:pos="765"/>
                <w:tab w:val="decimal" w:pos="0"/>
                <w:tab w:val="decimal" w:pos="695"/>
              </w:tabs>
              <w:spacing w:line="240" w:lineRule="atLeast"/>
              <w:ind w:left="-43" w:right="-86"/>
              <w:jc w:val="center"/>
              <w:rPr>
                <w:szCs w:val="22"/>
              </w:rPr>
            </w:pPr>
            <w:r w:rsidRPr="000177EB">
              <w:rPr>
                <w:szCs w:val="22"/>
              </w:rPr>
              <w:t>-</w:t>
            </w:r>
          </w:p>
        </w:tc>
        <w:tc>
          <w:tcPr>
            <w:tcW w:w="236" w:type="dxa"/>
            <w:vAlign w:val="bottom"/>
          </w:tcPr>
          <w:p w14:paraId="5B06585F" w14:textId="77777777" w:rsidR="000177EB" w:rsidRPr="000177EB" w:rsidRDefault="000177EB" w:rsidP="000177EB">
            <w:pPr>
              <w:pStyle w:val="acctfourfigures"/>
              <w:tabs>
                <w:tab w:val="clear" w:pos="765"/>
                <w:tab w:val="decimal" w:pos="595"/>
                <w:tab w:val="decimal" w:pos="695"/>
              </w:tabs>
              <w:spacing w:line="240" w:lineRule="atLeast"/>
              <w:ind w:left="-43" w:right="-86"/>
              <w:rPr>
                <w:szCs w:val="22"/>
              </w:rPr>
            </w:pPr>
          </w:p>
        </w:tc>
        <w:tc>
          <w:tcPr>
            <w:tcW w:w="844" w:type="dxa"/>
            <w:vAlign w:val="bottom"/>
          </w:tcPr>
          <w:p w14:paraId="1D791F70" w14:textId="070EC805" w:rsidR="000177EB" w:rsidRPr="000177EB" w:rsidRDefault="000177EB" w:rsidP="000177EB">
            <w:pPr>
              <w:pStyle w:val="acctfourfigures"/>
              <w:tabs>
                <w:tab w:val="clear" w:pos="765"/>
                <w:tab w:val="decimal" w:pos="0"/>
              </w:tabs>
              <w:spacing w:line="240" w:lineRule="auto"/>
              <w:ind w:left="-43" w:right="-86"/>
              <w:jc w:val="center"/>
              <w:rPr>
                <w:szCs w:val="22"/>
              </w:rPr>
            </w:pPr>
            <w:r w:rsidRPr="000177EB">
              <w:rPr>
                <w:szCs w:val="22"/>
              </w:rPr>
              <w:t>-</w:t>
            </w:r>
          </w:p>
        </w:tc>
        <w:tc>
          <w:tcPr>
            <w:tcW w:w="236" w:type="dxa"/>
            <w:vAlign w:val="bottom"/>
          </w:tcPr>
          <w:p w14:paraId="4AB7C6E1" w14:textId="77777777" w:rsidR="000177EB" w:rsidRPr="000177EB" w:rsidRDefault="000177EB" w:rsidP="000177EB">
            <w:pPr>
              <w:tabs>
                <w:tab w:val="clear" w:pos="680"/>
                <w:tab w:val="clear" w:pos="907"/>
                <w:tab w:val="decimal" w:pos="595"/>
                <w:tab w:val="decimal" w:pos="695"/>
              </w:tabs>
              <w:ind w:left="-43" w:right="-86"/>
              <w:rPr>
                <w:rFonts w:ascii="Times New Roman" w:hAnsi="Times New Roman" w:cs="Times New Roman"/>
                <w:sz w:val="22"/>
                <w:szCs w:val="22"/>
                <w:lang w:val="en-GB" w:bidi="ar-SA"/>
              </w:rPr>
            </w:pPr>
          </w:p>
        </w:tc>
        <w:tc>
          <w:tcPr>
            <w:tcW w:w="1034" w:type="dxa"/>
            <w:vAlign w:val="bottom"/>
          </w:tcPr>
          <w:p w14:paraId="0755929D" w14:textId="188112BE" w:rsidR="000177EB" w:rsidRPr="000177EB" w:rsidRDefault="000177EB" w:rsidP="000177EB">
            <w:pPr>
              <w:pStyle w:val="acctfourfigures"/>
              <w:tabs>
                <w:tab w:val="clear" w:pos="765"/>
                <w:tab w:val="decimal" w:pos="920"/>
              </w:tabs>
              <w:spacing w:line="240" w:lineRule="atLeast"/>
              <w:ind w:left="-43" w:right="-50"/>
              <w:rPr>
                <w:szCs w:val="22"/>
              </w:rPr>
            </w:pPr>
            <w:r w:rsidRPr="000177EB">
              <w:rPr>
                <w:szCs w:val="22"/>
              </w:rPr>
              <w:t>168,259</w:t>
            </w:r>
          </w:p>
        </w:tc>
        <w:tc>
          <w:tcPr>
            <w:tcW w:w="236" w:type="dxa"/>
            <w:vAlign w:val="bottom"/>
          </w:tcPr>
          <w:p w14:paraId="78E64196" w14:textId="77777777" w:rsidR="000177EB" w:rsidRPr="000177EB" w:rsidRDefault="000177EB" w:rsidP="000177EB">
            <w:pPr>
              <w:pStyle w:val="acctfourfigures"/>
              <w:tabs>
                <w:tab w:val="clear" w:pos="765"/>
                <w:tab w:val="decimal" w:pos="595"/>
                <w:tab w:val="decimal" w:pos="695"/>
              </w:tabs>
              <w:spacing w:line="240" w:lineRule="atLeast"/>
              <w:ind w:left="-43" w:right="-86"/>
              <w:rPr>
                <w:szCs w:val="22"/>
              </w:rPr>
            </w:pPr>
          </w:p>
        </w:tc>
        <w:tc>
          <w:tcPr>
            <w:tcW w:w="1084" w:type="dxa"/>
            <w:vAlign w:val="bottom"/>
          </w:tcPr>
          <w:p w14:paraId="346F0C4E" w14:textId="0CDEEB6C" w:rsidR="000177EB" w:rsidRPr="000177EB" w:rsidRDefault="000177EB" w:rsidP="000177EB">
            <w:pPr>
              <w:pStyle w:val="acctfourfigures"/>
              <w:tabs>
                <w:tab w:val="clear" w:pos="765"/>
                <w:tab w:val="decimal" w:pos="920"/>
              </w:tabs>
              <w:spacing w:line="240" w:lineRule="atLeast"/>
              <w:ind w:left="-43" w:right="-50"/>
              <w:rPr>
                <w:szCs w:val="22"/>
              </w:rPr>
            </w:pPr>
            <w:r w:rsidRPr="000177EB">
              <w:rPr>
                <w:szCs w:val="22"/>
              </w:rPr>
              <w:t>168,259</w:t>
            </w:r>
          </w:p>
        </w:tc>
      </w:tr>
      <w:tr w:rsidR="000177EB" w14:paraId="40C42813" w14:textId="77777777" w:rsidTr="005E1793">
        <w:trPr>
          <w:trHeight w:val="20"/>
        </w:trPr>
        <w:tc>
          <w:tcPr>
            <w:tcW w:w="4860" w:type="dxa"/>
          </w:tcPr>
          <w:p w14:paraId="338E921F" w14:textId="77777777" w:rsidR="000177EB" w:rsidRPr="000177EB" w:rsidRDefault="000177EB" w:rsidP="000177EB">
            <w:pPr>
              <w:pStyle w:val="NoSpacing"/>
              <w:spacing w:line="240" w:lineRule="exact"/>
              <w:ind w:left="160" w:hanging="160"/>
              <w:rPr>
                <w:rFonts w:ascii="Times New Roman" w:hAnsi="Times New Roman" w:cs="Times New Roman"/>
                <w:sz w:val="22"/>
              </w:rPr>
            </w:pPr>
            <w:r w:rsidRPr="000177EB">
              <w:rPr>
                <w:rFonts w:ascii="Times New Roman" w:hAnsi="Times New Roman" w:cs="Times New Roman"/>
                <w:sz w:val="22"/>
              </w:rPr>
              <w:t>Interest rate swaps used for hedging</w:t>
            </w:r>
          </w:p>
        </w:tc>
        <w:tc>
          <w:tcPr>
            <w:tcW w:w="1260" w:type="dxa"/>
            <w:vAlign w:val="bottom"/>
          </w:tcPr>
          <w:p w14:paraId="7F888D25" w14:textId="44163980" w:rsidR="000177EB" w:rsidRPr="000177EB" w:rsidRDefault="000177EB" w:rsidP="000177EB">
            <w:pPr>
              <w:pStyle w:val="acctfourfigures"/>
              <w:tabs>
                <w:tab w:val="clear" w:pos="765"/>
                <w:tab w:val="decimal" w:pos="920"/>
              </w:tabs>
              <w:spacing w:line="240" w:lineRule="atLeast"/>
              <w:ind w:left="-43" w:right="-50"/>
              <w:rPr>
                <w:szCs w:val="22"/>
              </w:rPr>
            </w:pPr>
            <w:r w:rsidRPr="000177EB">
              <w:rPr>
                <w:szCs w:val="22"/>
              </w:rPr>
              <w:t>2,671</w:t>
            </w:r>
          </w:p>
        </w:tc>
        <w:tc>
          <w:tcPr>
            <w:tcW w:w="1170" w:type="dxa"/>
            <w:vAlign w:val="bottom"/>
          </w:tcPr>
          <w:p w14:paraId="349BB522" w14:textId="1D4ECEF1" w:rsidR="000177EB" w:rsidRPr="000177EB" w:rsidRDefault="000177EB" w:rsidP="000177EB">
            <w:pPr>
              <w:pStyle w:val="acctfourfigures"/>
              <w:tabs>
                <w:tab w:val="clear" w:pos="765"/>
                <w:tab w:val="decimal" w:pos="578"/>
              </w:tabs>
              <w:spacing w:line="240" w:lineRule="atLeast"/>
              <w:ind w:left="-43" w:right="-50"/>
              <w:rPr>
                <w:szCs w:val="22"/>
              </w:rPr>
            </w:pPr>
            <w:r w:rsidRPr="000177EB">
              <w:rPr>
                <w:szCs w:val="22"/>
              </w:rPr>
              <w:t>-</w:t>
            </w:r>
          </w:p>
        </w:tc>
        <w:tc>
          <w:tcPr>
            <w:tcW w:w="1294" w:type="dxa"/>
            <w:vAlign w:val="bottom"/>
          </w:tcPr>
          <w:p w14:paraId="5480BA62" w14:textId="1F4997C2" w:rsidR="000177EB" w:rsidRPr="000177EB" w:rsidRDefault="000177EB" w:rsidP="000177EB">
            <w:pPr>
              <w:pStyle w:val="acctfourfigures"/>
              <w:tabs>
                <w:tab w:val="clear" w:pos="765"/>
                <w:tab w:val="decimal" w:pos="668"/>
              </w:tabs>
              <w:spacing w:line="240" w:lineRule="atLeast"/>
              <w:ind w:left="-43" w:right="-50"/>
              <w:rPr>
                <w:szCs w:val="22"/>
              </w:rPr>
            </w:pPr>
            <w:r w:rsidRPr="000177EB">
              <w:rPr>
                <w:szCs w:val="22"/>
              </w:rPr>
              <w:t>-</w:t>
            </w:r>
          </w:p>
        </w:tc>
        <w:tc>
          <w:tcPr>
            <w:tcW w:w="238" w:type="dxa"/>
            <w:vAlign w:val="bottom"/>
          </w:tcPr>
          <w:p w14:paraId="697B240E" w14:textId="77777777" w:rsidR="000177EB" w:rsidRPr="000177EB" w:rsidRDefault="000177EB" w:rsidP="000177EB">
            <w:pPr>
              <w:tabs>
                <w:tab w:val="decimal" w:pos="595"/>
              </w:tabs>
              <w:ind w:left="-43" w:right="-86"/>
              <w:rPr>
                <w:rFonts w:ascii="Times New Roman" w:hAnsi="Times New Roman" w:cs="Times New Roman"/>
                <w:sz w:val="22"/>
                <w:szCs w:val="22"/>
                <w:lang w:val="en-GB" w:bidi="ar-SA"/>
              </w:rPr>
            </w:pPr>
          </w:p>
        </w:tc>
        <w:tc>
          <w:tcPr>
            <w:tcW w:w="1078" w:type="dxa"/>
            <w:vAlign w:val="bottom"/>
          </w:tcPr>
          <w:p w14:paraId="342320DA" w14:textId="3DAD21FB" w:rsidR="000177EB" w:rsidRPr="000177EB" w:rsidRDefault="000177EB" w:rsidP="000177EB">
            <w:pPr>
              <w:pStyle w:val="acctfourfigures"/>
              <w:tabs>
                <w:tab w:val="clear" w:pos="765"/>
                <w:tab w:val="decimal" w:pos="920"/>
              </w:tabs>
              <w:spacing w:line="240" w:lineRule="atLeast"/>
              <w:ind w:left="-43" w:right="-50"/>
              <w:rPr>
                <w:szCs w:val="22"/>
              </w:rPr>
            </w:pPr>
            <w:r w:rsidRPr="000177EB">
              <w:rPr>
                <w:szCs w:val="22"/>
              </w:rPr>
              <w:t>2,671</w:t>
            </w:r>
          </w:p>
        </w:tc>
        <w:tc>
          <w:tcPr>
            <w:tcW w:w="236" w:type="dxa"/>
            <w:vAlign w:val="bottom"/>
          </w:tcPr>
          <w:p w14:paraId="42B01706" w14:textId="77777777" w:rsidR="000177EB" w:rsidRPr="000177EB" w:rsidRDefault="000177EB" w:rsidP="000177EB">
            <w:pPr>
              <w:pStyle w:val="acctfourfigures"/>
              <w:tabs>
                <w:tab w:val="clear" w:pos="765"/>
                <w:tab w:val="decimal" w:pos="595"/>
              </w:tabs>
              <w:spacing w:line="240" w:lineRule="atLeast"/>
              <w:ind w:left="-43" w:right="-86"/>
              <w:rPr>
                <w:szCs w:val="22"/>
              </w:rPr>
            </w:pPr>
          </w:p>
        </w:tc>
        <w:tc>
          <w:tcPr>
            <w:tcW w:w="834" w:type="dxa"/>
            <w:vAlign w:val="bottom"/>
          </w:tcPr>
          <w:p w14:paraId="7870141F" w14:textId="581C530E" w:rsidR="000177EB" w:rsidRPr="000177EB" w:rsidRDefault="000177EB" w:rsidP="000177EB">
            <w:pPr>
              <w:pStyle w:val="acctfourfigures"/>
              <w:tabs>
                <w:tab w:val="clear" w:pos="765"/>
                <w:tab w:val="decimal" w:pos="0"/>
              </w:tabs>
              <w:spacing w:line="240" w:lineRule="atLeast"/>
              <w:ind w:left="-43" w:right="-86"/>
              <w:jc w:val="center"/>
              <w:rPr>
                <w:szCs w:val="22"/>
              </w:rPr>
            </w:pPr>
            <w:r w:rsidRPr="000177EB">
              <w:rPr>
                <w:szCs w:val="22"/>
              </w:rPr>
              <w:t>-</w:t>
            </w:r>
          </w:p>
        </w:tc>
        <w:tc>
          <w:tcPr>
            <w:tcW w:w="236" w:type="dxa"/>
            <w:vAlign w:val="bottom"/>
          </w:tcPr>
          <w:p w14:paraId="7EC0EC62" w14:textId="77777777" w:rsidR="000177EB" w:rsidRPr="000177EB" w:rsidRDefault="000177EB" w:rsidP="000177EB">
            <w:pPr>
              <w:pStyle w:val="acctfourfigures"/>
              <w:tabs>
                <w:tab w:val="clear" w:pos="765"/>
                <w:tab w:val="decimal" w:pos="595"/>
              </w:tabs>
              <w:spacing w:line="240" w:lineRule="atLeast"/>
              <w:ind w:left="-43" w:right="-86"/>
              <w:rPr>
                <w:szCs w:val="22"/>
              </w:rPr>
            </w:pPr>
          </w:p>
        </w:tc>
        <w:tc>
          <w:tcPr>
            <w:tcW w:w="844" w:type="dxa"/>
            <w:vAlign w:val="bottom"/>
          </w:tcPr>
          <w:p w14:paraId="4A396702" w14:textId="2FFC7D82" w:rsidR="000177EB" w:rsidRPr="000177EB" w:rsidRDefault="000177EB" w:rsidP="000177EB">
            <w:pPr>
              <w:pStyle w:val="acctfourfigures"/>
              <w:tabs>
                <w:tab w:val="clear" w:pos="765"/>
                <w:tab w:val="decimal" w:pos="695"/>
              </w:tabs>
              <w:spacing w:line="240" w:lineRule="atLeast"/>
              <w:ind w:left="-43" w:right="-50"/>
              <w:rPr>
                <w:szCs w:val="22"/>
              </w:rPr>
            </w:pPr>
            <w:r w:rsidRPr="000177EB">
              <w:rPr>
                <w:szCs w:val="22"/>
              </w:rPr>
              <w:t>2,671</w:t>
            </w:r>
          </w:p>
        </w:tc>
        <w:tc>
          <w:tcPr>
            <w:tcW w:w="236" w:type="dxa"/>
            <w:vAlign w:val="bottom"/>
          </w:tcPr>
          <w:p w14:paraId="173197DD" w14:textId="77777777" w:rsidR="000177EB" w:rsidRPr="000177EB" w:rsidRDefault="000177EB" w:rsidP="000177EB">
            <w:pPr>
              <w:tabs>
                <w:tab w:val="decimal" w:pos="595"/>
              </w:tabs>
              <w:ind w:left="-43" w:right="-86"/>
              <w:rPr>
                <w:rFonts w:ascii="Times New Roman" w:hAnsi="Times New Roman" w:cs="Times New Roman"/>
                <w:sz w:val="22"/>
                <w:szCs w:val="22"/>
                <w:lang w:val="en-GB" w:bidi="ar-SA"/>
              </w:rPr>
            </w:pPr>
          </w:p>
        </w:tc>
        <w:tc>
          <w:tcPr>
            <w:tcW w:w="1034" w:type="dxa"/>
            <w:vAlign w:val="bottom"/>
          </w:tcPr>
          <w:p w14:paraId="649BAE7B" w14:textId="17728C33" w:rsidR="000177EB" w:rsidRPr="000177EB" w:rsidRDefault="000177EB" w:rsidP="000177EB">
            <w:pPr>
              <w:pStyle w:val="acctfourfigures"/>
              <w:tabs>
                <w:tab w:val="clear" w:pos="765"/>
                <w:tab w:val="decimal" w:pos="438"/>
              </w:tabs>
              <w:spacing w:line="240" w:lineRule="atLeast"/>
              <w:ind w:left="-43" w:right="-92"/>
              <w:rPr>
                <w:szCs w:val="22"/>
              </w:rPr>
            </w:pPr>
            <w:r w:rsidRPr="000177EB">
              <w:rPr>
                <w:szCs w:val="22"/>
              </w:rPr>
              <w:t>-</w:t>
            </w:r>
          </w:p>
        </w:tc>
        <w:tc>
          <w:tcPr>
            <w:tcW w:w="236" w:type="dxa"/>
            <w:vAlign w:val="bottom"/>
          </w:tcPr>
          <w:p w14:paraId="4381A38A" w14:textId="77777777" w:rsidR="000177EB" w:rsidRPr="000177EB" w:rsidRDefault="000177EB" w:rsidP="000177EB">
            <w:pPr>
              <w:pStyle w:val="acctfourfigures"/>
              <w:tabs>
                <w:tab w:val="clear" w:pos="765"/>
                <w:tab w:val="decimal" w:pos="595"/>
              </w:tabs>
              <w:spacing w:line="240" w:lineRule="atLeast"/>
              <w:ind w:left="-43" w:right="-86"/>
              <w:rPr>
                <w:szCs w:val="22"/>
              </w:rPr>
            </w:pPr>
          </w:p>
        </w:tc>
        <w:tc>
          <w:tcPr>
            <w:tcW w:w="1084" w:type="dxa"/>
            <w:vAlign w:val="bottom"/>
          </w:tcPr>
          <w:p w14:paraId="5F6BAC77" w14:textId="67B27AAB" w:rsidR="000177EB" w:rsidRPr="000177EB" w:rsidRDefault="000177EB" w:rsidP="000177EB">
            <w:pPr>
              <w:pStyle w:val="acctfourfigures"/>
              <w:tabs>
                <w:tab w:val="clear" w:pos="765"/>
                <w:tab w:val="decimal" w:pos="920"/>
              </w:tabs>
              <w:spacing w:line="240" w:lineRule="atLeast"/>
              <w:ind w:left="-43" w:right="-50"/>
              <w:rPr>
                <w:szCs w:val="22"/>
              </w:rPr>
            </w:pPr>
            <w:r w:rsidRPr="000177EB">
              <w:rPr>
                <w:szCs w:val="22"/>
              </w:rPr>
              <w:t>2,671</w:t>
            </w:r>
          </w:p>
        </w:tc>
      </w:tr>
    </w:tbl>
    <w:p w14:paraId="3EBB73EF" w14:textId="385B69B9" w:rsidR="00695841" w:rsidRPr="00695841" w:rsidRDefault="00695841">
      <w:pPr>
        <w:rPr>
          <w:rFonts w:ascii="Times New Roman" w:hAnsi="Times New Roman" w:cs="Times New Roman"/>
        </w:rPr>
      </w:pPr>
    </w:p>
    <w:p w14:paraId="030A8EDA" w14:textId="77777777" w:rsidR="00BA0DC4" w:rsidRDefault="00BA0DC4" w:rsidP="00F1130D">
      <w:pPr>
        <w:pStyle w:val="acctfourfigures"/>
        <w:tabs>
          <w:tab w:val="clear" w:pos="765"/>
          <w:tab w:val="decimal" w:pos="668"/>
        </w:tabs>
        <w:spacing w:line="240" w:lineRule="atLeast"/>
        <w:ind w:left="-43" w:right="-50"/>
        <w:rPr>
          <w:i/>
          <w:iCs/>
          <w:szCs w:val="22"/>
          <w:lang w:val="en-US"/>
        </w:rPr>
      </w:pPr>
    </w:p>
    <w:p w14:paraId="471701A2" w14:textId="77777777" w:rsidR="00A61A82" w:rsidRDefault="00A61A82" w:rsidP="00A61A82">
      <w:pPr>
        <w:spacing w:line="240" w:lineRule="auto"/>
        <w:ind w:left="540"/>
        <w:rPr>
          <w:rFonts w:ascii="Times New Roman" w:hAnsi="Times New Roman" w:cs="Times New Roman"/>
          <w:sz w:val="22"/>
          <w:szCs w:val="22"/>
        </w:rPr>
      </w:pPr>
      <w:r w:rsidRPr="00A61A82">
        <w:rPr>
          <w:rFonts w:ascii="Times New Roman" w:hAnsi="Times New Roman"/>
          <w:i/>
          <w:iCs/>
          <w:sz w:val="22"/>
          <w:szCs w:val="28"/>
        </w:rPr>
        <w:t>Investment in debt mutual fund</w:t>
      </w:r>
    </w:p>
    <w:p w14:paraId="58A685C9" w14:textId="1DB528B5" w:rsidR="00A61A82" w:rsidRDefault="00A61A82" w:rsidP="008D3F24">
      <w:pPr>
        <w:spacing w:line="240" w:lineRule="auto"/>
        <w:ind w:left="540"/>
        <w:rPr>
          <w:rFonts w:ascii="Times New Roman" w:hAnsi="Times New Roman" w:cs="Times New Roman"/>
          <w:sz w:val="22"/>
          <w:szCs w:val="22"/>
        </w:rPr>
      </w:pPr>
      <w:r w:rsidRPr="00325C66">
        <w:rPr>
          <w:rFonts w:ascii="Times New Roman" w:hAnsi="Times New Roman" w:cs="Times New Roman"/>
          <w:sz w:val="22"/>
          <w:szCs w:val="22"/>
        </w:rPr>
        <w:br/>
        <w:t>On</w:t>
      </w:r>
      <w:r w:rsidR="004356A5">
        <w:rPr>
          <w:rFonts w:ascii="Times New Roman" w:hAnsi="Times New Roman" w:cstheme="minorBidi" w:hint="cs"/>
          <w:sz w:val="22"/>
          <w:szCs w:val="22"/>
          <w:cs/>
        </w:rPr>
        <w:t xml:space="preserve"> </w:t>
      </w:r>
      <w:r w:rsidR="00911B5D">
        <w:rPr>
          <w:rFonts w:ascii="Times New Roman" w:hAnsi="Times New Roman" w:cstheme="minorBidi"/>
          <w:sz w:val="22"/>
          <w:szCs w:val="22"/>
        </w:rPr>
        <w:t xml:space="preserve">11 </w:t>
      </w:r>
      <w:r w:rsidR="00F70BA4">
        <w:rPr>
          <w:rFonts w:ascii="Times New Roman" w:hAnsi="Times New Roman" w:cstheme="minorBidi"/>
          <w:sz w:val="22"/>
          <w:szCs w:val="22"/>
        </w:rPr>
        <w:t>February</w:t>
      </w:r>
      <w:r w:rsidRPr="00F70BA4">
        <w:rPr>
          <w:rFonts w:ascii="Times New Roman" w:hAnsi="Times New Roman" w:cs="Times New Roman"/>
          <w:sz w:val="22"/>
          <w:szCs w:val="22"/>
        </w:rPr>
        <w:t xml:space="preserve"> 2026,</w:t>
      </w:r>
      <w:r w:rsidRPr="00325C66">
        <w:rPr>
          <w:rFonts w:ascii="Times New Roman" w:hAnsi="Times New Roman" w:cs="Times New Roman"/>
          <w:sz w:val="22"/>
          <w:szCs w:val="22"/>
        </w:rPr>
        <w:t xml:space="preserve"> the </w:t>
      </w:r>
      <w:r w:rsidR="00612EAF">
        <w:rPr>
          <w:rFonts w:ascii="Times New Roman" w:hAnsi="Times New Roman"/>
          <w:sz w:val="22"/>
          <w:szCs w:val="28"/>
        </w:rPr>
        <w:t>Group</w:t>
      </w:r>
      <w:r w:rsidRPr="00325C66">
        <w:rPr>
          <w:rFonts w:ascii="Times New Roman" w:hAnsi="Times New Roman" w:cs="Times New Roman"/>
          <w:sz w:val="22"/>
          <w:szCs w:val="22"/>
        </w:rPr>
        <w:t xml:space="preserve"> invested in </w:t>
      </w:r>
      <w:r w:rsidR="008D3F24" w:rsidRPr="008D3F24">
        <w:rPr>
          <w:rFonts w:ascii="Times New Roman" w:hAnsi="Times New Roman" w:cs="Times New Roman"/>
          <w:sz w:val="22"/>
          <w:szCs w:val="22"/>
        </w:rPr>
        <w:t xml:space="preserve">debt mutual </w:t>
      </w:r>
      <w:proofErr w:type="gramStart"/>
      <w:r w:rsidR="008D3F24" w:rsidRPr="008D3F24">
        <w:rPr>
          <w:rFonts w:ascii="Times New Roman" w:hAnsi="Times New Roman" w:cs="Times New Roman"/>
          <w:sz w:val="22"/>
          <w:szCs w:val="22"/>
        </w:rPr>
        <w:t>fund</w:t>
      </w:r>
      <w:proofErr w:type="gramEnd"/>
      <w:r w:rsidRPr="00325C66">
        <w:rPr>
          <w:rFonts w:ascii="Times New Roman" w:hAnsi="Times New Roman" w:cs="Times New Roman"/>
          <w:sz w:val="22"/>
          <w:szCs w:val="22"/>
        </w:rPr>
        <w:t xml:space="preserve">, totaling </w:t>
      </w:r>
      <w:proofErr w:type="gramStart"/>
      <w:r w:rsidRPr="00325C66">
        <w:rPr>
          <w:rFonts w:ascii="Times New Roman" w:hAnsi="Times New Roman" w:cs="Times New Roman"/>
          <w:sz w:val="22"/>
          <w:szCs w:val="22"/>
        </w:rPr>
        <w:t xml:space="preserve">Baht </w:t>
      </w:r>
      <w:r>
        <w:rPr>
          <w:rFonts w:ascii="Times New Roman" w:hAnsi="Times New Roman" w:cs="Times New Roman"/>
          <w:sz w:val="22"/>
          <w:szCs w:val="22"/>
        </w:rPr>
        <w:t>30</w:t>
      </w:r>
      <w:r w:rsidRPr="00325C66">
        <w:rPr>
          <w:rFonts w:ascii="Times New Roman" w:hAnsi="Times New Roman" w:cs="Times New Roman"/>
          <w:sz w:val="22"/>
          <w:szCs w:val="22"/>
        </w:rPr>
        <w:t xml:space="preserve"> million</w:t>
      </w:r>
      <w:proofErr w:type="gramEnd"/>
      <w:r w:rsidRPr="00325C66">
        <w:rPr>
          <w:rFonts w:ascii="Times New Roman" w:hAnsi="Times New Roman" w:cs="Times New Roman"/>
          <w:sz w:val="22"/>
          <w:szCs w:val="22"/>
        </w:rPr>
        <w:t xml:space="preserve">. </w:t>
      </w:r>
      <w:r>
        <w:rPr>
          <w:rFonts w:ascii="Times New Roman" w:hAnsi="Times New Roman" w:cs="Times New Roman"/>
          <w:sz w:val="22"/>
          <w:szCs w:val="22"/>
        </w:rPr>
        <w:t>T</w:t>
      </w:r>
      <w:r w:rsidRPr="00325C66">
        <w:rPr>
          <w:rFonts w:ascii="Times New Roman" w:hAnsi="Times New Roman" w:cs="Times New Roman"/>
          <w:sz w:val="22"/>
          <w:szCs w:val="22"/>
        </w:rPr>
        <w:t xml:space="preserve">he </w:t>
      </w:r>
      <w:r w:rsidR="00612EAF">
        <w:rPr>
          <w:rFonts w:ascii="Times New Roman" w:hAnsi="Times New Roman"/>
          <w:sz w:val="22"/>
          <w:szCs w:val="28"/>
        </w:rPr>
        <w:t>Group</w:t>
      </w:r>
      <w:r w:rsidRPr="00325C66">
        <w:rPr>
          <w:rFonts w:ascii="Times New Roman" w:hAnsi="Times New Roman" w:cs="Times New Roman"/>
          <w:sz w:val="22"/>
          <w:szCs w:val="22"/>
        </w:rPr>
        <w:t xml:space="preserve"> reco</w:t>
      </w:r>
      <w:r w:rsidR="00256EC8">
        <w:rPr>
          <w:rFonts w:ascii="Times New Roman" w:hAnsi="Times New Roman" w:cs="Times New Roman"/>
          <w:sz w:val="22"/>
          <w:szCs w:val="22"/>
        </w:rPr>
        <w:t xml:space="preserve">gnised </w:t>
      </w:r>
      <w:r>
        <w:rPr>
          <w:rFonts w:ascii="Times New Roman" w:hAnsi="Times New Roman" w:cs="Times New Roman"/>
          <w:sz w:val="22"/>
          <w:szCs w:val="22"/>
        </w:rPr>
        <w:t>gain (</w:t>
      </w:r>
      <w:r w:rsidRPr="00325C66">
        <w:rPr>
          <w:rFonts w:ascii="Times New Roman" w:hAnsi="Times New Roman" w:cs="Times New Roman"/>
          <w:sz w:val="22"/>
          <w:szCs w:val="22"/>
        </w:rPr>
        <w:t>loss</w:t>
      </w:r>
      <w:r>
        <w:rPr>
          <w:rFonts w:ascii="Times New Roman" w:hAnsi="Times New Roman" w:cs="Times New Roman"/>
          <w:sz w:val="22"/>
          <w:szCs w:val="22"/>
        </w:rPr>
        <w:t>)</w:t>
      </w:r>
      <w:r w:rsidRPr="00325C66">
        <w:rPr>
          <w:rFonts w:ascii="Times New Roman" w:hAnsi="Times New Roman" w:cs="Times New Roman"/>
          <w:sz w:val="22"/>
          <w:szCs w:val="22"/>
        </w:rPr>
        <w:t xml:space="preserve"> on investment in </w:t>
      </w:r>
      <w:r w:rsidR="009D61E9" w:rsidRPr="008D3F24">
        <w:rPr>
          <w:rFonts w:ascii="Times New Roman" w:hAnsi="Times New Roman" w:cs="Times New Roman"/>
          <w:sz w:val="22"/>
          <w:szCs w:val="22"/>
        </w:rPr>
        <w:t>debt mutual fund</w:t>
      </w:r>
      <w:r w:rsidRPr="00325C66">
        <w:rPr>
          <w:rFonts w:ascii="Times New Roman" w:hAnsi="Times New Roman" w:cs="Times New Roman"/>
          <w:sz w:val="22"/>
          <w:szCs w:val="22"/>
        </w:rPr>
        <w:t xml:space="preserve"> designated at fair value through other comprehensive income.</w:t>
      </w:r>
    </w:p>
    <w:p w14:paraId="482E5A25" w14:textId="77777777" w:rsidR="00A61A82" w:rsidRPr="00CA2130" w:rsidRDefault="00A61A82" w:rsidP="00F1130D">
      <w:pPr>
        <w:pStyle w:val="acctfourfigures"/>
        <w:tabs>
          <w:tab w:val="clear" w:pos="765"/>
          <w:tab w:val="decimal" w:pos="668"/>
        </w:tabs>
        <w:spacing w:line="240" w:lineRule="atLeast"/>
        <w:ind w:left="-43" w:right="-50"/>
        <w:rPr>
          <w:i/>
          <w:iCs/>
          <w:szCs w:val="22"/>
          <w:lang w:val="en-US"/>
        </w:rPr>
        <w:sectPr w:rsidR="00A61A82" w:rsidRPr="00CA2130" w:rsidSect="00005875">
          <w:headerReference w:type="default" r:id="rId21"/>
          <w:footerReference w:type="default" r:id="rId22"/>
          <w:type w:val="nextColumn"/>
          <w:pgSz w:w="16834" w:h="11909" w:orient="landscape" w:code="9"/>
          <w:pgMar w:top="691" w:right="1152" w:bottom="576" w:left="1152" w:header="720" w:footer="720" w:gutter="0"/>
          <w:cols w:space="720"/>
          <w:docGrid w:linePitch="245"/>
        </w:sectPr>
      </w:pPr>
    </w:p>
    <w:p w14:paraId="1425EF60" w14:textId="078BB2F5" w:rsidR="00F6346E" w:rsidRDefault="00471529" w:rsidP="00471529">
      <w:pPr>
        <w:spacing w:line="240" w:lineRule="auto"/>
        <w:ind w:left="540"/>
        <w:jc w:val="thaiDistribute"/>
        <w:rPr>
          <w:rFonts w:ascii="Times New Roman" w:hAnsi="Times New Roman" w:cs="Times New Roman"/>
          <w:sz w:val="22"/>
          <w:szCs w:val="22"/>
        </w:rPr>
      </w:pPr>
      <w:r w:rsidRPr="00C23017">
        <w:rPr>
          <w:rFonts w:ascii="Times New Roman" w:hAnsi="Times New Roman" w:cs="Times New Roman"/>
          <w:sz w:val="22"/>
          <w:szCs w:val="22"/>
        </w:rPr>
        <w:lastRenderedPageBreak/>
        <w:t>The following table presents valuation technique of financial instruments measured at fair value in statement of financial position.</w:t>
      </w:r>
    </w:p>
    <w:p w14:paraId="70C91796" w14:textId="77777777" w:rsidR="000256DD" w:rsidRPr="000256DD" w:rsidRDefault="000256DD" w:rsidP="00471529">
      <w:pPr>
        <w:spacing w:line="240" w:lineRule="auto"/>
        <w:ind w:left="540"/>
        <w:jc w:val="thaiDistribute"/>
        <w:rPr>
          <w:rFonts w:ascii="Times New Roman" w:hAnsi="Times New Roman" w:cs="Times New Roman"/>
          <w:sz w:val="12"/>
          <w:szCs w:val="12"/>
        </w:rPr>
      </w:pPr>
    </w:p>
    <w:p w14:paraId="23DBF77D" w14:textId="48B23A5F" w:rsidR="00AB0975" w:rsidRPr="000256DD" w:rsidRDefault="00AB0975" w:rsidP="00471529">
      <w:pPr>
        <w:spacing w:line="240" w:lineRule="auto"/>
        <w:ind w:left="540"/>
        <w:jc w:val="thaiDistribute"/>
        <w:rPr>
          <w:rFonts w:ascii="Times New Roman" w:hAnsi="Times New Roman" w:cs="Times New Roman"/>
          <w:sz w:val="6"/>
          <w:szCs w:val="6"/>
        </w:rPr>
      </w:pPr>
    </w:p>
    <w:tbl>
      <w:tblPr>
        <w:tblStyle w:val="TableGrid"/>
        <w:tblW w:w="959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6"/>
        <w:gridCol w:w="246"/>
        <w:gridCol w:w="6594"/>
      </w:tblGrid>
      <w:tr w:rsidR="00AB0975" w14:paraId="523C2526" w14:textId="77777777" w:rsidTr="005103A8">
        <w:trPr>
          <w:tblHeader/>
        </w:trPr>
        <w:tc>
          <w:tcPr>
            <w:tcW w:w="2756" w:type="dxa"/>
            <w:hideMark/>
          </w:tcPr>
          <w:p w14:paraId="0E04CD5E"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b/>
                <w:bCs/>
                <w:szCs w:val="22"/>
                <w:lang w:bidi="th-TH"/>
              </w:rPr>
            </w:pPr>
            <w:r>
              <w:rPr>
                <w:b/>
                <w:bCs/>
                <w:szCs w:val="22"/>
                <w:lang w:bidi="th-TH"/>
              </w:rPr>
              <w:t>Type</w:t>
            </w:r>
          </w:p>
        </w:tc>
        <w:tc>
          <w:tcPr>
            <w:tcW w:w="246" w:type="dxa"/>
          </w:tcPr>
          <w:p w14:paraId="6947597A"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594" w:type="dxa"/>
            <w:hideMark/>
          </w:tcPr>
          <w:p w14:paraId="71407E5A"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cstheme="minorBidi"/>
                <w:b/>
                <w:bCs/>
                <w:szCs w:val="22"/>
                <w:lang w:bidi="th-TH"/>
              </w:rPr>
            </w:pPr>
            <w:r>
              <w:rPr>
                <w:b/>
                <w:bCs/>
                <w:szCs w:val="22"/>
                <w:lang w:bidi="th-TH"/>
              </w:rPr>
              <w:t>Valuation technique</w:t>
            </w:r>
          </w:p>
        </w:tc>
      </w:tr>
      <w:tr w:rsidR="00AB0975" w14:paraId="215C1963" w14:textId="77777777" w:rsidTr="005103A8">
        <w:tc>
          <w:tcPr>
            <w:tcW w:w="2756" w:type="dxa"/>
            <w:hideMark/>
          </w:tcPr>
          <w:p w14:paraId="686A16B7" w14:textId="3C86E4C5" w:rsidR="00AB0975" w:rsidRPr="007F5923"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cs/>
                <w:lang w:bidi="th-TH"/>
              </w:rPr>
            </w:pPr>
            <w:r w:rsidRPr="007F5923">
              <w:rPr>
                <w:szCs w:val="22"/>
                <w:lang w:bidi="th-TH"/>
              </w:rPr>
              <w:t xml:space="preserve">Forward exchange </w:t>
            </w:r>
            <w:r w:rsidR="0055614B" w:rsidRPr="000177EB">
              <w:t>sale</w:t>
            </w:r>
            <w:r w:rsidR="0055614B" w:rsidRPr="007F5923">
              <w:rPr>
                <w:szCs w:val="22"/>
                <w:lang w:bidi="th-TH"/>
              </w:rPr>
              <w:t xml:space="preserve"> </w:t>
            </w:r>
            <w:r w:rsidRPr="007F5923">
              <w:rPr>
                <w:szCs w:val="22"/>
                <w:lang w:bidi="th-TH"/>
              </w:rPr>
              <w:t>contracts</w:t>
            </w:r>
            <w:r w:rsidR="00A75440" w:rsidRPr="007F5923">
              <w:rPr>
                <w:szCs w:val="22"/>
                <w:lang w:bidi="th-TH"/>
              </w:rPr>
              <w:t xml:space="preserve"> </w:t>
            </w:r>
            <w:r w:rsidR="00A75440" w:rsidRPr="007F5923">
              <w:rPr>
                <w:szCs w:val="22"/>
              </w:rPr>
              <w:t>used for hedging</w:t>
            </w:r>
          </w:p>
        </w:tc>
        <w:tc>
          <w:tcPr>
            <w:tcW w:w="246" w:type="dxa"/>
          </w:tcPr>
          <w:p w14:paraId="48F66A9C"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hideMark/>
          </w:tcPr>
          <w:p w14:paraId="3064AD60"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lang w:bidi="th-TH"/>
              </w:rPr>
            </w:pPr>
            <w:r>
              <w:rPr>
                <w:i/>
                <w:iCs/>
                <w:szCs w:val="22"/>
                <w:lang w:bidi="th-TH"/>
              </w:rPr>
              <w:t>Forward pricing:</w:t>
            </w:r>
            <w:r>
              <w:rPr>
                <w:szCs w:val="22"/>
                <w:lang w:bidi="th-TH"/>
              </w:rPr>
              <w:t xml:space="preserve"> The fair value is determined using quoted forward exchange rates at the reporting date and present value calculations based on high credit quality yield curves in the respective currencies.</w:t>
            </w:r>
          </w:p>
        </w:tc>
      </w:tr>
      <w:tr w:rsidR="00AB0975" w14:paraId="6867E32E" w14:textId="77777777" w:rsidTr="005103A8">
        <w:tc>
          <w:tcPr>
            <w:tcW w:w="2756" w:type="dxa"/>
            <w:hideMark/>
          </w:tcPr>
          <w:p w14:paraId="6546B8D0" w14:textId="3A8D6F71" w:rsidR="00AB0975" w:rsidRPr="007F5923"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rFonts w:cstheme="minorBidi"/>
                <w:szCs w:val="22"/>
                <w:lang w:bidi="th-TH"/>
              </w:rPr>
            </w:pPr>
            <w:r w:rsidRPr="007F5923">
              <w:rPr>
                <w:szCs w:val="22"/>
                <w:lang w:bidi="th-TH"/>
              </w:rPr>
              <w:t>Interest rate swap</w:t>
            </w:r>
            <w:r w:rsidR="00A75440" w:rsidRPr="007F5923">
              <w:rPr>
                <w:szCs w:val="22"/>
                <w:lang w:bidi="th-TH"/>
              </w:rPr>
              <w:t xml:space="preserve"> </w:t>
            </w:r>
            <w:r w:rsidR="00A75440" w:rsidRPr="007F5923">
              <w:rPr>
                <w:szCs w:val="22"/>
              </w:rPr>
              <w:t>used for hedging</w:t>
            </w:r>
          </w:p>
        </w:tc>
        <w:tc>
          <w:tcPr>
            <w:tcW w:w="246" w:type="dxa"/>
          </w:tcPr>
          <w:p w14:paraId="652CF933"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hideMark/>
          </w:tcPr>
          <w:p w14:paraId="0960FA1D"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i/>
                <w:iCs/>
                <w:szCs w:val="22"/>
                <w:lang w:bidi="th-TH"/>
              </w:rPr>
            </w:pPr>
            <w:r>
              <w:rPr>
                <w:i/>
                <w:iCs/>
                <w:szCs w:val="22"/>
                <w:lang w:bidi="th-TH"/>
              </w:rPr>
              <w:t xml:space="preserve">Swap model: </w:t>
            </w:r>
            <w:r>
              <w:rPr>
                <w:szCs w:val="22"/>
                <w:lang w:bidi="th-TH"/>
              </w:rPr>
              <w:t>The present value of estimated future cash flows, using an observable yield curve.</w:t>
            </w:r>
          </w:p>
        </w:tc>
      </w:tr>
      <w:tr w:rsidR="00AB0975" w14:paraId="7AB39059" w14:textId="77777777" w:rsidTr="005103A8">
        <w:tc>
          <w:tcPr>
            <w:tcW w:w="2756" w:type="dxa"/>
            <w:hideMark/>
          </w:tcPr>
          <w:p w14:paraId="748341D6"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4"/>
                <w:lang w:val="en-US"/>
              </w:rPr>
            </w:pPr>
            <w:r>
              <w:rPr>
                <w:szCs w:val="22"/>
              </w:rPr>
              <w:t>Investment in non-marketable equity instrument</w:t>
            </w:r>
          </w:p>
        </w:tc>
        <w:tc>
          <w:tcPr>
            <w:tcW w:w="246" w:type="dxa"/>
          </w:tcPr>
          <w:p w14:paraId="6A819EAF"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hideMark/>
          </w:tcPr>
          <w:p w14:paraId="09B187CE"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rPr>
            </w:pPr>
            <w:r>
              <w:rPr>
                <w:szCs w:val="22"/>
              </w:rPr>
              <w:t>The net asset value as of the reporting date.</w:t>
            </w:r>
          </w:p>
        </w:tc>
      </w:tr>
      <w:tr w:rsidR="00AB0975" w14:paraId="0AD9A8DF" w14:textId="77777777" w:rsidTr="005103A8">
        <w:tc>
          <w:tcPr>
            <w:tcW w:w="2756" w:type="dxa"/>
            <w:hideMark/>
          </w:tcPr>
          <w:p w14:paraId="2FBC7175"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rPr>
            </w:pPr>
            <w:r>
              <w:rPr>
                <w:szCs w:val="22"/>
              </w:rPr>
              <w:t>Long-term borrowing from financial institution</w:t>
            </w:r>
          </w:p>
        </w:tc>
        <w:tc>
          <w:tcPr>
            <w:tcW w:w="246" w:type="dxa"/>
          </w:tcPr>
          <w:p w14:paraId="6B5961B4" w14:textId="77777777"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hideMark/>
          </w:tcPr>
          <w:p w14:paraId="5F062C2D" w14:textId="294247E9" w:rsidR="00AB0975" w:rsidRDefault="00AB097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cstheme="minorBidi"/>
                <w:szCs w:val="28"/>
                <w:lang w:bidi="th-TH"/>
              </w:rPr>
            </w:pPr>
            <w:r>
              <w:rPr>
                <w:szCs w:val="22"/>
              </w:rPr>
              <w:t xml:space="preserve">The net </w:t>
            </w:r>
            <w:r w:rsidR="00483EF1">
              <w:rPr>
                <w:szCs w:val="22"/>
              </w:rPr>
              <w:t>present</w:t>
            </w:r>
            <w:r>
              <w:rPr>
                <w:szCs w:val="22"/>
              </w:rPr>
              <w:t xml:space="preserve"> value as of the reporting date.</w:t>
            </w:r>
          </w:p>
        </w:tc>
      </w:tr>
      <w:tr w:rsidR="00095949" w14:paraId="3ADADEBB" w14:textId="77777777" w:rsidTr="005103A8">
        <w:tc>
          <w:tcPr>
            <w:tcW w:w="2756" w:type="dxa"/>
          </w:tcPr>
          <w:p w14:paraId="6FD451A4" w14:textId="5E38C21F" w:rsidR="00095949" w:rsidRDefault="00911C0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rPr>
            </w:pPr>
            <w:r w:rsidRPr="007F5923">
              <w:rPr>
                <w:szCs w:val="22"/>
              </w:rPr>
              <w:t>Investment in debt mutual fund</w:t>
            </w:r>
          </w:p>
        </w:tc>
        <w:tc>
          <w:tcPr>
            <w:tcW w:w="246" w:type="dxa"/>
          </w:tcPr>
          <w:p w14:paraId="3F4CF95D" w14:textId="77777777" w:rsidR="00095949" w:rsidRDefault="000959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tcPr>
          <w:p w14:paraId="07073723" w14:textId="395E3A34" w:rsidR="00095949" w:rsidRPr="008C51B6" w:rsidRDefault="00446B1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cstheme="minorBidi"/>
                <w:szCs w:val="28"/>
                <w:highlight w:val="cyan"/>
                <w:cs/>
                <w:lang w:bidi="th-TH"/>
              </w:rPr>
            </w:pPr>
            <w:r w:rsidRPr="00ED4A0F">
              <w:rPr>
                <w:rFonts w:cstheme="minorBidi"/>
                <w:szCs w:val="28"/>
                <w:lang w:bidi="th-TH"/>
              </w:rPr>
              <w:t>Fair value is based on the net asset value (NAV) of the debt fund as of the reporting date.</w:t>
            </w:r>
          </w:p>
        </w:tc>
      </w:tr>
    </w:tbl>
    <w:p w14:paraId="4730B2B6" w14:textId="77777777" w:rsidR="00FC5D14" w:rsidRPr="00C15457" w:rsidRDefault="00FC5D14" w:rsidP="002C4B5C">
      <w:pPr>
        <w:jc w:val="both"/>
        <w:rPr>
          <w:rFonts w:ascii="Times New Roman" w:hAnsi="Times New Roman" w:cs="Times New Roman"/>
          <w:b/>
          <w:bCs/>
          <w:i/>
          <w:iCs/>
          <w:sz w:val="2"/>
          <w:szCs w:val="2"/>
        </w:rPr>
      </w:pPr>
    </w:p>
    <w:p w14:paraId="62748728" w14:textId="62415A93" w:rsidR="00245790" w:rsidRDefault="00245790" w:rsidP="00245790">
      <w:pPr>
        <w:ind w:left="540"/>
        <w:jc w:val="both"/>
        <w:rPr>
          <w:rFonts w:ascii="Times New Roman" w:hAnsi="Times New Roman" w:cs="Times New Roman"/>
          <w:b/>
          <w:bCs/>
          <w:i/>
          <w:iCs/>
          <w:sz w:val="22"/>
          <w:szCs w:val="22"/>
        </w:rPr>
      </w:pPr>
      <w:r w:rsidRPr="00C23017">
        <w:rPr>
          <w:rFonts w:ascii="Times New Roman" w:hAnsi="Times New Roman" w:cs="Times New Roman"/>
          <w:b/>
          <w:bCs/>
          <w:i/>
          <w:iCs/>
          <w:sz w:val="22"/>
          <w:szCs w:val="22"/>
        </w:rPr>
        <w:t>Exposure to liquidity risk</w:t>
      </w:r>
    </w:p>
    <w:p w14:paraId="64C8C499" w14:textId="77777777" w:rsidR="00B7037E" w:rsidRPr="00C23017" w:rsidRDefault="00B7037E" w:rsidP="00245790">
      <w:pPr>
        <w:ind w:left="540"/>
        <w:jc w:val="both"/>
        <w:rPr>
          <w:rFonts w:ascii="Times New Roman" w:hAnsi="Times New Roman" w:cs="Times New Roman"/>
          <w:b/>
          <w:bCs/>
          <w:i/>
          <w:iCs/>
          <w:sz w:val="22"/>
          <w:szCs w:val="22"/>
        </w:rPr>
      </w:pPr>
    </w:p>
    <w:p w14:paraId="2B72029E" w14:textId="77777777" w:rsidR="00DF642F" w:rsidRPr="000256DD"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0"/>
          <w:szCs w:val="10"/>
        </w:rPr>
      </w:pPr>
    </w:p>
    <w:p w14:paraId="49FDCBBA" w14:textId="6E853D13" w:rsidR="00AB0975" w:rsidRDefault="00245790" w:rsidP="00FE2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C23017">
        <w:rPr>
          <w:rFonts w:ascii="Times New Roman" w:hAnsi="Times New Roman" w:cs="Times New Roman"/>
          <w:sz w:val="22"/>
          <w:szCs w:val="22"/>
        </w:rPr>
        <w:t xml:space="preserve">The following table </w:t>
      </w:r>
      <w:proofErr w:type="gramStart"/>
      <w:r w:rsidRPr="00C23017">
        <w:rPr>
          <w:rFonts w:ascii="Times New Roman" w:hAnsi="Times New Roman" w:cs="Times New Roman"/>
          <w:sz w:val="22"/>
          <w:szCs w:val="22"/>
        </w:rPr>
        <w:t>are</w:t>
      </w:r>
      <w:proofErr w:type="gramEnd"/>
      <w:r w:rsidRPr="00C23017">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1AC1A4F7"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2A3CD280"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tbl>
      <w:tblPr>
        <w:tblStyle w:val="TableGrid"/>
        <w:tblW w:w="99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84"/>
        <w:gridCol w:w="1044"/>
        <w:gridCol w:w="270"/>
        <w:gridCol w:w="1080"/>
        <w:gridCol w:w="270"/>
        <w:gridCol w:w="1170"/>
        <w:gridCol w:w="272"/>
        <w:gridCol w:w="1020"/>
        <w:gridCol w:w="6"/>
        <w:gridCol w:w="232"/>
        <w:gridCol w:w="6"/>
        <w:gridCol w:w="834"/>
        <w:gridCol w:w="6"/>
        <w:gridCol w:w="236"/>
        <w:gridCol w:w="1260"/>
      </w:tblGrid>
      <w:tr w:rsidR="007437BB" w:rsidRPr="00B864F0" w14:paraId="5C3B508F" w14:textId="77777777" w:rsidTr="002479A6">
        <w:trPr>
          <w:tblHeader/>
        </w:trPr>
        <w:tc>
          <w:tcPr>
            <w:tcW w:w="2284" w:type="dxa"/>
          </w:tcPr>
          <w:p w14:paraId="3F12C2AE" w14:textId="77777777" w:rsidR="007437BB" w:rsidRPr="00ED25CC" w:rsidRDefault="007437BB">
            <w:pPr>
              <w:spacing w:line="240" w:lineRule="auto"/>
              <w:rPr>
                <w:rFonts w:ascii="Times New Roman" w:hAnsi="Times New Roman" w:cs="Times New Roman"/>
                <w:b/>
                <w:bCs/>
                <w:sz w:val="22"/>
                <w:szCs w:val="22"/>
              </w:rPr>
            </w:pPr>
          </w:p>
        </w:tc>
        <w:tc>
          <w:tcPr>
            <w:tcW w:w="7706" w:type="dxa"/>
            <w:gridSpan w:val="14"/>
          </w:tcPr>
          <w:p w14:paraId="4DC36660" w14:textId="096E4ED0" w:rsidR="007437BB" w:rsidRPr="00ED25CC" w:rsidRDefault="007437BB">
            <w:pPr>
              <w:jc w:val="center"/>
              <w:rPr>
                <w:rFonts w:ascii="Times New Roman" w:hAnsi="Times New Roman" w:cs="Times New Roman"/>
                <w:b/>
                <w:bCs/>
                <w:sz w:val="22"/>
                <w:szCs w:val="22"/>
              </w:rPr>
            </w:pPr>
            <w:r w:rsidRPr="00ED25CC">
              <w:rPr>
                <w:rFonts w:ascii="Times New Roman" w:hAnsi="Times New Roman" w:cs="Times New Roman"/>
                <w:b/>
                <w:bCs/>
                <w:sz w:val="22"/>
                <w:szCs w:val="22"/>
              </w:rPr>
              <w:t>Conso</w:t>
            </w:r>
            <w:r w:rsidR="00956EA1" w:rsidRPr="00ED25CC">
              <w:rPr>
                <w:rFonts w:ascii="Times New Roman" w:hAnsi="Times New Roman" w:cs="Times New Roman"/>
                <w:b/>
                <w:bCs/>
                <w:sz w:val="22"/>
                <w:szCs w:val="22"/>
              </w:rPr>
              <w:t>lidated</w:t>
            </w:r>
            <w:r w:rsidRPr="00ED25CC">
              <w:rPr>
                <w:rFonts w:ascii="Times New Roman" w:hAnsi="Times New Roman" w:cs="Times New Roman"/>
                <w:b/>
                <w:bCs/>
                <w:sz w:val="22"/>
                <w:szCs w:val="22"/>
              </w:rPr>
              <w:t xml:space="preserve"> financial statements</w:t>
            </w:r>
          </w:p>
        </w:tc>
      </w:tr>
      <w:tr w:rsidR="001B4E71" w:rsidRPr="00B864F0" w14:paraId="19AEA6DE" w14:textId="77777777" w:rsidTr="002479A6">
        <w:trPr>
          <w:tblHeader/>
        </w:trPr>
        <w:tc>
          <w:tcPr>
            <w:tcW w:w="2284" w:type="dxa"/>
          </w:tcPr>
          <w:p w14:paraId="6A8E5610" w14:textId="77777777" w:rsidR="001B4E71" w:rsidRPr="00ED25CC" w:rsidRDefault="001B4E71">
            <w:pPr>
              <w:rPr>
                <w:rFonts w:ascii="Times New Roman" w:hAnsi="Times New Roman" w:cs="Times New Roman"/>
                <w:b/>
                <w:bCs/>
                <w:sz w:val="22"/>
                <w:szCs w:val="22"/>
              </w:rPr>
            </w:pPr>
          </w:p>
        </w:tc>
        <w:tc>
          <w:tcPr>
            <w:tcW w:w="7706" w:type="dxa"/>
            <w:gridSpan w:val="14"/>
          </w:tcPr>
          <w:p w14:paraId="272D8E09" w14:textId="77777777" w:rsidR="001B4E71" w:rsidRPr="00ED25CC" w:rsidRDefault="001B4E71">
            <w:pPr>
              <w:jc w:val="center"/>
              <w:rPr>
                <w:rFonts w:ascii="Times New Roman" w:hAnsi="Times New Roman" w:cs="Times New Roman"/>
                <w:sz w:val="22"/>
                <w:szCs w:val="22"/>
              </w:rPr>
            </w:pPr>
            <w:r w:rsidRPr="00ED25CC">
              <w:rPr>
                <w:rFonts w:ascii="Times New Roman" w:hAnsi="Times New Roman" w:cs="Times New Roman"/>
                <w:sz w:val="22"/>
                <w:szCs w:val="22"/>
              </w:rPr>
              <w:t>Contractual cash flows</w:t>
            </w:r>
          </w:p>
        </w:tc>
      </w:tr>
      <w:tr w:rsidR="007437BB" w:rsidRPr="00B864F0" w14:paraId="3AD22F26" w14:textId="77777777" w:rsidTr="002479A6">
        <w:trPr>
          <w:tblHeader/>
        </w:trPr>
        <w:tc>
          <w:tcPr>
            <w:tcW w:w="2284" w:type="dxa"/>
          </w:tcPr>
          <w:p w14:paraId="5C4463F2" w14:textId="77777777" w:rsidR="007437BB" w:rsidRPr="008D2939" w:rsidRDefault="007437BB">
            <w:pPr>
              <w:rPr>
                <w:rFonts w:ascii="Times New Roman" w:hAnsi="Times New Roman" w:cs="Times New Roman"/>
                <w:b/>
                <w:bCs/>
                <w:i/>
                <w:iCs/>
              </w:rPr>
            </w:pPr>
          </w:p>
          <w:p w14:paraId="46BB17D3" w14:textId="77777777" w:rsidR="007437BB" w:rsidRPr="008D2939" w:rsidRDefault="007437BB">
            <w:pPr>
              <w:rPr>
                <w:rFonts w:ascii="Times New Roman" w:hAnsi="Times New Roman" w:cs="Times New Roman"/>
                <w:b/>
                <w:bCs/>
                <w:i/>
                <w:iCs/>
              </w:rPr>
            </w:pPr>
          </w:p>
          <w:p w14:paraId="128DDC7C" w14:textId="25F4E19E" w:rsidR="007437BB" w:rsidRPr="00ED25CC" w:rsidRDefault="007437BB">
            <w:pPr>
              <w:rPr>
                <w:rFonts w:ascii="Times New Roman" w:hAnsi="Times New Roman" w:cs="Times New Roman"/>
                <w:b/>
                <w:bCs/>
                <w:i/>
                <w:iCs/>
                <w:sz w:val="22"/>
                <w:szCs w:val="22"/>
              </w:rPr>
            </w:pPr>
            <w:proofErr w:type="gramStart"/>
            <w:r w:rsidRPr="00ED25CC">
              <w:rPr>
                <w:rFonts w:ascii="Times New Roman" w:hAnsi="Times New Roman" w:cs="Times New Roman"/>
                <w:b/>
                <w:bCs/>
                <w:i/>
                <w:iCs/>
                <w:sz w:val="22"/>
                <w:szCs w:val="22"/>
              </w:rPr>
              <w:t>At</w:t>
            </w:r>
            <w:proofErr w:type="gramEnd"/>
            <w:r w:rsidRPr="00ED25CC">
              <w:rPr>
                <w:rFonts w:ascii="Times New Roman" w:hAnsi="Times New Roman" w:cs="Times New Roman"/>
                <w:b/>
                <w:bCs/>
                <w:i/>
                <w:iCs/>
                <w:sz w:val="22"/>
                <w:szCs w:val="22"/>
              </w:rPr>
              <w:t xml:space="preserve"> </w:t>
            </w:r>
            <w:r w:rsidR="009C0F8B">
              <w:rPr>
                <w:rFonts w:ascii="Times New Roman" w:hAnsi="Times New Roman" w:cs="Times New Roman"/>
                <w:b/>
                <w:bCs/>
                <w:i/>
                <w:iCs/>
                <w:sz w:val="22"/>
                <w:szCs w:val="22"/>
              </w:rPr>
              <w:t>31 March 202</w:t>
            </w:r>
            <w:r w:rsidR="00FF188A">
              <w:rPr>
                <w:rFonts w:ascii="Times New Roman" w:hAnsi="Times New Roman" w:cs="Times New Roman"/>
                <w:b/>
                <w:bCs/>
                <w:i/>
                <w:iCs/>
                <w:sz w:val="22"/>
                <w:szCs w:val="22"/>
              </w:rPr>
              <w:t>6</w:t>
            </w:r>
          </w:p>
        </w:tc>
        <w:tc>
          <w:tcPr>
            <w:tcW w:w="1044" w:type="dxa"/>
          </w:tcPr>
          <w:p w14:paraId="67504AED" w14:textId="77777777" w:rsidR="007437BB" w:rsidRPr="00ED25CC" w:rsidRDefault="007437BB">
            <w:pPr>
              <w:jc w:val="center"/>
              <w:rPr>
                <w:rFonts w:ascii="Times New Roman" w:hAnsi="Times New Roman" w:cs="Times New Roman"/>
                <w:sz w:val="22"/>
                <w:szCs w:val="22"/>
              </w:rPr>
            </w:pPr>
          </w:p>
          <w:p w14:paraId="0E5743B0" w14:textId="77777777" w:rsidR="007437BB" w:rsidRPr="00ED25CC" w:rsidRDefault="007437BB">
            <w:pPr>
              <w:jc w:val="center"/>
              <w:rPr>
                <w:rFonts w:ascii="Times New Roman" w:hAnsi="Times New Roman" w:cs="Times New Roman"/>
                <w:sz w:val="22"/>
                <w:szCs w:val="22"/>
              </w:rPr>
            </w:pPr>
            <w:r w:rsidRPr="00ED25CC">
              <w:rPr>
                <w:rFonts w:ascii="Times New Roman" w:hAnsi="Times New Roman" w:cs="Times New Roman"/>
                <w:sz w:val="22"/>
                <w:szCs w:val="22"/>
              </w:rPr>
              <w:t xml:space="preserve">Carrying amount </w:t>
            </w:r>
          </w:p>
        </w:tc>
        <w:tc>
          <w:tcPr>
            <w:tcW w:w="270" w:type="dxa"/>
          </w:tcPr>
          <w:p w14:paraId="44CC6565" w14:textId="77777777" w:rsidR="007437BB" w:rsidRPr="00ED25CC" w:rsidRDefault="007437BB">
            <w:pPr>
              <w:jc w:val="center"/>
              <w:rPr>
                <w:rFonts w:ascii="Times New Roman" w:hAnsi="Times New Roman" w:cs="Times New Roman"/>
                <w:sz w:val="22"/>
                <w:szCs w:val="22"/>
              </w:rPr>
            </w:pPr>
          </w:p>
        </w:tc>
        <w:tc>
          <w:tcPr>
            <w:tcW w:w="1080" w:type="dxa"/>
          </w:tcPr>
          <w:p w14:paraId="705A9ED8" w14:textId="77777777" w:rsidR="007437BB" w:rsidRPr="00ED25CC" w:rsidRDefault="007437BB">
            <w:pPr>
              <w:jc w:val="center"/>
              <w:rPr>
                <w:rFonts w:ascii="Times New Roman" w:hAnsi="Times New Roman" w:cs="Times New Roman"/>
                <w:sz w:val="22"/>
                <w:szCs w:val="22"/>
              </w:rPr>
            </w:pPr>
          </w:p>
          <w:p w14:paraId="5F8CA56D" w14:textId="77777777" w:rsidR="007437BB" w:rsidRPr="00ED25CC" w:rsidRDefault="007437BB">
            <w:pPr>
              <w:jc w:val="center"/>
              <w:rPr>
                <w:rFonts w:ascii="Times New Roman" w:hAnsi="Times New Roman" w:cs="Times New Roman"/>
                <w:sz w:val="22"/>
                <w:szCs w:val="22"/>
              </w:rPr>
            </w:pPr>
          </w:p>
          <w:p w14:paraId="31B3223C" w14:textId="77777777" w:rsidR="007437BB" w:rsidRPr="00ED25CC" w:rsidRDefault="007437BB">
            <w:pPr>
              <w:jc w:val="center"/>
              <w:rPr>
                <w:rFonts w:ascii="Times New Roman" w:hAnsi="Times New Roman" w:cs="Times New Roman"/>
                <w:sz w:val="22"/>
                <w:szCs w:val="22"/>
              </w:rPr>
            </w:pPr>
            <w:r w:rsidRPr="00ED25CC">
              <w:rPr>
                <w:rFonts w:ascii="Times New Roman" w:hAnsi="Times New Roman" w:cs="Times New Roman"/>
                <w:sz w:val="22"/>
                <w:szCs w:val="22"/>
              </w:rPr>
              <w:t>At Call</w:t>
            </w:r>
          </w:p>
        </w:tc>
        <w:tc>
          <w:tcPr>
            <w:tcW w:w="270" w:type="dxa"/>
          </w:tcPr>
          <w:p w14:paraId="40353741" w14:textId="77777777" w:rsidR="007437BB" w:rsidRPr="00ED25CC" w:rsidRDefault="007437BB">
            <w:pPr>
              <w:jc w:val="center"/>
              <w:rPr>
                <w:rFonts w:ascii="Times New Roman" w:hAnsi="Times New Roman" w:cs="Times New Roman"/>
                <w:sz w:val="22"/>
                <w:szCs w:val="22"/>
              </w:rPr>
            </w:pPr>
          </w:p>
        </w:tc>
        <w:tc>
          <w:tcPr>
            <w:tcW w:w="1170" w:type="dxa"/>
          </w:tcPr>
          <w:p w14:paraId="5495A230" w14:textId="77777777" w:rsidR="007437BB" w:rsidRPr="00ED25CC" w:rsidRDefault="007437BB">
            <w:pPr>
              <w:jc w:val="center"/>
              <w:rPr>
                <w:rFonts w:ascii="Times New Roman" w:hAnsi="Times New Roman" w:cs="Times New Roman"/>
                <w:sz w:val="22"/>
                <w:szCs w:val="22"/>
              </w:rPr>
            </w:pPr>
          </w:p>
          <w:p w14:paraId="0B7BE2A8" w14:textId="77777777" w:rsidR="007437BB" w:rsidRPr="00ED25CC" w:rsidRDefault="007437BB">
            <w:pPr>
              <w:jc w:val="center"/>
              <w:rPr>
                <w:rFonts w:ascii="Times New Roman" w:hAnsi="Times New Roman" w:cs="Times New Roman"/>
                <w:sz w:val="22"/>
                <w:szCs w:val="22"/>
              </w:rPr>
            </w:pPr>
            <w:r w:rsidRPr="00ED25CC">
              <w:rPr>
                <w:rFonts w:ascii="Times New Roman" w:hAnsi="Times New Roman" w:cs="Times New Roman"/>
                <w:sz w:val="22"/>
                <w:szCs w:val="22"/>
              </w:rPr>
              <w:t>Within 1 year</w:t>
            </w:r>
          </w:p>
        </w:tc>
        <w:tc>
          <w:tcPr>
            <w:tcW w:w="272" w:type="dxa"/>
          </w:tcPr>
          <w:p w14:paraId="2AB30AFE" w14:textId="77777777" w:rsidR="007437BB" w:rsidRPr="00ED25CC" w:rsidRDefault="007437BB">
            <w:pPr>
              <w:jc w:val="center"/>
              <w:rPr>
                <w:rFonts w:ascii="Times New Roman" w:hAnsi="Times New Roman" w:cs="Times New Roman"/>
                <w:sz w:val="22"/>
                <w:szCs w:val="22"/>
              </w:rPr>
            </w:pPr>
          </w:p>
        </w:tc>
        <w:tc>
          <w:tcPr>
            <w:tcW w:w="1026" w:type="dxa"/>
            <w:gridSpan w:val="2"/>
          </w:tcPr>
          <w:p w14:paraId="31B98273" w14:textId="77777777" w:rsidR="007437BB" w:rsidRPr="00ED25CC" w:rsidRDefault="007437BB">
            <w:pPr>
              <w:jc w:val="center"/>
              <w:rPr>
                <w:rFonts w:ascii="Times New Roman" w:hAnsi="Times New Roman" w:cs="Times New Roman"/>
                <w:sz w:val="22"/>
                <w:szCs w:val="22"/>
              </w:rPr>
            </w:pPr>
          </w:p>
          <w:p w14:paraId="34CE36E4" w14:textId="77777777" w:rsidR="007437BB" w:rsidRPr="00ED25CC" w:rsidRDefault="007437BB">
            <w:pPr>
              <w:jc w:val="center"/>
              <w:rPr>
                <w:rFonts w:ascii="Times New Roman" w:hAnsi="Times New Roman" w:cs="Times New Roman"/>
                <w:sz w:val="22"/>
                <w:szCs w:val="22"/>
              </w:rPr>
            </w:pPr>
            <w:r w:rsidRPr="00ED25CC">
              <w:rPr>
                <w:rFonts w:ascii="Times New Roman" w:hAnsi="Times New Roman" w:cs="Times New Roman"/>
                <w:sz w:val="22"/>
                <w:szCs w:val="22"/>
              </w:rPr>
              <w:t xml:space="preserve">1 - 5 years </w:t>
            </w:r>
          </w:p>
        </w:tc>
        <w:tc>
          <w:tcPr>
            <w:tcW w:w="238" w:type="dxa"/>
            <w:gridSpan w:val="2"/>
          </w:tcPr>
          <w:p w14:paraId="661C9CBF" w14:textId="77777777" w:rsidR="007437BB" w:rsidRPr="00ED25CC" w:rsidRDefault="007437BB">
            <w:pPr>
              <w:jc w:val="center"/>
              <w:rPr>
                <w:rFonts w:ascii="Times New Roman" w:hAnsi="Times New Roman" w:cs="Times New Roman"/>
                <w:sz w:val="22"/>
                <w:szCs w:val="22"/>
              </w:rPr>
            </w:pPr>
          </w:p>
        </w:tc>
        <w:tc>
          <w:tcPr>
            <w:tcW w:w="840" w:type="dxa"/>
            <w:gridSpan w:val="2"/>
          </w:tcPr>
          <w:p w14:paraId="72B63602" w14:textId="77777777" w:rsidR="007437BB" w:rsidRPr="00ED25CC" w:rsidRDefault="007437BB">
            <w:pPr>
              <w:jc w:val="center"/>
              <w:rPr>
                <w:rFonts w:ascii="Times New Roman" w:hAnsi="Times New Roman" w:cs="Times New Roman"/>
                <w:sz w:val="22"/>
                <w:szCs w:val="22"/>
              </w:rPr>
            </w:pPr>
            <w:r w:rsidRPr="00ED25CC">
              <w:rPr>
                <w:rFonts w:ascii="Times New Roman" w:hAnsi="Times New Roman" w:cs="Times New Roman"/>
                <w:sz w:val="22"/>
                <w:szCs w:val="22"/>
              </w:rPr>
              <w:t xml:space="preserve">More than 5 years </w:t>
            </w:r>
          </w:p>
        </w:tc>
        <w:tc>
          <w:tcPr>
            <w:tcW w:w="236" w:type="dxa"/>
          </w:tcPr>
          <w:p w14:paraId="5342D6C6" w14:textId="77777777" w:rsidR="007437BB" w:rsidRPr="00ED25CC" w:rsidRDefault="007437BB">
            <w:pPr>
              <w:jc w:val="center"/>
              <w:rPr>
                <w:rFonts w:ascii="Times New Roman" w:hAnsi="Times New Roman" w:cs="Times New Roman"/>
                <w:sz w:val="22"/>
                <w:szCs w:val="22"/>
              </w:rPr>
            </w:pPr>
          </w:p>
        </w:tc>
        <w:tc>
          <w:tcPr>
            <w:tcW w:w="1260" w:type="dxa"/>
          </w:tcPr>
          <w:p w14:paraId="46364112" w14:textId="77777777" w:rsidR="007437BB" w:rsidRPr="00991E52" w:rsidRDefault="007437BB">
            <w:pPr>
              <w:jc w:val="center"/>
              <w:rPr>
                <w:rFonts w:ascii="Times New Roman" w:hAnsi="Times New Roman" w:cs="Times New Roman"/>
              </w:rPr>
            </w:pPr>
          </w:p>
          <w:p w14:paraId="2A6B32E5" w14:textId="77777777" w:rsidR="007437BB" w:rsidRPr="00991E52" w:rsidRDefault="007437BB">
            <w:pPr>
              <w:jc w:val="center"/>
              <w:rPr>
                <w:rFonts w:ascii="Times New Roman" w:hAnsi="Times New Roman" w:cs="Times New Roman"/>
              </w:rPr>
            </w:pPr>
          </w:p>
          <w:p w14:paraId="6D8C4F7C" w14:textId="77777777" w:rsidR="007437BB" w:rsidRPr="00ED25CC" w:rsidRDefault="007437BB">
            <w:pPr>
              <w:jc w:val="center"/>
              <w:rPr>
                <w:rFonts w:ascii="Times New Roman" w:hAnsi="Times New Roman" w:cs="Times New Roman"/>
                <w:sz w:val="22"/>
                <w:szCs w:val="22"/>
              </w:rPr>
            </w:pPr>
            <w:r w:rsidRPr="00ED25CC">
              <w:rPr>
                <w:rFonts w:ascii="Times New Roman" w:hAnsi="Times New Roman" w:cs="Times New Roman"/>
                <w:sz w:val="22"/>
                <w:szCs w:val="22"/>
              </w:rPr>
              <w:t xml:space="preserve">Total </w:t>
            </w:r>
          </w:p>
        </w:tc>
      </w:tr>
      <w:tr w:rsidR="007437BB" w:rsidRPr="00991E52" w14:paraId="009DB0ED" w14:textId="77777777" w:rsidTr="002479A6">
        <w:trPr>
          <w:tblHeader/>
        </w:trPr>
        <w:tc>
          <w:tcPr>
            <w:tcW w:w="2284" w:type="dxa"/>
          </w:tcPr>
          <w:p w14:paraId="2C679C3F" w14:textId="77777777" w:rsidR="007437BB" w:rsidRPr="00ED25CC" w:rsidRDefault="007437BB">
            <w:pPr>
              <w:jc w:val="both"/>
              <w:rPr>
                <w:rFonts w:ascii="Times New Roman" w:hAnsi="Times New Roman" w:cs="Times New Roman"/>
                <w:sz w:val="22"/>
                <w:szCs w:val="22"/>
              </w:rPr>
            </w:pPr>
          </w:p>
        </w:tc>
        <w:tc>
          <w:tcPr>
            <w:tcW w:w="7706" w:type="dxa"/>
            <w:gridSpan w:val="14"/>
          </w:tcPr>
          <w:p w14:paraId="1DE1F5C1" w14:textId="77777777" w:rsidR="007437BB" w:rsidRPr="00ED25CC" w:rsidRDefault="007437BB">
            <w:pPr>
              <w:jc w:val="center"/>
              <w:rPr>
                <w:rFonts w:ascii="Times New Roman" w:hAnsi="Times New Roman" w:cs="Times New Roman"/>
                <w:i/>
                <w:iCs/>
                <w:sz w:val="22"/>
                <w:szCs w:val="22"/>
              </w:rPr>
            </w:pPr>
            <w:r w:rsidRPr="00ED25CC">
              <w:rPr>
                <w:rFonts w:ascii="Times New Roman" w:hAnsi="Times New Roman" w:cs="Times New Roman"/>
                <w:i/>
                <w:iCs/>
                <w:sz w:val="22"/>
                <w:szCs w:val="22"/>
              </w:rPr>
              <w:t>(in thousand Baht)</w:t>
            </w:r>
          </w:p>
        </w:tc>
      </w:tr>
      <w:tr w:rsidR="007437BB" w:rsidRPr="00B864F0" w14:paraId="1064DCBC" w14:textId="77777777" w:rsidTr="002479A6">
        <w:tc>
          <w:tcPr>
            <w:tcW w:w="2284" w:type="dxa"/>
          </w:tcPr>
          <w:p w14:paraId="3C993656" w14:textId="77777777" w:rsidR="007437BB" w:rsidRPr="00ED25CC" w:rsidRDefault="007437BB">
            <w:pPr>
              <w:ind w:left="73" w:right="-24" w:hanging="73"/>
              <w:rPr>
                <w:rFonts w:ascii="Times New Roman" w:hAnsi="Times New Roman" w:cs="Times New Roman"/>
                <w:b/>
                <w:bCs/>
                <w:i/>
                <w:iCs/>
                <w:sz w:val="22"/>
                <w:szCs w:val="22"/>
              </w:rPr>
            </w:pPr>
            <w:r w:rsidRPr="00ED25CC">
              <w:rPr>
                <w:rFonts w:ascii="Times New Roman" w:hAnsi="Times New Roman" w:cs="Times New Roman"/>
                <w:b/>
                <w:bCs/>
                <w:i/>
                <w:iCs/>
                <w:sz w:val="22"/>
                <w:szCs w:val="22"/>
              </w:rPr>
              <w:t>Non-derivative financial liabilities</w:t>
            </w:r>
          </w:p>
        </w:tc>
        <w:tc>
          <w:tcPr>
            <w:tcW w:w="1044" w:type="dxa"/>
          </w:tcPr>
          <w:p w14:paraId="5CC64A99" w14:textId="77777777" w:rsidR="007437BB" w:rsidRPr="00ED25CC" w:rsidRDefault="007437BB">
            <w:pPr>
              <w:tabs>
                <w:tab w:val="decimal" w:pos="708"/>
              </w:tabs>
              <w:rPr>
                <w:rFonts w:ascii="Times New Roman" w:hAnsi="Times New Roman" w:cs="Times New Roman"/>
                <w:b/>
                <w:bCs/>
                <w:sz w:val="22"/>
                <w:szCs w:val="22"/>
              </w:rPr>
            </w:pPr>
          </w:p>
        </w:tc>
        <w:tc>
          <w:tcPr>
            <w:tcW w:w="270" w:type="dxa"/>
          </w:tcPr>
          <w:p w14:paraId="3E28AE38" w14:textId="77777777" w:rsidR="007437BB" w:rsidRPr="00ED25CC" w:rsidRDefault="007437BB">
            <w:pPr>
              <w:tabs>
                <w:tab w:val="decimal" w:pos="708"/>
              </w:tabs>
              <w:rPr>
                <w:rFonts w:ascii="Times New Roman" w:hAnsi="Times New Roman" w:cs="Times New Roman"/>
                <w:b/>
                <w:bCs/>
                <w:sz w:val="22"/>
                <w:szCs w:val="22"/>
              </w:rPr>
            </w:pPr>
          </w:p>
        </w:tc>
        <w:tc>
          <w:tcPr>
            <w:tcW w:w="1080" w:type="dxa"/>
          </w:tcPr>
          <w:p w14:paraId="39B05DA1" w14:textId="77777777" w:rsidR="007437BB" w:rsidRPr="00ED25CC" w:rsidRDefault="007437BB">
            <w:pPr>
              <w:tabs>
                <w:tab w:val="decimal" w:pos="708"/>
              </w:tabs>
              <w:rPr>
                <w:rFonts w:ascii="Times New Roman" w:hAnsi="Times New Roman" w:cs="Times New Roman"/>
                <w:b/>
                <w:bCs/>
                <w:sz w:val="22"/>
                <w:szCs w:val="22"/>
              </w:rPr>
            </w:pPr>
          </w:p>
        </w:tc>
        <w:tc>
          <w:tcPr>
            <w:tcW w:w="270" w:type="dxa"/>
          </w:tcPr>
          <w:p w14:paraId="3E04C7AC" w14:textId="77777777" w:rsidR="007437BB" w:rsidRPr="00ED25CC" w:rsidRDefault="007437BB">
            <w:pPr>
              <w:tabs>
                <w:tab w:val="decimal" w:pos="708"/>
              </w:tabs>
              <w:rPr>
                <w:rFonts w:ascii="Times New Roman" w:hAnsi="Times New Roman" w:cs="Times New Roman"/>
                <w:b/>
                <w:bCs/>
                <w:sz w:val="22"/>
                <w:szCs w:val="22"/>
              </w:rPr>
            </w:pPr>
          </w:p>
        </w:tc>
        <w:tc>
          <w:tcPr>
            <w:tcW w:w="1170" w:type="dxa"/>
          </w:tcPr>
          <w:p w14:paraId="586CF7AF" w14:textId="77777777" w:rsidR="007437BB" w:rsidRPr="00ED25CC" w:rsidRDefault="007437BB">
            <w:pPr>
              <w:tabs>
                <w:tab w:val="decimal" w:pos="708"/>
              </w:tabs>
              <w:rPr>
                <w:rFonts w:ascii="Times New Roman" w:hAnsi="Times New Roman" w:cs="Times New Roman"/>
                <w:b/>
                <w:bCs/>
                <w:sz w:val="22"/>
                <w:szCs w:val="22"/>
              </w:rPr>
            </w:pPr>
          </w:p>
        </w:tc>
        <w:tc>
          <w:tcPr>
            <w:tcW w:w="272" w:type="dxa"/>
          </w:tcPr>
          <w:p w14:paraId="6766EB7C" w14:textId="77777777" w:rsidR="007437BB" w:rsidRPr="00ED25CC" w:rsidRDefault="007437BB">
            <w:pPr>
              <w:tabs>
                <w:tab w:val="decimal" w:pos="708"/>
              </w:tabs>
              <w:rPr>
                <w:rFonts w:ascii="Times New Roman" w:hAnsi="Times New Roman" w:cs="Times New Roman"/>
                <w:b/>
                <w:bCs/>
                <w:sz w:val="22"/>
                <w:szCs w:val="22"/>
              </w:rPr>
            </w:pPr>
          </w:p>
        </w:tc>
        <w:tc>
          <w:tcPr>
            <w:tcW w:w="1026" w:type="dxa"/>
            <w:gridSpan w:val="2"/>
          </w:tcPr>
          <w:p w14:paraId="7264D800" w14:textId="77777777" w:rsidR="007437BB" w:rsidRPr="00ED25CC" w:rsidRDefault="007437BB">
            <w:pPr>
              <w:tabs>
                <w:tab w:val="decimal" w:pos="708"/>
              </w:tabs>
              <w:rPr>
                <w:rFonts w:ascii="Times New Roman" w:hAnsi="Times New Roman" w:cs="Times New Roman"/>
                <w:b/>
                <w:bCs/>
                <w:sz w:val="22"/>
                <w:szCs w:val="22"/>
              </w:rPr>
            </w:pPr>
          </w:p>
        </w:tc>
        <w:tc>
          <w:tcPr>
            <w:tcW w:w="238" w:type="dxa"/>
            <w:gridSpan w:val="2"/>
          </w:tcPr>
          <w:p w14:paraId="21BF5DAE" w14:textId="77777777" w:rsidR="007437BB" w:rsidRPr="00ED25CC" w:rsidRDefault="007437BB">
            <w:pPr>
              <w:tabs>
                <w:tab w:val="decimal" w:pos="708"/>
              </w:tabs>
              <w:rPr>
                <w:rFonts w:ascii="Times New Roman" w:hAnsi="Times New Roman" w:cs="Times New Roman"/>
                <w:b/>
                <w:bCs/>
                <w:sz w:val="22"/>
                <w:szCs w:val="22"/>
              </w:rPr>
            </w:pPr>
          </w:p>
        </w:tc>
        <w:tc>
          <w:tcPr>
            <w:tcW w:w="840" w:type="dxa"/>
            <w:gridSpan w:val="2"/>
          </w:tcPr>
          <w:p w14:paraId="4579A26B" w14:textId="77777777" w:rsidR="007437BB" w:rsidRPr="00ED25CC" w:rsidRDefault="007437BB">
            <w:pPr>
              <w:tabs>
                <w:tab w:val="decimal" w:pos="708"/>
              </w:tabs>
              <w:rPr>
                <w:rFonts w:ascii="Times New Roman" w:hAnsi="Times New Roman" w:cs="Times New Roman"/>
                <w:b/>
                <w:bCs/>
                <w:sz w:val="22"/>
                <w:szCs w:val="22"/>
              </w:rPr>
            </w:pPr>
          </w:p>
        </w:tc>
        <w:tc>
          <w:tcPr>
            <w:tcW w:w="236" w:type="dxa"/>
          </w:tcPr>
          <w:p w14:paraId="6658C447" w14:textId="77777777" w:rsidR="007437BB" w:rsidRPr="00ED25CC" w:rsidRDefault="007437BB">
            <w:pPr>
              <w:tabs>
                <w:tab w:val="decimal" w:pos="708"/>
              </w:tabs>
              <w:rPr>
                <w:rFonts w:ascii="Times New Roman" w:hAnsi="Times New Roman" w:cs="Times New Roman"/>
                <w:b/>
                <w:bCs/>
                <w:sz w:val="22"/>
                <w:szCs w:val="22"/>
              </w:rPr>
            </w:pPr>
          </w:p>
        </w:tc>
        <w:tc>
          <w:tcPr>
            <w:tcW w:w="1260" w:type="dxa"/>
          </w:tcPr>
          <w:p w14:paraId="766EB6B9" w14:textId="77777777" w:rsidR="007437BB" w:rsidRPr="00ED25CC" w:rsidRDefault="007437BB">
            <w:pPr>
              <w:tabs>
                <w:tab w:val="decimal" w:pos="708"/>
              </w:tabs>
              <w:rPr>
                <w:rFonts w:ascii="Times New Roman" w:hAnsi="Times New Roman" w:cs="Times New Roman"/>
                <w:b/>
                <w:bCs/>
                <w:sz w:val="22"/>
                <w:szCs w:val="22"/>
              </w:rPr>
            </w:pPr>
          </w:p>
        </w:tc>
      </w:tr>
      <w:tr w:rsidR="0092784A" w:rsidRPr="00B864F0" w14:paraId="685F90DA" w14:textId="77777777" w:rsidTr="002479A6">
        <w:tc>
          <w:tcPr>
            <w:tcW w:w="2284" w:type="dxa"/>
          </w:tcPr>
          <w:p w14:paraId="01EE514C" w14:textId="5CBBB203" w:rsidR="0092784A" w:rsidRPr="006244E1" w:rsidRDefault="0092784A" w:rsidP="0092784A">
            <w:pPr>
              <w:tabs>
                <w:tab w:val="clear" w:pos="3515"/>
                <w:tab w:val="left" w:pos="2236"/>
              </w:tabs>
              <w:spacing w:line="240" w:lineRule="exact"/>
              <w:ind w:left="73" w:right="-24" w:hanging="73"/>
              <w:rPr>
                <w:rFonts w:ascii="Times New Roman" w:hAnsi="Times New Roman" w:cs="Times New Roman"/>
                <w:sz w:val="22"/>
                <w:szCs w:val="22"/>
              </w:rPr>
            </w:pPr>
            <w:r w:rsidRPr="006244E1">
              <w:rPr>
                <w:rFonts w:ascii="Times New Roman" w:hAnsi="Times New Roman" w:cs="Times New Roman"/>
                <w:sz w:val="22"/>
                <w:szCs w:val="22"/>
              </w:rPr>
              <w:t xml:space="preserve">Bank overdrafts and </w:t>
            </w:r>
            <w:r w:rsidRPr="006244E1">
              <w:rPr>
                <w:rFonts w:ascii="Times New Roman" w:hAnsi="Times New Roman" w:cs="Times New Roman"/>
                <w:spacing w:val="-4"/>
                <w:sz w:val="22"/>
                <w:szCs w:val="22"/>
              </w:rPr>
              <w:t xml:space="preserve">short-term </w:t>
            </w:r>
            <w:r w:rsidRPr="006244E1">
              <w:rPr>
                <w:rFonts w:ascii="Times New Roman" w:hAnsi="Times New Roman" w:cs="Times New Roman"/>
                <w:sz w:val="22"/>
                <w:szCs w:val="22"/>
              </w:rPr>
              <w:t>borrowings from financial institutions</w:t>
            </w:r>
          </w:p>
        </w:tc>
        <w:tc>
          <w:tcPr>
            <w:tcW w:w="1044" w:type="dxa"/>
          </w:tcPr>
          <w:p w14:paraId="188DF781" w14:textId="77777777" w:rsidR="00AD291F" w:rsidRDefault="00AD291F" w:rsidP="0092784A">
            <w:pPr>
              <w:pStyle w:val="acctfourfigures"/>
              <w:tabs>
                <w:tab w:val="clear" w:pos="765"/>
                <w:tab w:val="decimal" w:pos="850"/>
              </w:tabs>
              <w:spacing w:line="240" w:lineRule="atLeast"/>
              <w:ind w:left="-43" w:right="-86"/>
              <w:rPr>
                <w:rFonts w:cstheme="minorBidi"/>
                <w:szCs w:val="22"/>
                <w:lang w:val="en-US" w:bidi="th-TH"/>
              </w:rPr>
            </w:pPr>
          </w:p>
          <w:p w14:paraId="194E14CB" w14:textId="77777777" w:rsidR="00AD291F" w:rsidRDefault="00AD291F" w:rsidP="0092784A">
            <w:pPr>
              <w:pStyle w:val="acctfourfigures"/>
              <w:tabs>
                <w:tab w:val="clear" w:pos="765"/>
                <w:tab w:val="decimal" w:pos="850"/>
              </w:tabs>
              <w:spacing w:line="240" w:lineRule="atLeast"/>
              <w:ind w:left="-43" w:right="-86"/>
              <w:rPr>
                <w:rFonts w:cstheme="minorBidi"/>
                <w:szCs w:val="22"/>
                <w:lang w:val="en-US" w:bidi="th-TH"/>
              </w:rPr>
            </w:pPr>
          </w:p>
          <w:p w14:paraId="52457288" w14:textId="77777777" w:rsidR="00AD291F" w:rsidRDefault="00AD291F" w:rsidP="0092784A">
            <w:pPr>
              <w:pStyle w:val="acctfourfigures"/>
              <w:tabs>
                <w:tab w:val="clear" w:pos="765"/>
                <w:tab w:val="decimal" w:pos="850"/>
              </w:tabs>
              <w:spacing w:line="240" w:lineRule="atLeast"/>
              <w:ind w:left="-43" w:right="-86"/>
              <w:rPr>
                <w:rFonts w:cstheme="minorBidi"/>
                <w:szCs w:val="22"/>
                <w:lang w:val="en-US" w:bidi="th-TH"/>
              </w:rPr>
            </w:pPr>
          </w:p>
          <w:p w14:paraId="013EAABB" w14:textId="25D304E3" w:rsidR="0092784A" w:rsidRPr="00EA4B13" w:rsidRDefault="0081277F" w:rsidP="0092784A">
            <w:pPr>
              <w:pStyle w:val="acctfourfigures"/>
              <w:tabs>
                <w:tab w:val="clear" w:pos="765"/>
                <w:tab w:val="decimal" w:pos="850"/>
              </w:tabs>
              <w:spacing w:line="240" w:lineRule="atLeast"/>
              <w:ind w:left="-43" w:right="-86"/>
              <w:rPr>
                <w:szCs w:val="22"/>
                <w:lang w:val="en-US" w:bidi="th-TH"/>
              </w:rPr>
            </w:pPr>
            <w:r w:rsidRPr="0081277F">
              <w:rPr>
                <w:szCs w:val="22"/>
                <w:cs/>
                <w:lang w:val="en-US" w:bidi="th-TH"/>
              </w:rPr>
              <w:t>87</w:t>
            </w:r>
            <w:r w:rsidRPr="0081277F">
              <w:rPr>
                <w:szCs w:val="22"/>
                <w:lang w:val="en-US" w:bidi="th-TH"/>
              </w:rPr>
              <w:t>,</w:t>
            </w:r>
            <w:r w:rsidRPr="0081277F">
              <w:rPr>
                <w:szCs w:val="22"/>
                <w:cs/>
                <w:lang w:val="en-US" w:bidi="th-TH"/>
              </w:rPr>
              <w:t>552</w:t>
            </w:r>
          </w:p>
        </w:tc>
        <w:tc>
          <w:tcPr>
            <w:tcW w:w="270" w:type="dxa"/>
          </w:tcPr>
          <w:p w14:paraId="5C28720B" w14:textId="77777777" w:rsidR="0092784A" w:rsidRPr="00ED25CC" w:rsidRDefault="0092784A" w:rsidP="0092784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p>
        </w:tc>
        <w:tc>
          <w:tcPr>
            <w:tcW w:w="1080" w:type="dxa"/>
          </w:tcPr>
          <w:p w14:paraId="4EE64737" w14:textId="77777777" w:rsidR="00AD291F" w:rsidRDefault="00254A0F" w:rsidP="00404F62">
            <w:pPr>
              <w:pStyle w:val="acctfourfigures"/>
              <w:tabs>
                <w:tab w:val="clear" w:pos="765"/>
                <w:tab w:val="left" w:pos="588"/>
              </w:tabs>
              <w:spacing w:line="240" w:lineRule="atLeast"/>
              <w:ind w:left="-43" w:right="-86"/>
              <w:rPr>
                <w:rFonts w:cstheme="minorBidi"/>
                <w:szCs w:val="28"/>
                <w:lang w:bidi="th-TH"/>
              </w:rPr>
            </w:pPr>
            <w:r>
              <w:rPr>
                <w:szCs w:val="22"/>
              </w:rPr>
              <w:t xml:space="preserve">       </w:t>
            </w:r>
          </w:p>
          <w:p w14:paraId="034A0F04" w14:textId="77777777" w:rsidR="00AD291F" w:rsidRDefault="00AD291F" w:rsidP="00404F62">
            <w:pPr>
              <w:pStyle w:val="acctfourfigures"/>
              <w:tabs>
                <w:tab w:val="clear" w:pos="765"/>
                <w:tab w:val="left" w:pos="588"/>
              </w:tabs>
              <w:spacing w:line="240" w:lineRule="atLeast"/>
              <w:ind w:left="-43" w:right="-86"/>
              <w:rPr>
                <w:rFonts w:cstheme="minorBidi"/>
                <w:szCs w:val="28"/>
                <w:lang w:bidi="th-TH"/>
              </w:rPr>
            </w:pPr>
          </w:p>
          <w:p w14:paraId="59247A8D" w14:textId="77777777" w:rsidR="00AD291F" w:rsidRDefault="00AD291F" w:rsidP="00404F62">
            <w:pPr>
              <w:pStyle w:val="acctfourfigures"/>
              <w:tabs>
                <w:tab w:val="clear" w:pos="765"/>
                <w:tab w:val="left" w:pos="588"/>
              </w:tabs>
              <w:spacing w:line="240" w:lineRule="atLeast"/>
              <w:ind w:left="-43" w:right="-86"/>
              <w:rPr>
                <w:rFonts w:cstheme="minorBidi"/>
                <w:szCs w:val="28"/>
                <w:lang w:bidi="th-TH"/>
              </w:rPr>
            </w:pPr>
          </w:p>
          <w:p w14:paraId="4C346E91" w14:textId="19F43A4F" w:rsidR="0092784A" w:rsidRPr="00ED25CC" w:rsidRDefault="00AD291F" w:rsidP="00AD291F">
            <w:pPr>
              <w:pStyle w:val="acctfourfigures"/>
              <w:tabs>
                <w:tab w:val="clear" w:pos="765"/>
                <w:tab w:val="decimal" w:pos="578"/>
              </w:tabs>
              <w:spacing w:line="240" w:lineRule="atLeast"/>
              <w:ind w:left="-43" w:right="-50"/>
              <w:rPr>
                <w:szCs w:val="22"/>
              </w:rPr>
            </w:pPr>
            <w:r>
              <w:rPr>
                <w:rFonts w:cstheme="minorBidi" w:hint="cs"/>
                <w:szCs w:val="28"/>
                <w:cs/>
                <w:lang w:bidi="th-TH"/>
              </w:rPr>
              <w:t xml:space="preserve">         </w:t>
            </w:r>
            <w:r w:rsidR="00254A0F">
              <w:rPr>
                <w:szCs w:val="22"/>
              </w:rPr>
              <w:t xml:space="preserve">  </w:t>
            </w:r>
            <w:r w:rsidR="001C6946">
              <w:rPr>
                <w:szCs w:val="22"/>
              </w:rPr>
              <w:t>-</w:t>
            </w:r>
            <w:r w:rsidR="003279BD">
              <w:rPr>
                <w:szCs w:val="22"/>
              </w:rPr>
              <w:t xml:space="preserve"> </w:t>
            </w:r>
          </w:p>
        </w:tc>
        <w:tc>
          <w:tcPr>
            <w:tcW w:w="270" w:type="dxa"/>
          </w:tcPr>
          <w:p w14:paraId="128294EF" w14:textId="77777777" w:rsidR="0092784A" w:rsidRPr="00ED25CC" w:rsidRDefault="0092784A" w:rsidP="0092784A">
            <w:pPr>
              <w:pStyle w:val="acctfourfigures"/>
              <w:spacing w:line="240" w:lineRule="atLeast"/>
              <w:ind w:left="-43" w:right="-86"/>
              <w:rPr>
                <w:szCs w:val="22"/>
              </w:rPr>
            </w:pPr>
          </w:p>
        </w:tc>
        <w:tc>
          <w:tcPr>
            <w:tcW w:w="1170" w:type="dxa"/>
          </w:tcPr>
          <w:p w14:paraId="7572F88E" w14:textId="77777777" w:rsidR="00AD291F" w:rsidRDefault="00AD291F" w:rsidP="0092784A">
            <w:pPr>
              <w:pStyle w:val="acctfourfigures"/>
              <w:tabs>
                <w:tab w:val="clear" w:pos="765"/>
                <w:tab w:val="decimal" w:pos="943"/>
              </w:tabs>
              <w:spacing w:line="240" w:lineRule="atLeast"/>
              <w:ind w:left="-43" w:right="-86"/>
              <w:rPr>
                <w:rFonts w:cstheme="minorBidi"/>
                <w:szCs w:val="22"/>
                <w:lang w:val="en-US" w:bidi="th-TH"/>
              </w:rPr>
            </w:pPr>
          </w:p>
          <w:p w14:paraId="2E2F3293" w14:textId="77777777" w:rsidR="00AD291F" w:rsidRDefault="00AD291F" w:rsidP="0092784A">
            <w:pPr>
              <w:pStyle w:val="acctfourfigures"/>
              <w:tabs>
                <w:tab w:val="clear" w:pos="765"/>
                <w:tab w:val="decimal" w:pos="943"/>
              </w:tabs>
              <w:spacing w:line="240" w:lineRule="atLeast"/>
              <w:ind w:left="-43" w:right="-86"/>
              <w:rPr>
                <w:rFonts w:cstheme="minorBidi"/>
                <w:szCs w:val="22"/>
                <w:lang w:val="en-US" w:bidi="th-TH"/>
              </w:rPr>
            </w:pPr>
          </w:p>
          <w:p w14:paraId="0D343A4B" w14:textId="77777777" w:rsidR="00AD291F" w:rsidRDefault="00AD291F" w:rsidP="0092784A">
            <w:pPr>
              <w:pStyle w:val="acctfourfigures"/>
              <w:tabs>
                <w:tab w:val="clear" w:pos="765"/>
                <w:tab w:val="decimal" w:pos="943"/>
              </w:tabs>
              <w:spacing w:line="240" w:lineRule="atLeast"/>
              <w:ind w:left="-43" w:right="-86"/>
              <w:rPr>
                <w:rFonts w:cstheme="minorBidi"/>
                <w:szCs w:val="22"/>
                <w:lang w:val="en-US" w:bidi="th-TH"/>
              </w:rPr>
            </w:pPr>
          </w:p>
          <w:p w14:paraId="4E7770C1" w14:textId="08BA278A" w:rsidR="0092784A" w:rsidRPr="00ED25CC" w:rsidRDefault="00215693" w:rsidP="0092784A">
            <w:pPr>
              <w:pStyle w:val="acctfourfigures"/>
              <w:tabs>
                <w:tab w:val="clear" w:pos="765"/>
                <w:tab w:val="decimal" w:pos="943"/>
              </w:tabs>
              <w:spacing w:line="240" w:lineRule="atLeast"/>
              <w:ind w:left="-43" w:right="-86"/>
              <w:rPr>
                <w:szCs w:val="22"/>
              </w:rPr>
            </w:pPr>
            <w:r>
              <w:rPr>
                <w:szCs w:val="22"/>
                <w:lang w:val="en-US" w:bidi="th-TH"/>
              </w:rPr>
              <w:t>(</w:t>
            </w:r>
            <w:r w:rsidR="0081277F" w:rsidRPr="0081277F">
              <w:rPr>
                <w:szCs w:val="22"/>
                <w:cs/>
                <w:lang w:val="en-US" w:bidi="th-TH"/>
              </w:rPr>
              <w:t>87</w:t>
            </w:r>
            <w:r w:rsidR="0081277F" w:rsidRPr="0081277F">
              <w:rPr>
                <w:szCs w:val="22"/>
                <w:lang w:val="en-US" w:bidi="th-TH"/>
              </w:rPr>
              <w:t>,</w:t>
            </w:r>
            <w:r w:rsidR="0081277F" w:rsidRPr="0081277F">
              <w:rPr>
                <w:szCs w:val="22"/>
                <w:cs/>
                <w:lang w:val="en-US" w:bidi="th-TH"/>
              </w:rPr>
              <w:t>552</w:t>
            </w:r>
            <w:r>
              <w:rPr>
                <w:szCs w:val="22"/>
                <w:lang w:val="en-US" w:bidi="th-TH"/>
              </w:rPr>
              <w:t>)</w:t>
            </w:r>
          </w:p>
        </w:tc>
        <w:tc>
          <w:tcPr>
            <w:tcW w:w="272" w:type="dxa"/>
          </w:tcPr>
          <w:p w14:paraId="572D7534" w14:textId="77777777" w:rsidR="0092784A" w:rsidRPr="00ED25CC" w:rsidRDefault="0092784A" w:rsidP="0092784A">
            <w:pPr>
              <w:pStyle w:val="acctfourfigures"/>
              <w:spacing w:line="240" w:lineRule="atLeast"/>
              <w:ind w:left="-43" w:right="-86"/>
              <w:rPr>
                <w:szCs w:val="22"/>
              </w:rPr>
            </w:pPr>
          </w:p>
        </w:tc>
        <w:tc>
          <w:tcPr>
            <w:tcW w:w="1020" w:type="dxa"/>
          </w:tcPr>
          <w:p w14:paraId="34AA153B" w14:textId="77777777" w:rsidR="00AD291F" w:rsidRDefault="00AD291F" w:rsidP="0092784A">
            <w:pPr>
              <w:pStyle w:val="acctfourfigures"/>
              <w:tabs>
                <w:tab w:val="clear" w:pos="765"/>
                <w:tab w:val="decimal" w:pos="520"/>
              </w:tabs>
              <w:spacing w:line="240" w:lineRule="atLeast"/>
              <w:ind w:left="-43" w:right="-86"/>
              <w:rPr>
                <w:rFonts w:cstheme="minorBidi"/>
                <w:lang w:bidi="th-TH"/>
              </w:rPr>
            </w:pPr>
          </w:p>
          <w:p w14:paraId="403BB9C0" w14:textId="77777777" w:rsidR="00AD291F" w:rsidRDefault="00AD291F" w:rsidP="0092784A">
            <w:pPr>
              <w:pStyle w:val="acctfourfigures"/>
              <w:tabs>
                <w:tab w:val="clear" w:pos="765"/>
                <w:tab w:val="decimal" w:pos="520"/>
              </w:tabs>
              <w:spacing w:line="240" w:lineRule="atLeast"/>
              <w:ind w:left="-43" w:right="-86"/>
              <w:rPr>
                <w:rFonts w:cstheme="minorBidi"/>
                <w:lang w:bidi="th-TH"/>
              </w:rPr>
            </w:pPr>
          </w:p>
          <w:p w14:paraId="319DD5D3" w14:textId="77777777" w:rsidR="00AD291F" w:rsidRDefault="00AD291F" w:rsidP="0092784A">
            <w:pPr>
              <w:pStyle w:val="acctfourfigures"/>
              <w:tabs>
                <w:tab w:val="clear" w:pos="765"/>
                <w:tab w:val="decimal" w:pos="520"/>
              </w:tabs>
              <w:spacing w:line="240" w:lineRule="atLeast"/>
              <w:ind w:left="-43" w:right="-86"/>
              <w:rPr>
                <w:rFonts w:cstheme="minorBidi"/>
                <w:lang w:bidi="th-TH"/>
              </w:rPr>
            </w:pPr>
          </w:p>
          <w:p w14:paraId="6D1E5D35" w14:textId="7951410E" w:rsidR="0092784A" w:rsidRPr="0092784A" w:rsidRDefault="001C6946" w:rsidP="00AD291F">
            <w:pPr>
              <w:pStyle w:val="acctfourfigures"/>
              <w:tabs>
                <w:tab w:val="clear" w:pos="765"/>
                <w:tab w:val="decimal" w:pos="520"/>
              </w:tabs>
              <w:spacing w:line="240" w:lineRule="atLeast"/>
              <w:ind w:right="-86"/>
            </w:pPr>
            <w:r>
              <w:t>-</w:t>
            </w:r>
          </w:p>
        </w:tc>
        <w:tc>
          <w:tcPr>
            <w:tcW w:w="238" w:type="dxa"/>
            <w:gridSpan w:val="2"/>
          </w:tcPr>
          <w:p w14:paraId="40EABAD5" w14:textId="77777777" w:rsidR="0092784A" w:rsidRPr="00ED25CC" w:rsidRDefault="0092784A" w:rsidP="0092784A">
            <w:pPr>
              <w:pStyle w:val="acctfourfigures"/>
              <w:spacing w:line="240" w:lineRule="atLeast"/>
              <w:ind w:left="-43" w:right="-86"/>
              <w:rPr>
                <w:szCs w:val="22"/>
                <w:lang w:val="en-US" w:bidi="th-TH"/>
              </w:rPr>
            </w:pPr>
          </w:p>
        </w:tc>
        <w:tc>
          <w:tcPr>
            <w:tcW w:w="840" w:type="dxa"/>
            <w:gridSpan w:val="2"/>
          </w:tcPr>
          <w:p w14:paraId="2CFA33D3" w14:textId="77777777" w:rsidR="00140D9B" w:rsidRDefault="00140D9B" w:rsidP="00F654C6">
            <w:pPr>
              <w:pStyle w:val="acctfourfigures"/>
              <w:tabs>
                <w:tab w:val="clear" w:pos="765"/>
                <w:tab w:val="decimal" w:pos="375"/>
              </w:tabs>
              <w:spacing w:line="240" w:lineRule="atLeast"/>
              <w:ind w:left="-43" w:right="-86"/>
              <w:rPr>
                <w:rFonts w:cstheme="minorBidi"/>
                <w:szCs w:val="28"/>
                <w:lang w:bidi="th-TH"/>
              </w:rPr>
            </w:pPr>
          </w:p>
          <w:p w14:paraId="2498AB57" w14:textId="77777777" w:rsidR="00140D9B" w:rsidRDefault="00140D9B" w:rsidP="00F654C6">
            <w:pPr>
              <w:pStyle w:val="acctfourfigures"/>
              <w:tabs>
                <w:tab w:val="clear" w:pos="765"/>
                <w:tab w:val="decimal" w:pos="375"/>
              </w:tabs>
              <w:spacing w:line="240" w:lineRule="atLeast"/>
              <w:ind w:left="-43" w:right="-86"/>
              <w:rPr>
                <w:rFonts w:cstheme="minorBidi"/>
                <w:szCs w:val="28"/>
                <w:lang w:bidi="th-TH"/>
              </w:rPr>
            </w:pPr>
          </w:p>
          <w:p w14:paraId="51E48621" w14:textId="77777777" w:rsidR="00140D9B" w:rsidRDefault="00140D9B" w:rsidP="00F654C6">
            <w:pPr>
              <w:pStyle w:val="acctfourfigures"/>
              <w:tabs>
                <w:tab w:val="clear" w:pos="765"/>
                <w:tab w:val="decimal" w:pos="375"/>
              </w:tabs>
              <w:spacing w:line="240" w:lineRule="atLeast"/>
              <w:ind w:left="-43" w:right="-86"/>
              <w:rPr>
                <w:rFonts w:cstheme="minorBidi"/>
                <w:szCs w:val="28"/>
                <w:lang w:bidi="th-TH"/>
              </w:rPr>
            </w:pPr>
          </w:p>
          <w:p w14:paraId="333FD010" w14:textId="0FF1FF87" w:rsidR="0092784A" w:rsidRPr="0092784A" w:rsidRDefault="001C6946" w:rsidP="00F654C6">
            <w:pPr>
              <w:pStyle w:val="acctfourfigures"/>
              <w:tabs>
                <w:tab w:val="clear" w:pos="765"/>
                <w:tab w:val="decimal" w:pos="375"/>
              </w:tabs>
              <w:spacing w:line="240" w:lineRule="atLeast"/>
              <w:ind w:left="-43" w:right="-86"/>
              <w:rPr>
                <w:szCs w:val="22"/>
              </w:rPr>
            </w:pPr>
            <w:r>
              <w:rPr>
                <w:szCs w:val="22"/>
              </w:rPr>
              <w:t>-</w:t>
            </w:r>
          </w:p>
        </w:tc>
        <w:tc>
          <w:tcPr>
            <w:tcW w:w="242" w:type="dxa"/>
            <w:gridSpan w:val="2"/>
          </w:tcPr>
          <w:p w14:paraId="321DCDDB" w14:textId="77777777" w:rsidR="0092784A" w:rsidRPr="00ED25CC" w:rsidRDefault="0092784A" w:rsidP="0092784A">
            <w:pPr>
              <w:pStyle w:val="acctfourfigures"/>
              <w:spacing w:line="240" w:lineRule="atLeast"/>
              <w:ind w:left="-43" w:right="-86"/>
              <w:rPr>
                <w:szCs w:val="22"/>
              </w:rPr>
            </w:pPr>
          </w:p>
        </w:tc>
        <w:tc>
          <w:tcPr>
            <w:tcW w:w="1260" w:type="dxa"/>
          </w:tcPr>
          <w:p w14:paraId="0581023C" w14:textId="77777777" w:rsidR="00F33C48" w:rsidRDefault="00F33C48" w:rsidP="0092784A">
            <w:pPr>
              <w:pStyle w:val="acctfourfigures"/>
              <w:tabs>
                <w:tab w:val="clear" w:pos="765"/>
                <w:tab w:val="decimal" w:pos="950"/>
              </w:tabs>
              <w:spacing w:line="240" w:lineRule="atLeast"/>
              <w:ind w:left="-43" w:right="-86"/>
              <w:rPr>
                <w:rFonts w:cstheme="minorBidi"/>
                <w:szCs w:val="22"/>
                <w:lang w:val="en-US" w:bidi="th-TH"/>
              </w:rPr>
            </w:pPr>
          </w:p>
          <w:p w14:paraId="36F245E6" w14:textId="77777777" w:rsidR="00F33C48" w:rsidRDefault="00F33C48" w:rsidP="0092784A">
            <w:pPr>
              <w:pStyle w:val="acctfourfigures"/>
              <w:tabs>
                <w:tab w:val="clear" w:pos="765"/>
                <w:tab w:val="decimal" w:pos="950"/>
              </w:tabs>
              <w:spacing w:line="240" w:lineRule="atLeast"/>
              <w:ind w:left="-43" w:right="-86"/>
              <w:rPr>
                <w:rFonts w:cstheme="minorBidi"/>
                <w:szCs w:val="22"/>
                <w:lang w:val="en-US" w:bidi="th-TH"/>
              </w:rPr>
            </w:pPr>
          </w:p>
          <w:p w14:paraId="7C115EA8" w14:textId="77777777" w:rsidR="00F33C48" w:rsidRDefault="00F33C48" w:rsidP="0092784A">
            <w:pPr>
              <w:pStyle w:val="acctfourfigures"/>
              <w:tabs>
                <w:tab w:val="clear" w:pos="765"/>
                <w:tab w:val="decimal" w:pos="950"/>
              </w:tabs>
              <w:spacing w:line="240" w:lineRule="atLeast"/>
              <w:ind w:left="-43" w:right="-86"/>
              <w:rPr>
                <w:rFonts w:cstheme="minorBidi"/>
                <w:szCs w:val="22"/>
                <w:lang w:val="en-US" w:bidi="th-TH"/>
              </w:rPr>
            </w:pPr>
          </w:p>
          <w:p w14:paraId="5A82D62E" w14:textId="235CF38B" w:rsidR="0092784A" w:rsidRPr="00ED25CC" w:rsidRDefault="00215693" w:rsidP="0092784A">
            <w:pPr>
              <w:pStyle w:val="acctfourfigures"/>
              <w:tabs>
                <w:tab w:val="clear" w:pos="765"/>
                <w:tab w:val="decimal" w:pos="950"/>
              </w:tabs>
              <w:spacing w:line="240" w:lineRule="atLeast"/>
              <w:ind w:left="-43" w:right="-86"/>
              <w:rPr>
                <w:szCs w:val="22"/>
              </w:rPr>
            </w:pPr>
            <w:r>
              <w:rPr>
                <w:szCs w:val="22"/>
                <w:lang w:val="en-US" w:bidi="th-TH"/>
              </w:rPr>
              <w:t>(</w:t>
            </w:r>
            <w:r w:rsidR="0081277F" w:rsidRPr="0081277F">
              <w:rPr>
                <w:szCs w:val="22"/>
                <w:cs/>
                <w:lang w:val="en-US" w:bidi="th-TH"/>
              </w:rPr>
              <w:t>87</w:t>
            </w:r>
            <w:r w:rsidR="0081277F" w:rsidRPr="0081277F">
              <w:rPr>
                <w:szCs w:val="22"/>
                <w:lang w:val="en-US" w:bidi="th-TH"/>
              </w:rPr>
              <w:t>,</w:t>
            </w:r>
            <w:r w:rsidR="0081277F" w:rsidRPr="0081277F">
              <w:rPr>
                <w:szCs w:val="22"/>
                <w:cs/>
                <w:lang w:val="en-US" w:bidi="th-TH"/>
              </w:rPr>
              <w:t>552</w:t>
            </w:r>
            <w:r>
              <w:rPr>
                <w:szCs w:val="22"/>
                <w:lang w:val="en-US" w:bidi="th-TH"/>
              </w:rPr>
              <w:t>)</w:t>
            </w:r>
          </w:p>
        </w:tc>
      </w:tr>
      <w:tr w:rsidR="00331C76" w:rsidRPr="00B864F0" w14:paraId="123A35E3" w14:textId="77777777" w:rsidTr="002479A6">
        <w:tc>
          <w:tcPr>
            <w:tcW w:w="2284" w:type="dxa"/>
          </w:tcPr>
          <w:p w14:paraId="3544FBD9" w14:textId="77777777" w:rsidR="00331C76" w:rsidRPr="006244E1" w:rsidRDefault="00331C76" w:rsidP="00331C76">
            <w:pPr>
              <w:spacing w:line="240" w:lineRule="exact"/>
              <w:ind w:left="73" w:right="-24" w:hanging="73"/>
              <w:rPr>
                <w:rFonts w:ascii="Times New Roman" w:hAnsi="Times New Roman" w:cs="Times New Roman"/>
                <w:sz w:val="22"/>
                <w:szCs w:val="22"/>
                <w:cs/>
              </w:rPr>
            </w:pPr>
            <w:r w:rsidRPr="006244E1">
              <w:rPr>
                <w:rFonts w:ascii="Times New Roman" w:hAnsi="Times New Roman" w:cs="Times New Roman"/>
                <w:sz w:val="22"/>
                <w:szCs w:val="22"/>
              </w:rPr>
              <w:t>Trade and other current payables</w:t>
            </w:r>
          </w:p>
        </w:tc>
        <w:tc>
          <w:tcPr>
            <w:tcW w:w="1044" w:type="dxa"/>
          </w:tcPr>
          <w:p w14:paraId="3FCC1E1D" w14:textId="77777777" w:rsidR="00F33C48" w:rsidRDefault="00F33C48" w:rsidP="00331C76">
            <w:pPr>
              <w:pStyle w:val="acctfourfigures"/>
              <w:tabs>
                <w:tab w:val="clear" w:pos="765"/>
                <w:tab w:val="decimal" w:pos="850"/>
              </w:tabs>
              <w:spacing w:line="240" w:lineRule="atLeast"/>
              <w:ind w:left="-43" w:right="-86"/>
              <w:rPr>
                <w:rFonts w:cstheme="minorBidi"/>
                <w:szCs w:val="22"/>
                <w:lang w:bidi="th-TH"/>
              </w:rPr>
            </w:pPr>
          </w:p>
          <w:p w14:paraId="3B58B94E" w14:textId="1DFB916E" w:rsidR="00331C76" w:rsidRPr="00ED25CC" w:rsidRDefault="001F5B6C" w:rsidP="00331C76">
            <w:pPr>
              <w:pStyle w:val="acctfourfigures"/>
              <w:tabs>
                <w:tab w:val="clear" w:pos="765"/>
                <w:tab w:val="decimal" w:pos="850"/>
              </w:tabs>
              <w:spacing w:line="240" w:lineRule="atLeast"/>
              <w:ind w:left="-43" w:right="-86"/>
              <w:rPr>
                <w:szCs w:val="22"/>
              </w:rPr>
            </w:pPr>
            <w:r w:rsidRPr="00A06252">
              <w:rPr>
                <w:szCs w:val="22"/>
                <w:cs/>
                <w:lang w:bidi="th-TH"/>
              </w:rPr>
              <w:t>699</w:t>
            </w:r>
            <w:r w:rsidRPr="00A06252">
              <w:rPr>
                <w:szCs w:val="22"/>
              </w:rPr>
              <w:t>,</w:t>
            </w:r>
            <w:r w:rsidRPr="00A06252">
              <w:rPr>
                <w:szCs w:val="22"/>
                <w:cs/>
                <w:lang w:bidi="th-TH"/>
              </w:rPr>
              <w:t>376</w:t>
            </w:r>
          </w:p>
        </w:tc>
        <w:tc>
          <w:tcPr>
            <w:tcW w:w="270" w:type="dxa"/>
          </w:tcPr>
          <w:p w14:paraId="55C9B5CF" w14:textId="77777777" w:rsidR="00331C76" w:rsidRPr="00ED25CC" w:rsidRDefault="00331C76" w:rsidP="00331C76">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p>
        </w:tc>
        <w:tc>
          <w:tcPr>
            <w:tcW w:w="1080" w:type="dxa"/>
          </w:tcPr>
          <w:p w14:paraId="02AC2772" w14:textId="77777777" w:rsidR="00C4678F" w:rsidRDefault="00C4678F" w:rsidP="00331C76">
            <w:pPr>
              <w:pStyle w:val="acctfourfigures"/>
              <w:tabs>
                <w:tab w:val="clear" w:pos="765"/>
                <w:tab w:val="decimal" w:pos="855"/>
              </w:tabs>
              <w:spacing w:line="240" w:lineRule="atLeast"/>
              <w:ind w:left="-43" w:right="-86"/>
              <w:rPr>
                <w:rFonts w:cstheme="minorBidi"/>
                <w:szCs w:val="22"/>
                <w:lang w:bidi="th-TH"/>
              </w:rPr>
            </w:pPr>
          </w:p>
          <w:p w14:paraId="4E912BDF" w14:textId="17C971A9" w:rsidR="00331C76" w:rsidRPr="00ED25CC" w:rsidRDefault="00215693" w:rsidP="00331C76">
            <w:pPr>
              <w:pStyle w:val="acctfourfigures"/>
              <w:tabs>
                <w:tab w:val="clear" w:pos="765"/>
                <w:tab w:val="decimal" w:pos="855"/>
              </w:tabs>
              <w:spacing w:line="240" w:lineRule="atLeast"/>
              <w:ind w:left="-43" w:right="-86"/>
              <w:rPr>
                <w:szCs w:val="22"/>
              </w:rPr>
            </w:pPr>
            <w:r>
              <w:rPr>
                <w:szCs w:val="22"/>
                <w:lang w:bidi="th-TH"/>
              </w:rPr>
              <w:t>(</w:t>
            </w:r>
            <w:r w:rsidR="001F5B6C" w:rsidRPr="00A06252">
              <w:rPr>
                <w:szCs w:val="22"/>
                <w:cs/>
                <w:lang w:bidi="th-TH"/>
              </w:rPr>
              <w:t>699</w:t>
            </w:r>
            <w:r w:rsidR="001F5B6C" w:rsidRPr="00A06252">
              <w:rPr>
                <w:szCs w:val="22"/>
              </w:rPr>
              <w:t>,</w:t>
            </w:r>
            <w:r w:rsidR="001F5B6C" w:rsidRPr="00A06252">
              <w:rPr>
                <w:szCs w:val="22"/>
                <w:cs/>
                <w:lang w:bidi="th-TH"/>
              </w:rPr>
              <w:t>376</w:t>
            </w:r>
            <w:r>
              <w:rPr>
                <w:szCs w:val="22"/>
                <w:lang w:bidi="th-TH"/>
              </w:rPr>
              <w:t>)</w:t>
            </w:r>
          </w:p>
        </w:tc>
        <w:tc>
          <w:tcPr>
            <w:tcW w:w="270" w:type="dxa"/>
          </w:tcPr>
          <w:p w14:paraId="324CF622" w14:textId="77777777" w:rsidR="00331C76" w:rsidRPr="00ED25CC" w:rsidRDefault="00331C76" w:rsidP="00331C76">
            <w:pPr>
              <w:pStyle w:val="acctfourfigures"/>
              <w:spacing w:line="240" w:lineRule="atLeast"/>
              <w:ind w:left="-43" w:right="-86"/>
              <w:rPr>
                <w:szCs w:val="22"/>
              </w:rPr>
            </w:pPr>
          </w:p>
        </w:tc>
        <w:tc>
          <w:tcPr>
            <w:tcW w:w="1170" w:type="dxa"/>
          </w:tcPr>
          <w:p w14:paraId="0DE73544" w14:textId="77777777" w:rsidR="00C4678F" w:rsidRDefault="00C4678F" w:rsidP="00331C76">
            <w:pPr>
              <w:pStyle w:val="acctfourfigures"/>
              <w:tabs>
                <w:tab w:val="clear" w:pos="765"/>
                <w:tab w:val="decimal" w:pos="608"/>
              </w:tabs>
              <w:spacing w:line="240" w:lineRule="atLeast"/>
              <w:ind w:left="-43" w:right="-86"/>
              <w:rPr>
                <w:rFonts w:cstheme="minorBidi"/>
                <w:szCs w:val="28"/>
                <w:lang w:bidi="th-TH"/>
              </w:rPr>
            </w:pPr>
          </w:p>
          <w:p w14:paraId="752E525B" w14:textId="3024C6B1" w:rsidR="00331C76" w:rsidRPr="00ED25CC" w:rsidRDefault="001C6946" w:rsidP="00331C76">
            <w:pPr>
              <w:pStyle w:val="acctfourfigures"/>
              <w:tabs>
                <w:tab w:val="clear" w:pos="765"/>
                <w:tab w:val="decimal" w:pos="608"/>
              </w:tabs>
              <w:spacing w:line="240" w:lineRule="atLeast"/>
              <w:ind w:left="-43" w:right="-86"/>
              <w:rPr>
                <w:szCs w:val="22"/>
              </w:rPr>
            </w:pPr>
            <w:r w:rsidRPr="00A06252">
              <w:rPr>
                <w:szCs w:val="22"/>
              </w:rPr>
              <w:t>-</w:t>
            </w:r>
          </w:p>
        </w:tc>
        <w:tc>
          <w:tcPr>
            <w:tcW w:w="272" w:type="dxa"/>
          </w:tcPr>
          <w:p w14:paraId="0D1A7056" w14:textId="77777777" w:rsidR="00331C76" w:rsidRPr="00ED25CC" w:rsidRDefault="00331C76" w:rsidP="00331C76">
            <w:pPr>
              <w:pStyle w:val="acctfourfigures"/>
              <w:spacing w:line="240" w:lineRule="atLeast"/>
              <w:ind w:left="-43" w:right="-86"/>
              <w:rPr>
                <w:szCs w:val="22"/>
              </w:rPr>
            </w:pPr>
          </w:p>
        </w:tc>
        <w:tc>
          <w:tcPr>
            <w:tcW w:w="1026" w:type="dxa"/>
            <w:gridSpan w:val="2"/>
          </w:tcPr>
          <w:p w14:paraId="0F6EFE77" w14:textId="77777777" w:rsidR="00C4678F" w:rsidRDefault="00C4678F" w:rsidP="00F654C6">
            <w:pPr>
              <w:pStyle w:val="acctfourfigures"/>
              <w:tabs>
                <w:tab w:val="clear" w:pos="765"/>
                <w:tab w:val="decimal" w:pos="520"/>
              </w:tabs>
              <w:spacing w:line="240" w:lineRule="atLeast"/>
              <w:ind w:left="-43" w:right="-86"/>
              <w:rPr>
                <w:rFonts w:cstheme="minorBidi"/>
                <w:szCs w:val="28"/>
                <w:lang w:bidi="th-TH"/>
              </w:rPr>
            </w:pPr>
          </w:p>
          <w:p w14:paraId="1F82C300" w14:textId="1E9D310A" w:rsidR="00331C76" w:rsidRPr="00ED25CC" w:rsidRDefault="001C6946" w:rsidP="00F654C6">
            <w:pPr>
              <w:pStyle w:val="acctfourfigures"/>
              <w:tabs>
                <w:tab w:val="clear" w:pos="765"/>
                <w:tab w:val="decimal" w:pos="520"/>
              </w:tabs>
              <w:spacing w:line="240" w:lineRule="atLeast"/>
              <w:ind w:left="-43" w:right="-86"/>
              <w:rPr>
                <w:szCs w:val="22"/>
              </w:rPr>
            </w:pPr>
            <w:r w:rsidRPr="00A06252">
              <w:rPr>
                <w:szCs w:val="22"/>
              </w:rPr>
              <w:t>-</w:t>
            </w:r>
          </w:p>
        </w:tc>
        <w:tc>
          <w:tcPr>
            <w:tcW w:w="238" w:type="dxa"/>
            <w:gridSpan w:val="2"/>
          </w:tcPr>
          <w:p w14:paraId="767F8E38" w14:textId="77777777" w:rsidR="00331C76" w:rsidRPr="00ED25CC" w:rsidRDefault="00331C76" w:rsidP="00331C76">
            <w:pPr>
              <w:pStyle w:val="acctfourfigures"/>
              <w:spacing w:line="240" w:lineRule="atLeast"/>
              <w:ind w:left="-43" w:right="-86"/>
              <w:rPr>
                <w:szCs w:val="22"/>
              </w:rPr>
            </w:pPr>
          </w:p>
        </w:tc>
        <w:tc>
          <w:tcPr>
            <w:tcW w:w="840" w:type="dxa"/>
            <w:gridSpan w:val="2"/>
          </w:tcPr>
          <w:p w14:paraId="509C7E11" w14:textId="77777777" w:rsidR="00C4678F" w:rsidRDefault="00C4678F" w:rsidP="00331C76">
            <w:pPr>
              <w:pStyle w:val="acctfourfigures"/>
              <w:tabs>
                <w:tab w:val="clear" w:pos="765"/>
                <w:tab w:val="decimal" w:pos="375"/>
              </w:tabs>
              <w:spacing w:line="240" w:lineRule="atLeast"/>
              <w:ind w:left="-43" w:right="-86"/>
              <w:rPr>
                <w:rFonts w:cstheme="minorBidi"/>
                <w:szCs w:val="28"/>
                <w:lang w:bidi="th-TH"/>
              </w:rPr>
            </w:pPr>
          </w:p>
          <w:p w14:paraId="45FB0732" w14:textId="150DE1CF" w:rsidR="00331C76" w:rsidRPr="00ED25CC" w:rsidRDefault="001C6946" w:rsidP="00331C76">
            <w:pPr>
              <w:pStyle w:val="acctfourfigures"/>
              <w:tabs>
                <w:tab w:val="clear" w:pos="765"/>
                <w:tab w:val="decimal" w:pos="375"/>
              </w:tabs>
              <w:spacing w:line="240" w:lineRule="atLeast"/>
              <w:ind w:left="-43" w:right="-86"/>
              <w:rPr>
                <w:szCs w:val="22"/>
              </w:rPr>
            </w:pPr>
            <w:r w:rsidRPr="00A06252">
              <w:rPr>
                <w:szCs w:val="22"/>
              </w:rPr>
              <w:t>-</w:t>
            </w:r>
          </w:p>
        </w:tc>
        <w:tc>
          <w:tcPr>
            <w:tcW w:w="236" w:type="dxa"/>
          </w:tcPr>
          <w:p w14:paraId="4A4FEA1F" w14:textId="77777777" w:rsidR="00331C76" w:rsidRPr="00ED25CC" w:rsidRDefault="00331C76" w:rsidP="00331C76">
            <w:pPr>
              <w:pStyle w:val="acctfourfigures"/>
              <w:spacing w:line="240" w:lineRule="atLeast"/>
              <w:ind w:left="-43" w:right="-86"/>
              <w:rPr>
                <w:szCs w:val="22"/>
              </w:rPr>
            </w:pPr>
          </w:p>
        </w:tc>
        <w:tc>
          <w:tcPr>
            <w:tcW w:w="1260" w:type="dxa"/>
          </w:tcPr>
          <w:p w14:paraId="7866237A" w14:textId="77777777" w:rsidR="00C4678F" w:rsidRDefault="00C4678F" w:rsidP="00331C76">
            <w:pPr>
              <w:pStyle w:val="acctfourfigures"/>
              <w:tabs>
                <w:tab w:val="clear" w:pos="765"/>
                <w:tab w:val="decimal" w:pos="950"/>
              </w:tabs>
              <w:spacing w:line="240" w:lineRule="atLeast"/>
              <w:ind w:left="-43" w:right="-86"/>
              <w:rPr>
                <w:rFonts w:cstheme="minorBidi"/>
                <w:szCs w:val="22"/>
                <w:lang w:bidi="th-TH"/>
              </w:rPr>
            </w:pPr>
          </w:p>
          <w:p w14:paraId="7805D145" w14:textId="3FF7CE73" w:rsidR="00331C76" w:rsidRPr="00ED25CC" w:rsidRDefault="00215693" w:rsidP="00331C76">
            <w:pPr>
              <w:pStyle w:val="acctfourfigures"/>
              <w:tabs>
                <w:tab w:val="clear" w:pos="765"/>
                <w:tab w:val="decimal" w:pos="950"/>
              </w:tabs>
              <w:spacing w:line="240" w:lineRule="atLeast"/>
              <w:ind w:left="-43" w:right="-86"/>
              <w:rPr>
                <w:szCs w:val="22"/>
              </w:rPr>
            </w:pPr>
            <w:r>
              <w:rPr>
                <w:szCs w:val="22"/>
                <w:lang w:bidi="th-TH"/>
              </w:rPr>
              <w:t>(</w:t>
            </w:r>
            <w:r w:rsidR="008D66A1" w:rsidRPr="00A06252">
              <w:rPr>
                <w:szCs w:val="22"/>
                <w:cs/>
                <w:lang w:bidi="th-TH"/>
              </w:rPr>
              <w:t>699</w:t>
            </w:r>
            <w:r w:rsidR="008D66A1" w:rsidRPr="00A06252">
              <w:rPr>
                <w:szCs w:val="22"/>
              </w:rPr>
              <w:t>,</w:t>
            </w:r>
            <w:r w:rsidR="008D66A1" w:rsidRPr="00A06252">
              <w:rPr>
                <w:szCs w:val="22"/>
                <w:cs/>
                <w:lang w:bidi="th-TH"/>
              </w:rPr>
              <w:t>376</w:t>
            </w:r>
            <w:r>
              <w:rPr>
                <w:szCs w:val="22"/>
                <w:lang w:bidi="th-TH"/>
              </w:rPr>
              <w:t>)</w:t>
            </w:r>
          </w:p>
        </w:tc>
      </w:tr>
      <w:tr w:rsidR="00A54C39" w:rsidRPr="00B864F0" w14:paraId="4F66B0BC" w14:textId="77777777" w:rsidTr="002479A6">
        <w:tc>
          <w:tcPr>
            <w:tcW w:w="2284" w:type="dxa"/>
          </w:tcPr>
          <w:p w14:paraId="45D5083E" w14:textId="0A9FF2C3" w:rsidR="00A54C39" w:rsidRPr="006244E1" w:rsidRDefault="00A54C39" w:rsidP="00A54C39">
            <w:pPr>
              <w:spacing w:line="240" w:lineRule="exact"/>
              <w:ind w:left="73" w:right="-24" w:hanging="73"/>
              <w:rPr>
                <w:rFonts w:ascii="Times New Roman" w:hAnsi="Times New Roman" w:cstheme="minorBidi"/>
                <w:sz w:val="22"/>
                <w:szCs w:val="22"/>
              </w:rPr>
            </w:pPr>
            <w:r w:rsidRPr="006244E1">
              <w:rPr>
                <w:rFonts w:ascii="Times New Roman" w:hAnsi="Times New Roman" w:cs="Times New Roman"/>
                <w:sz w:val="22"/>
                <w:szCs w:val="22"/>
              </w:rPr>
              <w:t xml:space="preserve">Long-term borrowings from </w:t>
            </w:r>
            <w:proofErr w:type="gramStart"/>
            <w:r w:rsidRPr="006244E1">
              <w:rPr>
                <w:rFonts w:ascii="Times New Roman" w:hAnsi="Times New Roman" w:cs="Times New Roman"/>
                <w:sz w:val="22"/>
                <w:szCs w:val="22"/>
              </w:rPr>
              <w:t>financial</w:t>
            </w:r>
            <w:proofErr w:type="gramEnd"/>
            <w:r w:rsidRPr="006244E1">
              <w:rPr>
                <w:rFonts w:ascii="Times New Roman" w:hAnsi="Times New Roman" w:cs="Times New Roman"/>
                <w:sz w:val="22"/>
                <w:szCs w:val="22"/>
              </w:rPr>
              <w:t xml:space="preserve"> </w:t>
            </w:r>
            <w:r w:rsidRPr="006244E1">
              <w:rPr>
                <w:rFonts w:ascii="Times New Roman" w:hAnsi="Times New Roman" w:cstheme="minorBidi" w:hint="cs"/>
                <w:sz w:val="22"/>
                <w:szCs w:val="22"/>
                <w:cs/>
              </w:rPr>
              <w:t xml:space="preserve"> </w:t>
            </w:r>
          </w:p>
          <w:p w14:paraId="5E31F5A4" w14:textId="3D9672B7" w:rsidR="00A54C39" w:rsidRPr="006244E1" w:rsidRDefault="009D5E5B" w:rsidP="00A54C39">
            <w:pPr>
              <w:spacing w:line="240" w:lineRule="exact"/>
              <w:ind w:left="73" w:right="-24" w:hanging="73"/>
              <w:rPr>
                <w:rFonts w:ascii="Times New Roman" w:hAnsi="Times New Roman" w:cstheme="minorBidi"/>
                <w:sz w:val="22"/>
                <w:szCs w:val="22"/>
                <w:cs/>
              </w:rPr>
            </w:pPr>
            <w:r w:rsidRPr="006244E1">
              <w:rPr>
                <w:rFonts w:ascii="Times New Roman" w:hAnsi="Times New Roman" w:cstheme="minorBidi"/>
                <w:sz w:val="22"/>
                <w:szCs w:val="22"/>
              </w:rPr>
              <w:t xml:space="preserve"> </w:t>
            </w:r>
            <w:r w:rsidR="00413033" w:rsidRPr="006244E1">
              <w:rPr>
                <w:rFonts w:ascii="Times New Roman" w:hAnsi="Times New Roman" w:cstheme="minorBidi" w:hint="cs"/>
                <w:sz w:val="22"/>
                <w:szCs w:val="22"/>
                <w:cs/>
              </w:rPr>
              <w:t xml:space="preserve"> </w:t>
            </w:r>
            <w:r w:rsidR="00A54C39" w:rsidRPr="006244E1">
              <w:rPr>
                <w:rFonts w:ascii="Times New Roman" w:hAnsi="Times New Roman" w:cs="Times New Roman"/>
                <w:sz w:val="22"/>
                <w:szCs w:val="22"/>
              </w:rPr>
              <w:t>institution</w:t>
            </w:r>
          </w:p>
        </w:tc>
        <w:tc>
          <w:tcPr>
            <w:tcW w:w="1044" w:type="dxa"/>
          </w:tcPr>
          <w:p w14:paraId="25D19359" w14:textId="77777777" w:rsidR="00F33C48" w:rsidRDefault="00F33C48" w:rsidP="00A54C39">
            <w:pPr>
              <w:pStyle w:val="acctfourfigures"/>
              <w:tabs>
                <w:tab w:val="clear" w:pos="765"/>
                <w:tab w:val="decimal" w:pos="850"/>
              </w:tabs>
              <w:spacing w:line="240" w:lineRule="atLeast"/>
              <w:ind w:left="-43" w:right="-86"/>
              <w:rPr>
                <w:rFonts w:cstheme="minorBidi"/>
                <w:szCs w:val="22"/>
                <w:lang w:bidi="th-TH"/>
              </w:rPr>
            </w:pPr>
          </w:p>
          <w:p w14:paraId="6A46B8A5" w14:textId="77777777" w:rsidR="00F33C48" w:rsidRDefault="00F33C48" w:rsidP="00A54C39">
            <w:pPr>
              <w:pStyle w:val="acctfourfigures"/>
              <w:tabs>
                <w:tab w:val="clear" w:pos="765"/>
                <w:tab w:val="decimal" w:pos="850"/>
              </w:tabs>
              <w:spacing w:line="240" w:lineRule="atLeast"/>
              <w:ind w:left="-43" w:right="-86"/>
              <w:rPr>
                <w:rFonts w:cstheme="minorBidi"/>
                <w:szCs w:val="22"/>
                <w:lang w:bidi="th-TH"/>
              </w:rPr>
            </w:pPr>
          </w:p>
          <w:p w14:paraId="21289763" w14:textId="1A345E8A" w:rsidR="00A54C39" w:rsidRPr="00ED25CC" w:rsidRDefault="00281147" w:rsidP="00A54C39">
            <w:pPr>
              <w:pStyle w:val="acctfourfigures"/>
              <w:tabs>
                <w:tab w:val="clear" w:pos="765"/>
                <w:tab w:val="decimal" w:pos="850"/>
              </w:tabs>
              <w:spacing w:line="240" w:lineRule="atLeast"/>
              <w:ind w:left="-43" w:right="-86"/>
              <w:rPr>
                <w:szCs w:val="22"/>
              </w:rPr>
            </w:pPr>
            <w:r w:rsidRPr="00281147">
              <w:rPr>
                <w:szCs w:val="22"/>
                <w:cs/>
                <w:lang w:bidi="th-TH"/>
              </w:rPr>
              <w:t>154</w:t>
            </w:r>
            <w:r w:rsidRPr="00281147">
              <w:rPr>
                <w:szCs w:val="22"/>
              </w:rPr>
              <w:t>,</w:t>
            </w:r>
            <w:r w:rsidRPr="00281147">
              <w:rPr>
                <w:szCs w:val="22"/>
                <w:cs/>
                <w:lang w:bidi="th-TH"/>
              </w:rPr>
              <w:t>150</w:t>
            </w:r>
          </w:p>
        </w:tc>
        <w:tc>
          <w:tcPr>
            <w:tcW w:w="270" w:type="dxa"/>
          </w:tcPr>
          <w:p w14:paraId="2D447E38" w14:textId="77777777" w:rsidR="00A54C39" w:rsidRPr="00ED25CC" w:rsidRDefault="00A54C39" w:rsidP="00A54C39">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p>
        </w:tc>
        <w:tc>
          <w:tcPr>
            <w:tcW w:w="1080" w:type="dxa"/>
          </w:tcPr>
          <w:p w14:paraId="55D01BCF" w14:textId="77777777" w:rsidR="00AD291F" w:rsidRDefault="00AD291F" w:rsidP="00A54C39">
            <w:pPr>
              <w:pStyle w:val="acctfourfigures"/>
              <w:tabs>
                <w:tab w:val="clear" w:pos="765"/>
                <w:tab w:val="decimal" w:pos="578"/>
              </w:tabs>
              <w:spacing w:line="240" w:lineRule="atLeast"/>
              <w:ind w:left="-43" w:right="-50"/>
              <w:rPr>
                <w:rFonts w:cs="Angsana New"/>
                <w:szCs w:val="28"/>
                <w:lang w:val="en-US" w:bidi="th-TH"/>
              </w:rPr>
            </w:pPr>
          </w:p>
          <w:p w14:paraId="295505D0" w14:textId="77777777" w:rsidR="00AD291F" w:rsidRDefault="00AD291F" w:rsidP="00A54C39">
            <w:pPr>
              <w:pStyle w:val="acctfourfigures"/>
              <w:tabs>
                <w:tab w:val="clear" w:pos="765"/>
                <w:tab w:val="decimal" w:pos="578"/>
              </w:tabs>
              <w:spacing w:line="240" w:lineRule="atLeast"/>
              <w:ind w:left="-43" w:right="-50"/>
              <w:rPr>
                <w:rFonts w:cs="Angsana New"/>
                <w:szCs w:val="28"/>
                <w:lang w:val="en-US" w:bidi="th-TH"/>
              </w:rPr>
            </w:pPr>
          </w:p>
          <w:p w14:paraId="2AAA3F8F" w14:textId="126BF0AF" w:rsidR="00A54C39" w:rsidRPr="001C6946" w:rsidRDefault="001C6946" w:rsidP="00A54C39">
            <w:pPr>
              <w:pStyle w:val="acctfourfigures"/>
              <w:tabs>
                <w:tab w:val="clear" w:pos="765"/>
                <w:tab w:val="decimal" w:pos="578"/>
              </w:tabs>
              <w:spacing w:line="240" w:lineRule="atLeast"/>
              <w:ind w:left="-43" w:right="-50"/>
              <w:rPr>
                <w:rFonts w:cs="Angsana New"/>
                <w:szCs w:val="28"/>
                <w:lang w:val="en-US" w:bidi="th-TH"/>
              </w:rPr>
            </w:pPr>
            <w:r>
              <w:rPr>
                <w:rFonts w:cs="Angsana New"/>
                <w:szCs w:val="28"/>
                <w:lang w:val="en-US" w:bidi="th-TH"/>
              </w:rPr>
              <w:t>-</w:t>
            </w:r>
          </w:p>
        </w:tc>
        <w:tc>
          <w:tcPr>
            <w:tcW w:w="270" w:type="dxa"/>
          </w:tcPr>
          <w:p w14:paraId="60552CE2" w14:textId="77777777" w:rsidR="00A54C39" w:rsidRPr="00ED25CC" w:rsidRDefault="00A54C39" w:rsidP="00A54C39">
            <w:pPr>
              <w:pStyle w:val="acctfourfigures"/>
              <w:spacing w:line="240" w:lineRule="atLeast"/>
              <w:ind w:left="-43" w:right="-86"/>
              <w:rPr>
                <w:szCs w:val="22"/>
              </w:rPr>
            </w:pPr>
          </w:p>
        </w:tc>
        <w:tc>
          <w:tcPr>
            <w:tcW w:w="1170" w:type="dxa"/>
          </w:tcPr>
          <w:p w14:paraId="7BFE9DF2" w14:textId="77777777" w:rsidR="00F33C48" w:rsidRDefault="00F33C48" w:rsidP="00A54C39">
            <w:pPr>
              <w:pStyle w:val="acctfourfigures"/>
              <w:tabs>
                <w:tab w:val="clear" w:pos="765"/>
                <w:tab w:val="decimal" w:pos="943"/>
              </w:tabs>
              <w:spacing w:line="240" w:lineRule="atLeast"/>
              <w:ind w:left="-43" w:right="-86"/>
              <w:rPr>
                <w:rFonts w:cstheme="minorBidi"/>
                <w:szCs w:val="22"/>
                <w:lang w:val="en-US" w:bidi="th-TH"/>
              </w:rPr>
            </w:pPr>
          </w:p>
          <w:p w14:paraId="4135286D" w14:textId="77777777" w:rsidR="00F33C48" w:rsidRDefault="00F33C48" w:rsidP="00A54C39">
            <w:pPr>
              <w:pStyle w:val="acctfourfigures"/>
              <w:tabs>
                <w:tab w:val="clear" w:pos="765"/>
                <w:tab w:val="decimal" w:pos="943"/>
              </w:tabs>
              <w:spacing w:line="240" w:lineRule="atLeast"/>
              <w:ind w:left="-43" w:right="-86"/>
              <w:rPr>
                <w:rFonts w:cstheme="minorBidi"/>
                <w:szCs w:val="22"/>
                <w:lang w:val="en-US" w:bidi="th-TH"/>
              </w:rPr>
            </w:pPr>
          </w:p>
          <w:p w14:paraId="5A1BA739" w14:textId="79D28127" w:rsidR="00A54C39" w:rsidRPr="009802FF" w:rsidRDefault="00215693" w:rsidP="00A54C39">
            <w:pPr>
              <w:pStyle w:val="acctfourfigures"/>
              <w:tabs>
                <w:tab w:val="clear" w:pos="765"/>
                <w:tab w:val="decimal" w:pos="943"/>
              </w:tabs>
              <w:spacing w:line="240" w:lineRule="atLeast"/>
              <w:ind w:left="-43" w:right="-86"/>
              <w:rPr>
                <w:rFonts w:cs="Angsana New"/>
                <w:szCs w:val="28"/>
                <w:lang w:val="en-US" w:bidi="th-TH"/>
              </w:rPr>
            </w:pPr>
            <w:r>
              <w:rPr>
                <w:rFonts w:cs="Angsana New"/>
                <w:szCs w:val="28"/>
                <w:lang w:val="en-US" w:bidi="th-TH"/>
              </w:rPr>
              <w:t>(</w:t>
            </w:r>
            <w:r w:rsidR="009802FF">
              <w:rPr>
                <w:rFonts w:cs="Angsana New"/>
                <w:szCs w:val="28"/>
                <w:lang w:val="en-US" w:bidi="th-TH"/>
              </w:rPr>
              <w:t>63,952</w:t>
            </w:r>
            <w:r>
              <w:rPr>
                <w:rFonts w:cs="Angsana New"/>
                <w:szCs w:val="28"/>
                <w:lang w:val="en-US" w:bidi="th-TH"/>
              </w:rPr>
              <w:t>)</w:t>
            </w:r>
          </w:p>
        </w:tc>
        <w:tc>
          <w:tcPr>
            <w:tcW w:w="272" w:type="dxa"/>
          </w:tcPr>
          <w:p w14:paraId="71EB11F1" w14:textId="77777777" w:rsidR="00A54C39" w:rsidRPr="00ED25CC" w:rsidRDefault="00A54C39" w:rsidP="00A54C39">
            <w:pPr>
              <w:pStyle w:val="acctfourfigures"/>
              <w:spacing w:line="240" w:lineRule="atLeast"/>
              <w:ind w:left="-43" w:right="-86"/>
              <w:rPr>
                <w:szCs w:val="22"/>
              </w:rPr>
            </w:pPr>
          </w:p>
        </w:tc>
        <w:tc>
          <w:tcPr>
            <w:tcW w:w="1026" w:type="dxa"/>
            <w:gridSpan w:val="2"/>
          </w:tcPr>
          <w:p w14:paraId="1174E6B1" w14:textId="77777777" w:rsidR="00F33C48" w:rsidRPr="00215693" w:rsidRDefault="00F33C48" w:rsidP="00215693">
            <w:pPr>
              <w:pStyle w:val="acctfourfigures"/>
              <w:tabs>
                <w:tab w:val="clear" w:pos="765"/>
                <w:tab w:val="decimal" w:pos="810"/>
              </w:tabs>
              <w:spacing w:line="240" w:lineRule="atLeast"/>
              <w:ind w:left="-43" w:right="-252"/>
              <w:rPr>
                <w:szCs w:val="22"/>
              </w:rPr>
            </w:pPr>
          </w:p>
          <w:p w14:paraId="69AA559D" w14:textId="77777777" w:rsidR="00F33C48" w:rsidRPr="00215693" w:rsidRDefault="00F33C48" w:rsidP="00215693">
            <w:pPr>
              <w:pStyle w:val="acctfourfigures"/>
              <w:tabs>
                <w:tab w:val="clear" w:pos="765"/>
                <w:tab w:val="decimal" w:pos="810"/>
              </w:tabs>
              <w:spacing w:line="240" w:lineRule="atLeast"/>
              <w:ind w:left="-43" w:right="-252"/>
              <w:rPr>
                <w:szCs w:val="22"/>
              </w:rPr>
            </w:pPr>
          </w:p>
          <w:p w14:paraId="7DDDAF90" w14:textId="5B24D0CB" w:rsidR="00A54C39" w:rsidRPr="00ED25CC" w:rsidRDefault="00215693" w:rsidP="00215693">
            <w:pPr>
              <w:pStyle w:val="acctfourfigures"/>
              <w:tabs>
                <w:tab w:val="clear" w:pos="765"/>
                <w:tab w:val="decimal" w:pos="810"/>
              </w:tabs>
              <w:spacing w:line="240" w:lineRule="atLeast"/>
              <w:ind w:left="-43" w:right="-252"/>
              <w:rPr>
                <w:szCs w:val="22"/>
              </w:rPr>
            </w:pPr>
            <w:r>
              <w:rPr>
                <w:szCs w:val="22"/>
              </w:rPr>
              <w:t>(</w:t>
            </w:r>
            <w:r w:rsidR="000419C7" w:rsidRPr="000419C7">
              <w:rPr>
                <w:szCs w:val="22"/>
                <w:cs/>
              </w:rPr>
              <w:t>9</w:t>
            </w:r>
            <w:r w:rsidR="00A024BB">
              <w:rPr>
                <w:szCs w:val="22"/>
              </w:rPr>
              <w:t>9,897</w:t>
            </w:r>
            <w:r>
              <w:rPr>
                <w:szCs w:val="22"/>
              </w:rPr>
              <w:t>)</w:t>
            </w:r>
          </w:p>
        </w:tc>
        <w:tc>
          <w:tcPr>
            <w:tcW w:w="238" w:type="dxa"/>
            <w:gridSpan w:val="2"/>
          </w:tcPr>
          <w:p w14:paraId="3CA513BC" w14:textId="77777777" w:rsidR="00A54C39" w:rsidRPr="00ED25CC" w:rsidRDefault="00A54C39" w:rsidP="00215693">
            <w:pPr>
              <w:pStyle w:val="acctfourfigures"/>
              <w:tabs>
                <w:tab w:val="decimal" w:pos="814"/>
              </w:tabs>
              <w:spacing w:line="240" w:lineRule="atLeast"/>
              <w:ind w:left="-43" w:right="-86"/>
              <w:rPr>
                <w:szCs w:val="22"/>
              </w:rPr>
            </w:pPr>
          </w:p>
        </w:tc>
        <w:tc>
          <w:tcPr>
            <w:tcW w:w="840" w:type="dxa"/>
            <w:gridSpan w:val="2"/>
          </w:tcPr>
          <w:p w14:paraId="20B23526" w14:textId="77777777" w:rsidR="00C4678F" w:rsidRDefault="00C4678F" w:rsidP="00A54C39">
            <w:pPr>
              <w:pStyle w:val="acctfourfigures"/>
              <w:tabs>
                <w:tab w:val="clear" w:pos="765"/>
                <w:tab w:val="decimal" w:pos="375"/>
              </w:tabs>
              <w:spacing w:line="240" w:lineRule="atLeast"/>
              <w:ind w:left="-43" w:right="-86"/>
              <w:rPr>
                <w:rFonts w:cstheme="minorBidi"/>
                <w:szCs w:val="28"/>
                <w:lang w:bidi="th-TH"/>
              </w:rPr>
            </w:pPr>
          </w:p>
          <w:p w14:paraId="73FEE7C2" w14:textId="77777777" w:rsidR="00C4678F" w:rsidRDefault="00C4678F" w:rsidP="00A54C39">
            <w:pPr>
              <w:pStyle w:val="acctfourfigures"/>
              <w:tabs>
                <w:tab w:val="clear" w:pos="765"/>
                <w:tab w:val="decimal" w:pos="375"/>
              </w:tabs>
              <w:spacing w:line="240" w:lineRule="atLeast"/>
              <w:ind w:left="-43" w:right="-86"/>
              <w:rPr>
                <w:rFonts w:cstheme="minorBidi"/>
                <w:szCs w:val="28"/>
                <w:lang w:bidi="th-TH"/>
              </w:rPr>
            </w:pPr>
          </w:p>
          <w:p w14:paraId="55A5D58A" w14:textId="6FADA77A" w:rsidR="00A54C39" w:rsidRPr="00ED25CC" w:rsidRDefault="001C6946" w:rsidP="00A54C39">
            <w:pPr>
              <w:pStyle w:val="acctfourfigures"/>
              <w:tabs>
                <w:tab w:val="clear" w:pos="765"/>
                <w:tab w:val="decimal" w:pos="375"/>
              </w:tabs>
              <w:spacing w:line="240" w:lineRule="atLeast"/>
              <w:ind w:left="-43" w:right="-86"/>
              <w:rPr>
                <w:szCs w:val="22"/>
              </w:rPr>
            </w:pPr>
            <w:r>
              <w:rPr>
                <w:szCs w:val="22"/>
              </w:rPr>
              <w:t>-</w:t>
            </w:r>
          </w:p>
        </w:tc>
        <w:tc>
          <w:tcPr>
            <w:tcW w:w="236" w:type="dxa"/>
          </w:tcPr>
          <w:p w14:paraId="55FDE440" w14:textId="77777777" w:rsidR="00A54C39" w:rsidRPr="00ED25CC" w:rsidRDefault="00A54C39" w:rsidP="00A54C39">
            <w:pPr>
              <w:pStyle w:val="acctfourfigures"/>
              <w:spacing w:line="240" w:lineRule="atLeast"/>
              <w:ind w:left="-43" w:right="-86"/>
              <w:rPr>
                <w:szCs w:val="22"/>
              </w:rPr>
            </w:pPr>
          </w:p>
        </w:tc>
        <w:tc>
          <w:tcPr>
            <w:tcW w:w="1260" w:type="dxa"/>
          </w:tcPr>
          <w:p w14:paraId="23E3AFB5" w14:textId="77777777" w:rsidR="00C4678F" w:rsidRDefault="00C4678F" w:rsidP="00A54C39">
            <w:pPr>
              <w:pStyle w:val="acctfourfigures"/>
              <w:tabs>
                <w:tab w:val="clear" w:pos="765"/>
                <w:tab w:val="decimal" w:pos="950"/>
              </w:tabs>
              <w:spacing w:line="240" w:lineRule="atLeast"/>
              <w:ind w:left="-43" w:right="-86"/>
              <w:rPr>
                <w:rFonts w:cstheme="minorBidi"/>
                <w:szCs w:val="28"/>
                <w:lang w:bidi="th-TH"/>
              </w:rPr>
            </w:pPr>
          </w:p>
          <w:p w14:paraId="3E65A297" w14:textId="77777777" w:rsidR="00C4678F" w:rsidRDefault="00C4678F" w:rsidP="00A54C39">
            <w:pPr>
              <w:pStyle w:val="acctfourfigures"/>
              <w:tabs>
                <w:tab w:val="clear" w:pos="765"/>
                <w:tab w:val="decimal" w:pos="950"/>
              </w:tabs>
              <w:spacing w:line="240" w:lineRule="atLeast"/>
              <w:ind w:left="-43" w:right="-86"/>
              <w:rPr>
                <w:rFonts w:cstheme="minorBidi"/>
                <w:szCs w:val="28"/>
                <w:lang w:bidi="th-TH"/>
              </w:rPr>
            </w:pPr>
          </w:p>
          <w:p w14:paraId="439893B0" w14:textId="20B7D909" w:rsidR="00F87991" w:rsidRPr="00ED25CC" w:rsidRDefault="00215693" w:rsidP="00A54C39">
            <w:pPr>
              <w:pStyle w:val="acctfourfigures"/>
              <w:tabs>
                <w:tab w:val="clear" w:pos="765"/>
                <w:tab w:val="decimal" w:pos="950"/>
              </w:tabs>
              <w:spacing w:line="240" w:lineRule="atLeast"/>
              <w:ind w:left="-43" w:right="-86"/>
              <w:rPr>
                <w:szCs w:val="22"/>
              </w:rPr>
            </w:pPr>
            <w:r>
              <w:rPr>
                <w:szCs w:val="22"/>
              </w:rPr>
              <w:t>(</w:t>
            </w:r>
            <w:r w:rsidR="009603D1" w:rsidRPr="009603D1">
              <w:rPr>
                <w:szCs w:val="22"/>
              </w:rPr>
              <w:t>1</w:t>
            </w:r>
            <w:r w:rsidR="00A0389C">
              <w:rPr>
                <w:szCs w:val="22"/>
              </w:rPr>
              <w:t>63,849</w:t>
            </w:r>
            <w:r>
              <w:rPr>
                <w:szCs w:val="22"/>
              </w:rPr>
              <w:t>)</w:t>
            </w:r>
          </w:p>
        </w:tc>
      </w:tr>
      <w:tr w:rsidR="00A54C39" w:rsidRPr="00B864F0" w14:paraId="62307A1A" w14:textId="77777777" w:rsidTr="002479A6">
        <w:trPr>
          <w:trHeight w:val="254"/>
        </w:trPr>
        <w:tc>
          <w:tcPr>
            <w:tcW w:w="2284" w:type="dxa"/>
            <w:vAlign w:val="bottom"/>
          </w:tcPr>
          <w:p w14:paraId="3197086B" w14:textId="77777777" w:rsidR="00A54C39" w:rsidRPr="006244E1" w:rsidRDefault="00A54C39" w:rsidP="00A54C39">
            <w:pPr>
              <w:spacing w:line="240" w:lineRule="exact"/>
              <w:ind w:left="73" w:right="-24" w:hanging="73"/>
              <w:rPr>
                <w:rFonts w:ascii="Times New Roman" w:hAnsi="Times New Roman" w:cs="Times New Roman"/>
                <w:sz w:val="22"/>
                <w:szCs w:val="22"/>
              </w:rPr>
            </w:pPr>
            <w:r w:rsidRPr="006244E1">
              <w:rPr>
                <w:rFonts w:ascii="Times New Roman" w:hAnsi="Times New Roman" w:cs="Times New Roman"/>
                <w:sz w:val="22"/>
                <w:szCs w:val="22"/>
              </w:rPr>
              <w:t xml:space="preserve">Lease liabilities </w:t>
            </w:r>
          </w:p>
        </w:tc>
        <w:tc>
          <w:tcPr>
            <w:tcW w:w="1044" w:type="dxa"/>
          </w:tcPr>
          <w:p w14:paraId="0A2ACED6" w14:textId="791865D8" w:rsidR="00A54C39" w:rsidRPr="00ED25CC" w:rsidRDefault="001C6946" w:rsidP="00A54C39">
            <w:pPr>
              <w:pStyle w:val="acctfourfigures"/>
              <w:tabs>
                <w:tab w:val="clear" w:pos="765"/>
                <w:tab w:val="decimal" w:pos="850"/>
              </w:tabs>
              <w:spacing w:line="240" w:lineRule="atLeast"/>
              <w:ind w:left="-43" w:right="-86"/>
              <w:rPr>
                <w:szCs w:val="22"/>
              </w:rPr>
            </w:pPr>
            <w:r w:rsidRPr="001C6946">
              <w:rPr>
                <w:szCs w:val="22"/>
              </w:rPr>
              <w:t xml:space="preserve">  27,109</w:t>
            </w:r>
          </w:p>
        </w:tc>
        <w:tc>
          <w:tcPr>
            <w:tcW w:w="270" w:type="dxa"/>
          </w:tcPr>
          <w:p w14:paraId="274D92AE" w14:textId="77777777" w:rsidR="00A54C39" w:rsidRPr="00ED25CC" w:rsidRDefault="00A54C39" w:rsidP="00A54C39">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rPr>
            </w:pPr>
          </w:p>
        </w:tc>
        <w:tc>
          <w:tcPr>
            <w:tcW w:w="1080" w:type="dxa"/>
          </w:tcPr>
          <w:p w14:paraId="6600D3C2" w14:textId="51FD15B5" w:rsidR="00A54C39" w:rsidRPr="00ED25CC" w:rsidRDefault="001C6946" w:rsidP="00A54C39">
            <w:pPr>
              <w:pStyle w:val="acctfourfigures"/>
              <w:tabs>
                <w:tab w:val="clear" w:pos="765"/>
                <w:tab w:val="decimal" w:pos="578"/>
              </w:tabs>
              <w:spacing w:line="240" w:lineRule="atLeast"/>
              <w:ind w:left="-43" w:right="-50"/>
              <w:rPr>
                <w:szCs w:val="22"/>
              </w:rPr>
            </w:pPr>
            <w:r>
              <w:rPr>
                <w:szCs w:val="22"/>
              </w:rPr>
              <w:t>-</w:t>
            </w:r>
          </w:p>
        </w:tc>
        <w:tc>
          <w:tcPr>
            <w:tcW w:w="270" w:type="dxa"/>
          </w:tcPr>
          <w:p w14:paraId="48C89C4F" w14:textId="77777777" w:rsidR="00A54C39" w:rsidRPr="00ED25CC" w:rsidRDefault="00A54C39" w:rsidP="00A54C39">
            <w:pPr>
              <w:pStyle w:val="acctfourfigures"/>
              <w:spacing w:line="240" w:lineRule="atLeast"/>
              <w:ind w:left="-43" w:right="-86"/>
              <w:rPr>
                <w:szCs w:val="22"/>
              </w:rPr>
            </w:pPr>
          </w:p>
        </w:tc>
        <w:tc>
          <w:tcPr>
            <w:tcW w:w="1170" w:type="dxa"/>
          </w:tcPr>
          <w:p w14:paraId="53214C94" w14:textId="1BB1B513" w:rsidR="00A54C39" w:rsidRPr="00587E92" w:rsidRDefault="00215693" w:rsidP="00A54C39">
            <w:pPr>
              <w:pStyle w:val="acctfourfigures"/>
              <w:tabs>
                <w:tab w:val="clear" w:pos="765"/>
                <w:tab w:val="decimal" w:pos="943"/>
              </w:tabs>
              <w:spacing w:line="240" w:lineRule="atLeast"/>
              <w:ind w:left="-43" w:right="-86"/>
              <w:rPr>
                <w:rFonts w:cstheme="minorBidi"/>
                <w:szCs w:val="28"/>
                <w:lang w:bidi="th-TH"/>
              </w:rPr>
            </w:pPr>
            <w:r>
              <w:rPr>
                <w:rFonts w:cstheme="minorBidi"/>
                <w:szCs w:val="28"/>
                <w:lang w:bidi="th-TH"/>
              </w:rPr>
              <w:t>(</w:t>
            </w:r>
            <w:r w:rsidR="006814AE" w:rsidRPr="006814AE">
              <w:rPr>
                <w:rFonts w:cstheme="minorBidi"/>
                <w:szCs w:val="28"/>
                <w:lang w:bidi="th-TH"/>
              </w:rPr>
              <w:t>9,383</w:t>
            </w:r>
            <w:r>
              <w:rPr>
                <w:rFonts w:cstheme="minorBidi"/>
                <w:szCs w:val="28"/>
                <w:lang w:bidi="th-TH"/>
              </w:rPr>
              <w:t>)</w:t>
            </w:r>
          </w:p>
        </w:tc>
        <w:tc>
          <w:tcPr>
            <w:tcW w:w="272" w:type="dxa"/>
          </w:tcPr>
          <w:p w14:paraId="3F83A75A" w14:textId="77777777" w:rsidR="00A54C39" w:rsidRPr="00587E92" w:rsidRDefault="00A54C39" w:rsidP="00A54C39">
            <w:pPr>
              <w:pStyle w:val="acctfourfigures"/>
              <w:spacing w:line="240" w:lineRule="atLeast"/>
              <w:ind w:left="-43" w:right="-86"/>
              <w:rPr>
                <w:szCs w:val="22"/>
              </w:rPr>
            </w:pPr>
          </w:p>
        </w:tc>
        <w:tc>
          <w:tcPr>
            <w:tcW w:w="1026" w:type="dxa"/>
            <w:gridSpan w:val="2"/>
          </w:tcPr>
          <w:p w14:paraId="38B7FC84" w14:textId="427912E7" w:rsidR="00A54C39" w:rsidRPr="00587E92" w:rsidRDefault="00215693" w:rsidP="00416702">
            <w:pPr>
              <w:pStyle w:val="acctfourfigures"/>
              <w:tabs>
                <w:tab w:val="clear" w:pos="765"/>
                <w:tab w:val="decimal" w:pos="810"/>
              </w:tabs>
              <w:spacing w:line="240" w:lineRule="atLeast"/>
              <w:ind w:left="-43" w:right="-252"/>
              <w:rPr>
                <w:szCs w:val="22"/>
              </w:rPr>
            </w:pPr>
            <w:r>
              <w:rPr>
                <w:szCs w:val="22"/>
              </w:rPr>
              <w:t>(</w:t>
            </w:r>
            <w:r w:rsidR="00D03420" w:rsidRPr="00D03420">
              <w:rPr>
                <w:szCs w:val="22"/>
              </w:rPr>
              <w:t>16,629</w:t>
            </w:r>
            <w:r>
              <w:rPr>
                <w:szCs w:val="22"/>
              </w:rPr>
              <w:t>)</w:t>
            </w:r>
          </w:p>
        </w:tc>
        <w:tc>
          <w:tcPr>
            <w:tcW w:w="238" w:type="dxa"/>
            <w:gridSpan w:val="2"/>
          </w:tcPr>
          <w:p w14:paraId="055F1F1C" w14:textId="77777777" w:rsidR="00A54C39" w:rsidRPr="00587E92" w:rsidRDefault="00A54C39" w:rsidP="00A54C39">
            <w:pPr>
              <w:pStyle w:val="acctfourfigures"/>
              <w:spacing w:line="240" w:lineRule="atLeast"/>
              <w:ind w:left="-43" w:right="-86"/>
              <w:rPr>
                <w:szCs w:val="22"/>
              </w:rPr>
            </w:pPr>
          </w:p>
        </w:tc>
        <w:tc>
          <w:tcPr>
            <w:tcW w:w="840" w:type="dxa"/>
            <w:gridSpan w:val="2"/>
          </w:tcPr>
          <w:p w14:paraId="2D392FC4" w14:textId="45DF22ED" w:rsidR="00A54C39" w:rsidRPr="00587E92" w:rsidRDefault="00215693" w:rsidP="00A54C39">
            <w:pPr>
              <w:pStyle w:val="acctfourfigures"/>
              <w:tabs>
                <w:tab w:val="clear" w:pos="765"/>
                <w:tab w:val="decimal" w:pos="630"/>
              </w:tabs>
              <w:spacing w:line="240" w:lineRule="atLeast"/>
              <w:ind w:right="-86"/>
              <w:rPr>
                <w:szCs w:val="22"/>
              </w:rPr>
            </w:pPr>
            <w:r>
              <w:rPr>
                <w:szCs w:val="22"/>
              </w:rPr>
              <w:t>(</w:t>
            </w:r>
            <w:r w:rsidR="003F7038" w:rsidRPr="003F7038">
              <w:rPr>
                <w:szCs w:val="22"/>
              </w:rPr>
              <w:t>5,773</w:t>
            </w:r>
            <w:r>
              <w:rPr>
                <w:szCs w:val="22"/>
              </w:rPr>
              <w:t>)</w:t>
            </w:r>
          </w:p>
        </w:tc>
        <w:tc>
          <w:tcPr>
            <w:tcW w:w="236" w:type="dxa"/>
          </w:tcPr>
          <w:p w14:paraId="05EA4DB2" w14:textId="77777777" w:rsidR="00A54C39" w:rsidRPr="00ED25CC" w:rsidRDefault="00A54C39" w:rsidP="00A54C39">
            <w:pPr>
              <w:pStyle w:val="acctfourfigures"/>
              <w:spacing w:line="240" w:lineRule="atLeast"/>
              <w:ind w:left="-43" w:right="-86"/>
              <w:rPr>
                <w:szCs w:val="22"/>
              </w:rPr>
            </w:pPr>
          </w:p>
        </w:tc>
        <w:tc>
          <w:tcPr>
            <w:tcW w:w="1260" w:type="dxa"/>
          </w:tcPr>
          <w:p w14:paraId="08B350D4" w14:textId="480DFE25" w:rsidR="00A54C39" w:rsidRPr="00587E92" w:rsidRDefault="00215693" w:rsidP="00A54C39">
            <w:pPr>
              <w:pStyle w:val="acctfourfigures"/>
              <w:tabs>
                <w:tab w:val="clear" w:pos="765"/>
                <w:tab w:val="decimal" w:pos="950"/>
              </w:tabs>
              <w:spacing w:line="240" w:lineRule="atLeast"/>
              <w:ind w:left="-43" w:right="-86"/>
              <w:rPr>
                <w:szCs w:val="22"/>
              </w:rPr>
            </w:pPr>
            <w:r>
              <w:rPr>
                <w:szCs w:val="22"/>
              </w:rPr>
              <w:t>(</w:t>
            </w:r>
            <w:r w:rsidR="00A06252" w:rsidRPr="00A06252">
              <w:rPr>
                <w:szCs w:val="22"/>
              </w:rPr>
              <w:t>31,785</w:t>
            </w:r>
            <w:r>
              <w:rPr>
                <w:szCs w:val="22"/>
              </w:rPr>
              <w:t>)</w:t>
            </w:r>
          </w:p>
        </w:tc>
      </w:tr>
      <w:tr w:rsidR="00A54C39" w:rsidRPr="00B864F0" w14:paraId="419976E0" w14:textId="77777777" w:rsidTr="002479A6">
        <w:tc>
          <w:tcPr>
            <w:tcW w:w="2284" w:type="dxa"/>
          </w:tcPr>
          <w:p w14:paraId="78C93446" w14:textId="77777777" w:rsidR="00A54C39" w:rsidRPr="00ED25CC" w:rsidRDefault="00A54C39" w:rsidP="00A54C39">
            <w:pPr>
              <w:spacing w:line="240" w:lineRule="exact"/>
              <w:ind w:left="73" w:right="-24" w:hanging="73"/>
              <w:rPr>
                <w:rFonts w:ascii="Times New Roman" w:hAnsi="Times New Roman" w:cs="Times New Roman"/>
                <w:sz w:val="22"/>
                <w:szCs w:val="22"/>
              </w:rPr>
            </w:pPr>
          </w:p>
        </w:tc>
        <w:tc>
          <w:tcPr>
            <w:tcW w:w="1044" w:type="dxa"/>
            <w:tcBorders>
              <w:top w:val="single" w:sz="4" w:space="0" w:color="auto"/>
              <w:bottom w:val="double" w:sz="4" w:space="0" w:color="auto"/>
            </w:tcBorders>
          </w:tcPr>
          <w:p w14:paraId="59E752CC" w14:textId="17FCDF46" w:rsidR="00A54C39" w:rsidRPr="00E75DB8" w:rsidRDefault="00D730E8" w:rsidP="00A54C39">
            <w:pPr>
              <w:pStyle w:val="acctfourfigures"/>
              <w:tabs>
                <w:tab w:val="clear" w:pos="765"/>
                <w:tab w:val="decimal" w:pos="855"/>
              </w:tabs>
              <w:spacing w:line="240" w:lineRule="atLeast"/>
              <w:ind w:left="-43" w:right="-86"/>
              <w:rPr>
                <w:b/>
                <w:bCs/>
                <w:szCs w:val="22"/>
              </w:rPr>
            </w:pPr>
            <w:r w:rsidRPr="00696768">
              <w:rPr>
                <w:b/>
                <w:bCs/>
                <w:szCs w:val="22"/>
              </w:rPr>
              <w:t>968,</w:t>
            </w:r>
            <w:r w:rsidR="00696768">
              <w:rPr>
                <w:b/>
                <w:bCs/>
                <w:szCs w:val="22"/>
              </w:rPr>
              <w:t>187</w:t>
            </w:r>
          </w:p>
        </w:tc>
        <w:tc>
          <w:tcPr>
            <w:tcW w:w="270" w:type="dxa"/>
          </w:tcPr>
          <w:p w14:paraId="1A602F35" w14:textId="77777777" w:rsidR="00A54C39" w:rsidRPr="00E75DB8" w:rsidRDefault="00A54C39" w:rsidP="00A54C39">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tcPr>
          <w:p w14:paraId="76FFC896" w14:textId="52595998" w:rsidR="00A54C39" w:rsidRPr="00E75DB8" w:rsidRDefault="00215693" w:rsidP="00A54C39">
            <w:pPr>
              <w:pStyle w:val="acctfourfigures"/>
              <w:tabs>
                <w:tab w:val="clear" w:pos="765"/>
                <w:tab w:val="decimal" w:pos="855"/>
              </w:tabs>
              <w:spacing w:line="240" w:lineRule="atLeast"/>
              <w:ind w:left="-43" w:right="-86"/>
              <w:rPr>
                <w:b/>
                <w:bCs/>
                <w:szCs w:val="22"/>
              </w:rPr>
            </w:pPr>
            <w:r>
              <w:rPr>
                <w:b/>
                <w:bCs/>
                <w:szCs w:val="22"/>
              </w:rPr>
              <w:t>(</w:t>
            </w:r>
            <w:r w:rsidR="00DD23AE" w:rsidRPr="00DD23AE">
              <w:rPr>
                <w:b/>
                <w:bCs/>
                <w:szCs w:val="22"/>
              </w:rPr>
              <w:t>699,376</w:t>
            </w:r>
            <w:r>
              <w:rPr>
                <w:b/>
                <w:bCs/>
                <w:szCs w:val="22"/>
              </w:rPr>
              <w:t>)</w:t>
            </w:r>
          </w:p>
        </w:tc>
        <w:tc>
          <w:tcPr>
            <w:tcW w:w="270" w:type="dxa"/>
          </w:tcPr>
          <w:p w14:paraId="4DBF1582" w14:textId="77777777" w:rsidR="00A54C39" w:rsidRPr="00E75DB8" w:rsidRDefault="00A54C39" w:rsidP="00A54C39">
            <w:pPr>
              <w:pStyle w:val="acctfourfigures"/>
              <w:spacing w:line="240" w:lineRule="atLeast"/>
              <w:ind w:left="-43" w:right="-86"/>
              <w:rPr>
                <w:b/>
                <w:bCs/>
                <w:szCs w:val="22"/>
              </w:rPr>
            </w:pPr>
          </w:p>
        </w:tc>
        <w:tc>
          <w:tcPr>
            <w:tcW w:w="1170" w:type="dxa"/>
            <w:tcBorders>
              <w:top w:val="single" w:sz="4" w:space="0" w:color="auto"/>
              <w:bottom w:val="double" w:sz="4" w:space="0" w:color="auto"/>
            </w:tcBorders>
          </w:tcPr>
          <w:p w14:paraId="36A8EF2C" w14:textId="0B7C4FC8" w:rsidR="00A54C39" w:rsidRPr="00E75DB8" w:rsidRDefault="00215693" w:rsidP="00A54C39">
            <w:pPr>
              <w:pStyle w:val="acctfourfigures"/>
              <w:tabs>
                <w:tab w:val="clear" w:pos="765"/>
                <w:tab w:val="decimal" w:pos="943"/>
              </w:tabs>
              <w:spacing w:line="240" w:lineRule="atLeast"/>
              <w:ind w:left="-43" w:right="-86"/>
              <w:rPr>
                <w:b/>
                <w:bCs/>
                <w:szCs w:val="22"/>
              </w:rPr>
            </w:pPr>
            <w:r>
              <w:rPr>
                <w:b/>
                <w:bCs/>
                <w:szCs w:val="22"/>
              </w:rPr>
              <w:t>(</w:t>
            </w:r>
            <w:r w:rsidR="007E5EC3" w:rsidRPr="007E5EC3">
              <w:rPr>
                <w:b/>
                <w:bCs/>
                <w:szCs w:val="22"/>
              </w:rPr>
              <w:t>1</w:t>
            </w:r>
            <w:r w:rsidR="009802FF">
              <w:rPr>
                <w:b/>
                <w:bCs/>
                <w:szCs w:val="22"/>
              </w:rPr>
              <w:t>60,887</w:t>
            </w:r>
            <w:r>
              <w:rPr>
                <w:b/>
                <w:bCs/>
                <w:szCs w:val="22"/>
              </w:rPr>
              <w:t>)</w:t>
            </w:r>
          </w:p>
        </w:tc>
        <w:tc>
          <w:tcPr>
            <w:tcW w:w="272" w:type="dxa"/>
          </w:tcPr>
          <w:p w14:paraId="09EC47C0" w14:textId="77777777" w:rsidR="00A54C39" w:rsidRPr="00E75DB8" w:rsidRDefault="00A54C39" w:rsidP="00A54C39">
            <w:pPr>
              <w:pStyle w:val="acctfourfigures"/>
              <w:spacing w:line="240" w:lineRule="atLeast"/>
              <w:ind w:left="-43" w:right="-86"/>
              <w:rPr>
                <w:b/>
                <w:bCs/>
                <w:szCs w:val="22"/>
              </w:rPr>
            </w:pPr>
          </w:p>
        </w:tc>
        <w:tc>
          <w:tcPr>
            <w:tcW w:w="1026" w:type="dxa"/>
            <w:gridSpan w:val="2"/>
            <w:tcBorders>
              <w:top w:val="single" w:sz="4" w:space="0" w:color="auto"/>
              <w:bottom w:val="double" w:sz="4" w:space="0" w:color="auto"/>
            </w:tcBorders>
          </w:tcPr>
          <w:p w14:paraId="48893F48" w14:textId="2BD26BAA" w:rsidR="00A54C39" w:rsidRPr="00E75DB8" w:rsidRDefault="00215693" w:rsidP="00416702">
            <w:pPr>
              <w:pStyle w:val="acctfourfigures"/>
              <w:tabs>
                <w:tab w:val="clear" w:pos="765"/>
                <w:tab w:val="decimal" w:pos="810"/>
              </w:tabs>
              <w:spacing w:line="240" w:lineRule="atLeast"/>
              <w:ind w:left="-43" w:right="-86"/>
              <w:rPr>
                <w:b/>
                <w:bCs/>
                <w:szCs w:val="22"/>
              </w:rPr>
            </w:pPr>
            <w:r>
              <w:rPr>
                <w:b/>
                <w:bCs/>
                <w:szCs w:val="22"/>
              </w:rPr>
              <w:t>(</w:t>
            </w:r>
            <w:r w:rsidR="00ED39CF" w:rsidRPr="00ED39CF">
              <w:rPr>
                <w:b/>
                <w:bCs/>
                <w:szCs w:val="22"/>
              </w:rPr>
              <w:t>11</w:t>
            </w:r>
            <w:r w:rsidR="00A024BB">
              <w:rPr>
                <w:b/>
                <w:bCs/>
                <w:szCs w:val="22"/>
              </w:rPr>
              <w:t>6,526</w:t>
            </w:r>
            <w:r>
              <w:rPr>
                <w:b/>
                <w:bCs/>
                <w:szCs w:val="22"/>
              </w:rPr>
              <w:t>)</w:t>
            </w:r>
          </w:p>
        </w:tc>
        <w:tc>
          <w:tcPr>
            <w:tcW w:w="238" w:type="dxa"/>
            <w:gridSpan w:val="2"/>
          </w:tcPr>
          <w:p w14:paraId="544D7F47" w14:textId="77777777" w:rsidR="00A54C39" w:rsidRPr="00E75DB8" w:rsidRDefault="00A54C39" w:rsidP="00A54C39">
            <w:pPr>
              <w:pStyle w:val="acctfourfigures"/>
              <w:spacing w:line="240" w:lineRule="atLeast"/>
              <w:ind w:left="-43" w:right="-86"/>
              <w:rPr>
                <w:b/>
                <w:bCs/>
                <w:szCs w:val="22"/>
              </w:rPr>
            </w:pPr>
          </w:p>
        </w:tc>
        <w:tc>
          <w:tcPr>
            <w:tcW w:w="840" w:type="dxa"/>
            <w:gridSpan w:val="2"/>
            <w:tcBorders>
              <w:top w:val="single" w:sz="4" w:space="0" w:color="auto"/>
              <w:bottom w:val="double" w:sz="4" w:space="0" w:color="auto"/>
            </w:tcBorders>
          </w:tcPr>
          <w:p w14:paraId="3C18A3A1" w14:textId="21C7CDBF" w:rsidR="00A54C39" w:rsidRPr="00E75DB8" w:rsidRDefault="00215693" w:rsidP="00A54C39">
            <w:pPr>
              <w:pStyle w:val="acctfourfigures"/>
              <w:tabs>
                <w:tab w:val="clear" w:pos="765"/>
                <w:tab w:val="decimal" w:pos="630"/>
              </w:tabs>
              <w:spacing w:line="240" w:lineRule="atLeast"/>
              <w:ind w:right="-86"/>
              <w:rPr>
                <w:b/>
                <w:bCs/>
                <w:szCs w:val="22"/>
              </w:rPr>
            </w:pPr>
            <w:r>
              <w:rPr>
                <w:b/>
                <w:bCs/>
                <w:szCs w:val="22"/>
              </w:rPr>
              <w:t>(</w:t>
            </w:r>
            <w:r w:rsidR="004D1A19" w:rsidRPr="004D1A19">
              <w:rPr>
                <w:b/>
                <w:bCs/>
                <w:szCs w:val="22"/>
              </w:rPr>
              <w:t>5,773</w:t>
            </w:r>
            <w:r>
              <w:rPr>
                <w:b/>
                <w:bCs/>
                <w:szCs w:val="22"/>
              </w:rPr>
              <w:t>)</w:t>
            </w:r>
          </w:p>
        </w:tc>
        <w:tc>
          <w:tcPr>
            <w:tcW w:w="236" w:type="dxa"/>
          </w:tcPr>
          <w:p w14:paraId="184A335A" w14:textId="77777777" w:rsidR="00A54C39" w:rsidRPr="00E75DB8" w:rsidRDefault="00A54C39" w:rsidP="00A54C39">
            <w:pPr>
              <w:pStyle w:val="acctfourfigures"/>
              <w:tabs>
                <w:tab w:val="clear" w:pos="765"/>
                <w:tab w:val="decimal" w:pos="855"/>
              </w:tabs>
              <w:spacing w:line="240" w:lineRule="atLeast"/>
              <w:ind w:left="-43" w:right="-86"/>
              <w:rPr>
                <w:b/>
                <w:bCs/>
                <w:szCs w:val="22"/>
              </w:rPr>
            </w:pPr>
          </w:p>
        </w:tc>
        <w:tc>
          <w:tcPr>
            <w:tcW w:w="1260" w:type="dxa"/>
            <w:tcBorders>
              <w:top w:val="single" w:sz="4" w:space="0" w:color="auto"/>
              <w:bottom w:val="double" w:sz="4" w:space="0" w:color="auto"/>
            </w:tcBorders>
          </w:tcPr>
          <w:p w14:paraId="71A0D1B1" w14:textId="5BDB9D0B" w:rsidR="00A54C39" w:rsidRPr="00E75DB8" w:rsidRDefault="00215693" w:rsidP="00A54C39">
            <w:pPr>
              <w:pStyle w:val="acctfourfigures"/>
              <w:tabs>
                <w:tab w:val="clear" w:pos="765"/>
                <w:tab w:val="decimal" w:pos="950"/>
              </w:tabs>
              <w:spacing w:line="240" w:lineRule="atLeast"/>
              <w:ind w:left="-43" w:right="-86"/>
              <w:rPr>
                <w:b/>
                <w:bCs/>
                <w:szCs w:val="22"/>
              </w:rPr>
            </w:pPr>
            <w:r>
              <w:rPr>
                <w:b/>
                <w:bCs/>
                <w:szCs w:val="22"/>
              </w:rPr>
              <w:t>(</w:t>
            </w:r>
            <w:r w:rsidR="00DD23AE" w:rsidRPr="00DD23AE">
              <w:rPr>
                <w:b/>
                <w:bCs/>
                <w:szCs w:val="22"/>
              </w:rPr>
              <w:t>9</w:t>
            </w:r>
            <w:r w:rsidR="00C30F57">
              <w:rPr>
                <w:b/>
                <w:bCs/>
                <w:szCs w:val="22"/>
              </w:rPr>
              <w:t>8</w:t>
            </w:r>
            <w:r w:rsidR="00DD23AE" w:rsidRPr="00DD23AE">
              <w:rPr>
                <w:b/>
                <w:bCs/>
                <w:szCs w:val="22"/>
              </w:rPr>
              <w:t>2,</w:t>
            </w:r>
            <w:r w:rsidR="00CC227E">
              <w:rPr>
                <w:b/>
                <w:bCs/>
                <w:szCs w:val="22"/>
              </w:rPr>
              <w:t>562</w:t>
            </w:r>
            <w:r>
              <w:rPr>
                <w:b/>
                <w:bCs/>
                <w:szCs w:val="22"/>
              </w:rPr>
              <w:t>)</w:t>
            </w:r>
          </w:p>
        </w:tc>
      </w:tr>
      <w:tr w:rsidR="00331C76" w:rsidRPr="00B864F0" w14:paraId="336FF60D" w14:textId="77777777" w:rsidTr="002479A6">
        <w:tc>
          <w:tcPr>
            <w:tcW w:w="2284" w:type="dxa"/>
          </w:tcPr>
          <w:p w14:paraId="377247B7" w14:textId="77777777" w:rsidR="00331C76" w:rsidRPr="00ED25CC" w:rsidRDefault="00331C76" w:rsidP="00331C76">
            <w:pPr>
              <w:spacing w:line="240" w:lineRule="exact"/>
              <w:ind w:left="73" w:right="-24" w:hanging="73"/>
              <w:rPr>
                <w:rFonts w:ascii="Times New Roman" w:hAnsi="Times New Roman" w:cs="Times New Roman"/>
                <w:b/>
                <w:bCs/>
                <w:i/>
                <w:iCs/>
                <w:sz w:val="22"/>
                <w:szCs w:val="22"/>
              </w:rPr>
            </w:pPr>
          </w:p>
        </w:tc>
        <w:tc>
          <w:tcPr>
            <w:tcW w:w="1044" w:type="dxa"/>
          </w:tcPr>
          <w:p w14:paraId="3636173D" w14:textId="77777777" w:rsidR="00331C76" w:rsidRPr="00ED25CC" w:rsidRDefault="00331C76" w:rsidP="00331C76">
            <w:pPr>
              <w:pStyle w:val="acctfourfigures"/>
              <w:tabs>
                <w:tab w:val="clear" w:pos="765"/>
                <w:tab w:val="decimal" w:pos="960"/>
              </w:tabs>
              <w:spacing w:line="240" w:lineRule="atLeast"/>
              <w:ind w:left="-43" w:right="-86"/>
              <w:rPr>
                <w:szCs w:val="22"/>
              </w:rPr>
            </w:pPr>
          </w:p>
        </w:tc>
        <w:tc>
          <w:tcPr>
            <w:tcW w:w="270" w:type="dxa"/>
          </w:tcPr>
          <w:p w14:paraId="54265E3E" w14:textId="77777777" w:rsidR="00331C76" w:rsidRPr="00ED25CC" w:rsidRDefault="00331C76" w:rsidP="00331C76">
            <w:pPr>
              <w:tabs>
                <w:tab w:val="decimal" w:pos="706"/>
              </w:tabs>
              <w:spacing w:line="240" w:lineRule="exact"/>
              <w:rPr>
                <w:rFonts w:ascii="Times New Roman" w:hAnsi="Times New Roman" w:cs="Times New Roman"/>
                <w:b/>
                <w:bCs/>
                <w:sz w:val="22"/>
                <w:szCs w:val="22"/>
              </w:rPr>
            </w:pPr>
          </w:p>
        </w:tc>
        <w:tc>
          <w:tcPr>
            <w:tcW w:w="1080" w:type="dxa"/>
          </w:tcPr>
          <w:p w14:paraId="5EFA5D9E" w14:textId="77777777" w:rsidR="00331C76" w:rsidRPr="00ED25CC" w:rsidRDefault="00331C76" w:rsidP="00331C76">
            <w:pPr>
              <w:pStyle w:val="acctfourfigures"/>
              <w:tabs>
                <w:tab w:val="clear" w:pos="765"/>
                <w:tab w:val="decimal" w:pos="855"/>
              </w:tabs>
              <w:spacing w:line="240" w:lineRule="atLeast"/>
              <w:ind w:left="-43" w:right="-86"/>
              <w:rPr>
                <w:szCs w:val="22"/>
              </w:rPr>
            </w:pPr>
          </w:p>
        </w:tc>
        <w:tc>
          <w:tcPr>
            <w:tcW w:w="270" w:type="dxa"/>
          </w:tcPr>
          <w:p w14:paraId="45E66238" w14:textId="77777777" w:rsidR="00331C76" w:rsidRPr="00ED25CC" w:rsidRDefault="00331C76" w:rsidP="00331C76">
            <w:pPr>
              <w:tabs>
                <w:tab w:val="decimal" w:pos="706"/>
              </w:tabs>
              <w:spacing w:line="240" w:lineRule="exact"/>
              <w:rPr>
                <w:rFonts w:ascii="Times New Roman" w:hAnsi="Times New Roman" w:cs="Times New Roman"/>
                <w:b/>
                <w:bCs/>
                <w:sz w:val="22"/>
                <w:szCs w:val="22"/>
              </w:rPr>
            </w:pPr>
          </w:p>
        </w:tc>
        <w:tc>
          <w:tcPr>
            <w:tcW w:w="1170" w:type="dxa"/>
          </w:tcPr>
          <w:p w14:paraId="3252E6CC" w14:textId="77777777" w:rsidR="00331C76" w:rsidRPr="00ED25CC" w:rsidRDefault="00331C76" w:rsidP="00331C76">
            <w:pPr>
              <w:tabs>
                <w:tab w:val="decimal" w:pos="706"/>
              </w:tabs>
              <w:spacing w:line="240" w:lineRule="exact"/>
              <w:rPr>
                <w:rFonts w:ascii="Times New Roman" w:hAnsi="Times New Roman" w:cs="Times New Roman"/>
                <w:b/>
                <w:bCs/>
                <w:sz w:val="22"/>
                <w:szCs w:val="22"/>
              </w:rPr>
            </w:pPr>
          </w:p>
        </w:tc>
        <w:tc>
          <w:tcPr>
            <w:tcW w:w="272" w:type="dxa"/>
          </w:tcPr>
          <w:p w14:paraId="316CDB87" w14:textId="77777777" w:rsidR="00331C76" w:rsidRPr="00ED25CC" w:rsidRDefault="00331C76" w:rsidP="00331C76">
            <w:pPr>
              <w:tabs>
                <w:tab w:val="decimal" w:pos="706"/>
              </w:tabs>
              <w:spacing w:line="240" w:lineRule="exact"/>
              <w:rPr>
                <w:rFonts w:ascii="Times New Roman" w:hAnsi="Times New Roman" w:cs="Times New Roman"/>
                <w:b/>
                <w:bCs/>
                <w:sz w:val="22"/>
                <w:szCs w:val="22"/>
              </w:rPr>
            </w:pPr>
          </w:p>
        </w:tc>
        <w:tc>
          <w:tcPr>
            <w:tcW w:w="1026" w:type="dxa"/>
            <w:gridSpan w:val="2"/>
          </w:tcPr>
          <w:p w14:paraId="382EA575" w14:textId="77777777" w:rsidR="00331C76" w:rsidRPr="00ED25CC" w:rsidRDefault="00331C76" w:rsidP="00331C76">
            <w:pPr>
              <w:tabs>
                <w:tab w:val="decimal" w:pos="706"/>
              </w:tabs>
              <w:spacing w:line="240" w:lineRule="exact"/>
              <w:rPr>
                <w:rFonts w:ascii="Times New Roman" w:hAnsi="Times New Roman" w:cs="Times New Roman"/>
                <w:b/>
                <w:bCs/>
                <w:sz w:val="22"/>
                <w:szCs w:val="22"/>
              </w:rPr>
            </w:pPr>
          </w:p>
        </w:tc>
        <w:tc>
          <w:tcPr>
            <w:tcW w:w="238" w:type="dxa"/>
            <w:gridSpan w:val="2"/>
          </w:tcPr>
          <w:p w14:paraId="708E440E" w14:textId="77777777" w:rsidR="00331C76" w:rsidRPr="00ED25CC" w:rsidRDefault="00331C76" w:rsidP="00331C76">
            <w:pPr>
              <w:tabs>
                <w:tab w:val="decimal" w:pos="706"/>
              </w:tabs>
              <w:spacing w:line="240" w:lineRule="exact"/>
              <w:rPr>
                <w:rFonts w:ascii="Times New Roman" w:hAnsi="Times New Roman" w:cs="Times New Roman"/>
                <w:b/>
                <w:bCs/>
                <w:sz w:val="22"/>
                <w:szCs w:val="22"/>
              </w:rPr>
            </w:pPr>
          </w:p>
        </w:tc>
        <w:tc>
          <w:tcPr>
            <w:tcW w:w="840" w:type="dxa"/>
            <w:gridSpan w:val="2"/>
          </w:tcPr>
          <w:p w14:paraId="1CD5C307" w14:textId="77777777" w:rsidR="00331C76" w:rsidRPr="00ED25CC" w:rsidRDefault="00331C76" w:rsidP="00331C76">
            <w:pPr>
              <w:tabs>
                <w:tab w:val="decimal" w:pos="706"/>
              </w:tabs>
              <w:spacing w:line="240" w:lineRule="exact"/>
              <w:rPr>
                <w:rFonts w:ascii="Times New Roman" w:hAnsi="Times New Roman" w:cs="Times New Roman"/>
                <w:b/>
                <w:bCs/>
                <w:sz w:val="22"/>
                <w:szCs w:val="22"/>
              </w:rPr>
            </w:pPr>
          </w:p>
        </w:tc>
        <w:tc>
          <w:tcPr>
            <w:tcW w:w="236" w:type="dxa"/>
          </w:tcPr>
          <w:p w14:paraId="4FA7936C" w14:textId="77777777" w:rsidR="00331C76" w:rsidRPr="00ED25CC" w:rsidRDefault="00331C76" w:rsidP="00331C76">
            <w:pPr>
              <w:tabs>
                <w:tab w:val="decimal" w:pos="706"/>
              </w:tabs>
              <w:spacing w:line="240" w:lineRule="exact"/>
              <w:rPr>
                <w:rFonts w:ascii="Times New Roman" w:hAnsi="Times New Roman" w:cs="Times New Roman"/>
                <w:b/>
                <w:bCs/>
                <w:sz w:val="22"/>
                <w:szCs w:val="22"/>
              </w:rPr>
            </w:pPr>
          </w:p>
        </w:tc>
        <w:tc>
          <w:tcPr>
            <w:tcW w:w="1260" w:type="dxa"/>
          </w:tcPr>
          <w:p w14:paraId="6ACF72B2" w14:textId="77777777" w:rsidR="00331C76" w:rsidRPr="00ED25CC" w:rsidRDefault="00331C76" w:rsidP="00331C76">
            <w:pPr>
              <w:tabs>
                <w:tab w:val="decimal" w:pos="706"/>
                <w:tab w:val="decimal" w:pos="795"/>
              </w:tabs>
              <w:spacing w:line="240" w:lineRule="exact"/>
              <w:rPr>
                <w:rFonts w:ascii="Times New Roman" w:hAnsi="Times New Roman" w:cs="Times New Roman"/>
                <w:b/>
                <w:bCs/>
                <w:sz w:val="22"/>
                <w:szCs w:val="22"/>
              </w:rPr>
            </w:pPr>
          </w:p>
        </w:tc>
      </w:tr>
      <w:tr w:rsidR="00331C76" w:rsidRPr="00B864F0" w14:paraId="0E618736" w14:textId="77777777" w:rsidTr="002479A6">
        <w:tc>
          <w:tcPr>
            <w:tcW w:w="2284" w:type="dxa"/>
          </w:tcPr>
          <w:p w14:paraId="693F0D0A" w14:textId="77777777" w:rsidR="00331C76" w:rsidRPr="006244E1" w:rsidRDefault="00331C76" w:rsidP="00331C76">
            <w:pPr>
              <w:spacing w:line="240" w:lineRule="exact"/>
              <w:ind w:left="74" w:right="-24" w:hanging="74"/>
              <w:rPr>
                <w:rFonts w:ascii="Times New Roman" w:hAnsi="Times New Roman" w:cs="Times New Roman"/>
                <w:b/>
                <w:bCs/>
                <w:i/>
                <w:iCs/>
                <w:sz w:val="22"/>
                <w:szCs w:val="22"/>
              </w:rPr>
            </w:pPr>
            <w:r w:rsidRPr="006244E1">
              <w:rPr>
                <w:rFonts w:ascii="Times New Roman" w:hAnsi="Times New Roman" w:cs="Times New Roman"/>
                <w:b/>
                <w:bCs/>
                <w:i/>
                <w:iCs/>
                <w:sz w:val="22"/>
                <w:szCs w:val="22"/>
              </w:rPr>
              <w:t>Derivative financial                    liabilities</w:t>
            </w:r>
          </w:p>
        </w:tc>
        <w:tc>
          <w:tcPr>
            <w:tcW w:w="1044" w:type="dxa"/>
          </w:tcPr>
          <w:p w14:paraId="32E41AF1" w14:textId="77777777" w:rsidR="00331C76" w:rsidRPr="0051236B" w:rsidRDefault="00331C76" w:rsidP="00331C76">
            <w:pPr>
              <w:pStyle w:val="acctfourfigures"/>
              <w:tabs>
                <w:tab w:val="clear" w:pos="765"/>
                <w:tab w:val="decimal" w:pos="960"/>
              </w:tabs>
              <w:spacing w:line="240" w:lineRule="atLeast"/>
              <w:ind w:left="-43" w:right="-86"/>
              <w:rPr>
                <w:szCs w:val="22"/>
              </w:rPr>
            </w:pPr>
          </w:p>
        </w:tc>
        <w:tc>
          <w:tcPr>
            <w:tcW w:w="270" w:type="dxa"/>
          </w:tcPr>
          <w:p w14:paraId="73EA4F03" w14:textId="77777777" w:rsidR="00331C76" w:rsidRPr="00B864F0" w:rsidRDefault="00331C76" w:rsidP="00331C76">
            <w:pPr>
              <w:tabs>
                <w:tab w:val="decimal" w:pos="706"/>
              </w:tabs>
              <w:spacing w:line="240" w:lineRule="exact"/>
              <w:rPr>
                <w:rFonts w:ascii="Times New Roman" w:hAnsi="Times New Roman" w:cs="Times New Roman"/>
                <w:b/>
                <w:bCs/>
                <w:sz w:val="21"/>
                <w:szCs w:val="21"/>
              </w:rPr>
            </w:pPr>
          </w:p>
        </w:tc>
        <w:tc>
          <w:tcPr>
            <w:tcW w:w="1080" w:type="dxa"/>
          </w:tcPr>
          <w:p w14:paraId="7EE62085" w14:textId="77777777" w:rsidR="00331C76" w:rsidRPr="0051236B" w:rsidRDefault="00331C76" w:rsidP="00331C76">
            <w:pPr>
              <w:pStyle w:val="acctfourfigures"/>
              <w:tabs>
                <w:tab w:val="clear" w:pos="765"/>
                <w:tab w:val="decimal" w:pos="855"/>
              </w:tabs>
              <w:spacing w:line="240" w:lineRule="atLeast"/>
              <w:ind w:left="-43" w:right="-86"/>
              <w:rPr>
                <w:szCs w:val="22"/>
              </w:rPr>
            </w:pPr>
          </w:p>
        </w:tc>
        <w:tc>
          <w:tcPr>
            <w:tcW w:w="270" w:type="dxa"/>
          </w:tcPr>
          <w:p w14:paraId="5D7A8706" w14:textId="77777777" w:rsidR="00331C76" w:rsidRPr="00B864F0" w:rsidRDefault="00331C76" w:rsidP="00331C76">
            <w:pPr>
              <w:tabs>
                <w:tab w:val="decimal" w:pos="706"/>
              </w:tabs>
              <w:spacing w:line="240" w:lineRule="exact"/>
              <w:rPr>
                <w:rFonts w:ascii="Times New Roman" w:hAnsi="Times New Roman" w:cs="Times New Roman"/>
                <w:b/>
                <w:bCs/>
                <w:sz w:val="21"/>
                <w:szCs w:val="21"/>
              </w:rPr>
            </w:pPr>
          </w:p>
        </w:tc>
        <w:tc>
          <w:tcPr>
            <w:tcW w:w="1170" w:type="dxa"/>
          </w:tcPr>
          <w:p w14:paraId="409AE2FF" w14:textId="77777777" w:rsidR="00331C76" w:rsidRPr="00B864F0" w:rsidRDefault="00331C76" w:rsidP="00331C76">
            <w:pPr>
              <w:tabs>
                <w:tab w:val="decimal" w:pos="706"/>
              </w:tabs>
              <w:spacing w:line="240" w:lineRule="exact"/>
              <w:rPr>
                <w:rFonts w:ascii="Times New Roman" w:hAnsi="Times New Roman" w:cs="Times New Roman"/>
                <w:b/>
                <w:bCs/>
                <w:sz w:val="21"/>
                <w:szCs w:val="21"/>
              </w:rPr>
            </w:pPr>
          </w:p>
        </w:tc>
        <w:tc>
          <w:tcPr>
            <w:tcW w:w="272" w:type="dxa"/>
          </w:tcPr>
          <w:p w14:paraId="1103271B" w14:textId="77777777" w:rsidR="00331C76" w:rsidRPr="00B864F0" w:rsidRDefault="00331C76" w:rsidP="00331C76">
            <w:pPr>
              <w:tabs>
                <w:tab w:val="decimal" w:pos="706"/>
              </w:tabs>
              <w:spacing w:line="240" w:lineRule="exact"/>
              <w:rPr>
                <w:rFonts w:ascii="Times New Roman" w:hAnsi="Times New Roman" w:cs="Times New Roman"/>
                <w:b/>
                <w:bCs/>
                <w:sz w:val="21"/>
                <w:szCs w:val="21"/>
              </w:rPr>
            </w:pPr>
          </w:p>
        </w:tc>
        <w:tc>
          <w:tcPr>
            <w:tcW w:w="1026" w:type="dxa"/>
            <w:gridSpan w:val="2"/>
          </w:tcPr>
          <w:p w14:paraId="410001D0" w14:textId="77777777" w:rsidR="00331C76" w:rsidRPr="00B864F0" w:rsidRDefault="00331C76" w:rsidP="00331C76">
            <w:pPr>
              <w:tabs>
                <w:tab w:val="decimal" w:pos="706"/>
              </w:tabs>
              <w:spacing w:line="240" w:lineRule="exact"/>
              <w:rPr>
                <w:rFonts w:ascii="Times New Roman" w:hAnsi="Times New Roman" w:cs="Times New Roman"/>
                <w:b/>
                <w:bCs/>
                <w:sz w:val="21"/>
                <w:szCs w:val="21"/>
              </w:rPr>
            </w:pPr>
          </w:p>
        </w:tc>
        <w:tc>
          <w:tcPr>
            <w:tcW w:w="238" w:type="dxa"/>
            <w:gridSpan w:val="2"/>
          </w:tcPr>
          <w:p w14:paraId="38525B95" w14:textId="77777777" w:rsidR="00331C76" w:rsidRPr="00B864F0" w:rsidRDefault="00331C76" w:rsidP="00331C76">
            <w:pPr>
              <w:tabs>
                <w:tab w:val="decimal" w:pos="706"/>
              </w:tabs>
              <w:spacing w:line="240" w:lineRule="exact"/>
              <w:rPr>
                <w:rFonts w:ascii="Times New Roman" w:hAnsi="Times New Roman" w:cs="Times New Roman"/>
                <w:b/>
                <w:bCs/>
                <w:sz w:val="21"/>
                <w:szCs w:val="21"/>
              </w:rPr>
            </w:pPr>
          </w:p>
        </w:tc>
        <w:tc>
          <w:tcPr>
            <w:tcW w:w="840" w:type="dxa"/>
            <w:gridSpan w:val="2"/>
          </w:tcPr>
          <w:p w14:paraId="4A9046DC" w14:textId="77777777" w:rsidR="00331C76" w:rsidRPr="00B864F0" w:rsidRDefault="00331C76" w:rsidP="00331C76">
            <w:pPr>
              <w:tabs>
                <w:tab w:val="decimal" w:pos="706"/>
              </w:tabs>
              <w:spacing w:line="240" w:lineRule="exact"/>
              <w:rPr>
                <w:rFonts w:ascii="Times New Roman" w:hAnsi="Times New Roman" w:cs="Times New Roman"/>
                <w:b/>
                <w:bCs/>
                <w:sz w:val="21"/>
                <w:szCs w:val="21"/>
              </w:rPr>
            </w:pPr>
          </w:p>
        </w:tc>
        <w:tc>
          <w:tcPr>
            <w:tcW w:w="236" w:type="dxa"/>
          </w:tcPr>
          <w:p w14:paraId="1BFB36B2" w14:textId="77777777" w:rsidR="00331C76" w:rsidRPr="00B864F0" w:rsidRDefault="00331C76" w:rsidP="00331C76">
            <w:pPr>
              <w:tabs>
                <w:tab w:val="decimal" w:pos="706"/>
              </w:tabs>
              <w:spacing w:line="240" w:lineRule="exact"/>
              <w:rPr>
                <w:rFonts w:ascii="Times New Roman" w:hAnsi="Times New Roman" w:cs="Times New Roman"/>
                <w:b/>
                <w:bCs/>
                <w:sz w:val="21"/>
                <w:szCs w:val="21"/>
              </w:rPr>
            </w:pPr>
          </w:p>
        </w:tc>
        <w:tc>
          <w:tcPr>
            <w:tcW w:w="1260" w:type="dxa"/>
          </w:tcPr>
          <w:p w14:paraId="0F6E1D2A" w14:textId="77777777" w:rsidR="00331C76" w:rsidRPr="00B864F0" w:rsidRDefault="00331C76" w:rsidP="00331C76">
            <w:pPr>
              <w:tabs>
                <w:tab w:val="decimal" w:pos="706"/>
                <w:tab w:val="decimal" w:pos="795"/>
              </w:tabs>
              <w:spacing w:line="240" w:lineRule="exact"/>
              <w:rPr>
                <w:rFonts w:ascii="Times New Roman" w:hAnsi="Times New Roman" w:cs="Times New Roman"/>
                <w:b/>
                <w:bCs/>
                <w:sz w:val="21"/>
                <w:szCs w:val="21"/>
              </w:rPr>
            </w:pPr>
          </w:p>
        </w:tc>
      </w:tr>
      <w:tr w:rsidR="00B13461" w:rsidRPr="00B864F0" w14:paraId="179C9239" w14:textId="77777777" w:rsidTr="002479A6">
        <w:tc>
          <w:tcPr>
            <w:tcW w:w="2284" w:type="dxa"/>
          </w:tcPr>
          <w:p w14:paraId="597E78F8" w14:textId="77777777" w:rsidR="006244E1" w:rsidRPr="00DD34BF" w:rsidRDefault="00B13461" w:rsidP="00B13461">
            <w:pPr>
              <w:spacing w:line="240" w:lineRule="exact"/>
              <w:ind w:left="74" w:right="-24" w:hanging="74"/>
              <w:rPr>
                <w:rFonts w:ascii="Times New Roman" w:hAnsi="Times New Roman" w:cs="Times New Roman"/>
                <w:sz w:val="20"/>
                <w:szCs w:val="20"/>
              </w:rPr>
            </w:pPr>
            <w:r w:rsidRPr="00DD34BF">
              <w:rPr>
                <w:rFonts w:ascii="Times New Roman" w:hAnsi="Times New Roman" w:cs="Times New Roman"/>
                <w:sz w:val="22"/>
                <w:szCs w:val="22"/>
              </w:rPr>
              <w:t xml:space="preserve">Interest rate swap </w:t>
            </w:r>
          </w:p>
          <w:p w14:paraId="4E8CE9E0" w14:textId="4823D046" w:rsidR="00B13461" w:rsidRPr="00DD34BF" w:rsidRDefault="006244E1" w:rsidP="00B13461">
            <w:pPr>
              <w:spacing w:line="240" w:lineRule="exact"/>
              <w:ind w:left="74" w:right="-24" w:hanging="74"/>
              <w:rPr>
                <w:rFonts w:ascii="Times New Roman" w:hAnsi="Times New Roman" w:cs="Times New Roman"/>
                <w:sz w:val="22"/>
                <w:szCs w:val="22"/>
              </w:rPr>
            </w:pPr>
            <w:r w:rsidRPr="00DD34BF">
              <w:rPr>
                <w:rFonts w:ascii="Times New Roman" w:hAnsi="Times New Roman" w:cs="Times New Roman"/>
                <w:sz w:val="22"/>
                <w:szCs w:val="22"/>
              </w:rPr>
              <w:t xml:space="preserve">  </w:t>
            </w:r>
            <w:r w:rsidR="00B13461" w:rsidRPr="00DD34BF">
              <w:rPr>
                <w:rFonts w:ascii="Times New Roman" w:hAnsi="Times New Roman" w:cs="Times New Roman"/>
                <w:sz w:val="22"/>
                <w:szCs w:val="22"/>
              </w:rPr>
              <w:t>used for hedging</w:t>
            </w:r>
          </w:p>
        </w:tc>
        <w:tc>
          <w:tcPr>
            <w:tcW w:w="1044" w:type="dxa"/>
          </w:tcPr>
          <w:p w14:paraId="43F3B834" w14:textId="77777777" w:rsidR="002479A6" w:rsidRDefault="002479A6" w:rsidP="00B13461">
            <w:pPr>
              <w:pStyle w:val="acctfourfigures"/>
              <w:tabs>
                <w:tab w:val="clear" w:pos="765"/>
                <w:tab w:val="decimal" w:pos="850"/>
              </w:tabs>
              <w:spacing w:line="240" w:lineRule="atLeast"/>
              <w:ind w:left="-43" w:right="-86"/>
              <w:rPr>
                <w:rFonts w:cstheme="minorBidi"/>
                <w:szCs w:val="28"/>
                <w:lang w:bidi="th-TH"/>
              </w:rPr>
            </w:pPr>
          </w:p>
          <w:p w14:paraId="68FD90DA" w14:textId="31FBE187" w:rsidR="00B13461" w:rsidRPr="00207FD7" w:rsidRDefault="00BD44B2" w:rsidP="00B13461">
            <w:pPr>
              <w:pStyle w:val="acctfourfigures"/>
              <w:tabs>
                <w:tab w:val="clear" w:pos="765"/>
                <w:tab w:val="decimal" w:pos="850"/>
              </w:tabs>
              <w:spacing w:line="240" w:lineRule="atLeast"/>
              <w:ind w:left="-43" w:right="-86"/>
              <w:rPr>
                <w:szCs w:val="22"/>
              </w:rPr>
            </w:pPr>
            <w:r w:rsidRPr="00BD44B2">
              <w:rPr>
                <w:szCs w:val="22"/>
              </w:rPr>
              <w:t>2,015</w:t>
            </w:r>
          </w:p>
        </w:tc>
        <w:tc>
          <w:tcPr>
            <w:tcW w:w="270" w:type="dxa"/>
          </w:tcPr>
          <w:p w14:paraId="62AADF99" w14:textId="77777777" w:rsidR="00B13461" w:rsidRPr="00B864F0" w:rsidRDefault="00B13461" w:rsidP="00B13461">
            <w:pPr>
              <w:tabs>
                <w:tab w:val="decimal" w:pos="706"/>
              </w:tabs>
              <w:spacing w:line="240" w:lineRule="exact"/>
              <w:rPr>
                <w:rFonts w:ascii="Times New Roman" w:hAnsi="Times New Roman" w:cs="Times New Roman"/>
                <w:b/>
                <w:bCs/>
                <w:sz w:val="21"/>
                <w:szCs w:val="21"/>
              </w:rPr>
            </w:pPr>
          </w:p>
        </w:tc>
        <w:tc>
          <w:tcPr>
            <w:tcW w:w="1080" w:type="dxa"/>
          </w:tcPr>
          <w:p w14:paraId="1F4F8970" w14:textId="77777777" w:rsidR="002479A6" w:rsidRPr="000149E7" w:rsidRDefault="002479A6" w:rsidP="000149E7">
            <w:pPr>
              <w:pStyle w:val="acctfourfigures"/>
              <w:tabs>
                <w:tab w:val="clear" w:pos="765"/>
                <w:tab w:val="decimal" w:pos="578"/>
              </w:tabs>
              <w:spacing w:line="240" w:lineRule="atLeast"/>
              <w:ind w:left="-43" w:right="-50"/>
              <w:rPr>
                <w:rFonts w:cs="Angsana New"/>
                <w:szCs w:val="28"/>
                <w:lang w:val="en-US" w:bidi="th-TH"/>
              </w:rPr>
            </w:pPr>
          </w:p>
          <w:p w14:paraId="48BCC886" w14:textId="7045FFB9" w:rsidR="00B13461" w:rsidRPr="000149E7" w:rsidRDefault="00BD44B2" w:rsidP="000149E7">
            <w:pPr>
              <w:pStyle w:val="acctfourfigures"/>
              <w:tabs>
                <w:tab w:val="clear" w:pos="765"/>
                <w:tab w:val="decimal" w:pos="578"/>
              </w:tabs>
              <w:spacing w:line="240" w:lineRule="atLeast"/>
              <w:ind w:left="-43" w:right="-50"/>
              <w:rPr>
                <w:rFonts w:cs="Angsana New"/>
                <w:szCs w:val="28"/>
                <w:lang w:val="en-US" w:bidi="th-TH"/>
              </w:rPr>
            </w:pPr>
            <w:r w:rsidRPr="000149E7">
              <w:rPr>
                <w:rFonts w:cs="Angsana New"/>
                <w:szCs w:val="28"/>
                <w:lang w:val="en-US" w:bidi="th-TH"/>
              </w:rPr>
              <w:t>-</w:t>
            </w:r>
          </w:p>
        </w:tc>
        <w:tc>
          <w:tcPr>
            <w:tcW w:w="270" w:type="dxa"/>
          </w:tcPr>
          <w:p w14:paraId="0D65995F" w14:textId="77777777" w:rsidR="00B13461" w:rsidRPr="00B864F0" w:rsidRDefault="00B13461" w:rsidP="00B13461">
            <w:pPr>
              <w:tabs>
                <w:tab w:val="decimal" w:pos="706"/>
              </w:tabs>
              <w:spacing w:line="240" w:lineRule="exact"/>
              <w:rPr>
                <w:rFonts w:ascii="Times New Roman" w:hAnsi="Times New Roman" w:cs="Times New Roman"/>
                <w:b/>
                <w:bCs/>
                <w:sz w:val="21"/>
                <w:szCs w:val="21"/>
              </w:rPr>
            </w:pPr>
          </w:p>
        </w:tc>
        <w:tc>
          <w:tcPr>
            <w:tcW w:w="1170" w:type="dxa"/>
          </w:tcPr>
          <w:p w14:paraId="011042DD" w14:textId="77777777" w:rsidR="002479A6" w:rsidRDefault="002479A6" w:rsidP="00573E7E">
            <w:pPr>
              <w:pStyle w:val="acctfourfigures"/>
              <w:tabs>
                <w:tab w:val="clear" w:pos="765"/>
                <w:tab w:val="decimal" w:pos="953"/>
              </w:tabs>
              <w:spacing w:line="240" w:lineRule="atLeast"/>
              <w:ind w:left="-43" w:right="-86"/>
              <w:rPr>
                <w:rFonts w:cstheme="minorBidi"/>
                <w:szCs w:val="28"/>
                <w:lang w:bidi="th-TH"/>
              </w:rPr>
            </w:pPr>
          </w:p>
          <w:p w14:paraId="1F66A426" w14:textId="524B3864" w:rsidR="00B13461" w:rsidRPr="00207FD7" w:rsidRDefault="00215693" w:rsidP="00573E7E">
            <w:pPr>
              <w:pStyle w:val="acctfourfigures"/>
              <w:tabs>
                <w:tab w:val="clear" w:pos="765"/>
                <w:tab w:val="decimal" w:pos="953"/>
              </w:tabs>
              <w:spacing w:line="240" w:lineRule="atLeast"/>
              <w:ind w:left="-43" w:right="-86"/>
              <w:rPr>
                <w:szCs w:val="22"/>
              </w:rPr>
            </w:pPr>
            <w:r>
              <w:rPr>
                <w:szCs w:val="22"/>
              </w:rPr>
              <w:t>(</w:t>
            </w:r>
            <w:r w:rsidR="00BD3241" w:rsidRPr="00BD3241">
              <w:rPr>
                <w:szCs w:val="22"/>
              </w:rPr>
              <w:t>2,015</w:t>
            </w:r>
            <w:r>
              <w:rPr>
                <w:szCs w:val="22"/>
              </w:rPr>
              <w:t>)</w:t>
            </w:r>
          </w:p>
        </w:tc>
        <w:tc>
          <w:tcPr>
            <w:tcW w:w="272" w:type="dxa"/>
          </w:tcPr>
          <w:p w14:paraId="3FB3FBE7" w14:textId="77777777" w:rsidR="00B13461" w:rsidRPr="00B864F0" w:rsidRDefault="00B13461" w:rsidP="00B13461">
            <w:pPr>
              <w:tabs>
                <w:tab w:val="decimal" w:pos="706"/>
              </w:tabs>
              <w:spacing w:line="240" w:lineRule="exact"/>
              <w:rPr>
                <w:rFonts w:ascii="Times New Roman" w:hAnsi="Times New Roman" w:cs="Times New Roman"/>
                <w:b/>
                <w:bCs/>
                <w:sz w:val="21"/>
                <w:szCs w:val="21"/>
              </w:rPr>
            </w:pPr>
          </w:p>
        </w:tc>
        <w:tc>
          <w:tcPr>
            <w:tcW w:w="1026" w:type="dxa"/>
            <w:gridSpan w:val="2"/>
          </w:tcPr>
          <w:p w14:paraId="5AD19AD7" w14:textId="77777777" w:rsidR="002479A6" w:rsidRPr="00D02273" w:rsidRDefault="002479A6" w:rsidP="000B55D3">
            <w:pPr>
              <w:pStyle w:val="acctfourfigures"/>
              <w:tabs>
                <w:tab w:val="clear" w:pos="765"/>
                <w:tab w:val="decimal" w:pos="519"/>
              </w:tabs>
              <w:spacing w:line="240" w:lineRule="atLeast"/>
              <w:ind w:left="-43" w:right="-86"/>
              <w:rPr>
                <w:rFonts w:cstheme="minorBidi"/>
                <w:sz w:val="21"/>
                <w:szCs w:val="28"/>
                <w:lang w:bidi="th-TH"/>
              </w:rPr>
            </w:pPr>
          </w:p>
          <w:p w14:paraId="3185E894" w14:textId="5D72D545" w:rsidR="00B13461" w:rsidRPr="00D02273" w:rsidRDefault="00BD3241" w:rsidP="000B55D3">
            <w:pPr>
              <w:pStyle w:val="acctfourfigures"/>
              <w:tabs>
                <w:tab w:val="clear" w:pos="765"/>
                <w:tab w:val="decimal" w:pos="519"/>
              </w:tabs>
              <w:spacing w:line="240" w:lineRule="atLeast"/>
              <w:ind w:left="-43" w:right="-86"/>
              <w:rPr>
                <w:rFonts w:cstheme="minorBidi"/>
                <w:sz w:val="21"/>
                <w:szCs w:val="28"/>
                <w:cs/>
                <w:lang w:bidi="th-TH"/>
              </w:rPr>
            </w:pPr>
            <w:r w:rsidRPr="00D02273">
              <w:rPr>
                <w:rFonts w:cstheme="minorBidi"/>
                <w:sz w:val="21"/>
                <w:szCs w:val="28"/>
                <w:lang w:bidi="th-TH"/>
              </w:rPr>
              <w:t>-</w:t>
            </w:r>
          </w:p>
        </w:tc>
        <w:tc>
          <w:tcPr>
            <w:tcW w:w="238" w:type="dxa"/>
            <w:gridSpan w:val="2"/>
          </w:tcPr>
          <w:p w14:paraId="7938511A" w14:textId="77777777" w:rsidR="00B13461" w:rsidRPr="00D02273" w:rsidRDefault="00B13461" w:rsidP="00B13461">
            <w:pPr>
              <w:tabs>
                <w:tab w:val="decimal" w:pos="706"/>
              </w:tabs>
              <w:spacing w:line="240" w:lineRule="exact"/>
              <w:rPr>
                <w:rFonts w:ascii="Times New Roman" w:hAnsi="Times New Roman" w:cs="Times New Roman"/>
                <w:sz w:val="21"/>
                <w:szCs w:val="21"/>
              </w:rPr>
            </w:pPr>
          </w:p>
        </w:tc>
        <w:tc>
          <w:tcPr>
            <w:tcW w:w="840" w:type="dxa"/>
            <w:gridSpan w:val="2"/>
          </w:tcPr>
          <w:p w14:paraId="22455F74" w14:textId="77777777" w:rsidR="002479A6" w:rsidRPr="00D02273" w:rsidRDefault="002479A6" w:rsidP="00B13461">
            <w:pPr>
              <w:pStyle w:val="acctfourfigures"/>
              <w:tabs>
                <w:tab w:val="clear" w:pos="765"/>
                <w:tab w:val="decimal" w:pos="375"/>
              </w:tabs>
              <w:spacing w:line="240" w:lineRule="atLeast"/>
              <w:ind w:left="-43" w:right="-86"/>
              <w:rPr>
                <w:rFonts w:cstheme="minorBidi"/>
                <w:sz w:val="21"/>
                <w:szCs w:val="26"/>
                <w:lang w:bidi="th-TH"/>
              </w:rPr>
            </w:pPr>
          </w:p>
          <w:p w14:paraId="1EF5C28A" w14:textId="196C9368" w:rsidR="00B13461" w:rsidRPr="00D02273" w:rsidRDefault="00BD3241" w:rsidP="00B13461">
            <w:pPr>
              <w:pStyle w:val="acctfourfigures"/>
              <w:tabs>
                <w:tab w:val="clear" w:pos="765"/>
                <w:tab w:val="decimal" w:pos="375"/>
              </w:tabs>
              <w:spacing w:line="240" w:lineRule="atLeast"/>
              <w:ind w:left="-43" w:right="-86"/>
              <w:rPr>
                <w:sz w:val="21"/>
                <w:szCs w:val="21"/>
              </w:rPr>
            </w:pPr>
            <w:r w:rsidRPr="00D02273">
              <w:rPr>
                <w:sz w:val="21"/>
                <w:szCs w:val="21"/>
              </w:rPr>
              <w:t>-</w:t>
            </w:r>
          </w:p>
        </w:tc>
        <w:tc>
          <w:tcPr>
            <w:tcW w:w="236" w:type="dxa"/>
          </w:tcPr>
          <w:p w14:paraId="5534E56D" w14:textId="77777777" w:rsidR="00B13461" w:rsidRPr="00B864F0" w:rsidRDefault="00B13461" w:rsidP="00B13461">
            <w:pPr>
              <w:tabs>
                <w:tab w:val="decimal" w:pos="706"/>
              </w:tabs>
              <w:spacing w:line="240" w:lineRule="exact"/>
              <w:rPr>
                <w:rFonts w:ascii="Times New Roman" w:hAnsi="Times New Roman" w:cs="Times New Roman"/>
                <w:b/>
                <w:bCs/>
                <w:sz w:val="21"/>
                <w:szCs w:val="21"/>
              </w:rPr>
            </w:pPr>
          </w:p>
        </w:tc>
        <w:tc>
          <w:tcPr>
            <w:tcW w:w="1260" w:type="dxa"/>
          </w:tcPr>
          <w:p w14:paraId="6FA7B617" w14:textId="77777777" w:rsidR="002479A6" w:rsidRDefault="002479A6" w:rsidP="00B13461">
            <w:pPr>
              <w:pStyle w:val="acctfourfigures"/>
              <w:tabs>
                <w:tab w:val="clear" w:pos="765"/>
                <w:tab w:val="decimal" w:pos="950"/>
              </w:tabs>
              <w:spacing w:line="240" w:lineRule="atLeast"/>
              <w:ind w:left="-43" w:right="-86"/>
              <w:rPr>
                <w:rFonts w:cstheme="minorBidi"/>
                <w:sz w:val="21"/>
                <w:szCs w:val="26"/>
                <w:lang w:bidi="th-TH"/>
              </w:rPr>
            </w:pPr>
          </w:p>
          <w:p w14:paraId="69525BE7" w14:textId="05188540" w:rsidR="00B13461" w:rsidRPr="008F1660" w:rsidRDefault="00215693" w:rsidP="00B13461">
            <w:pPr>
              <w:pStyle w:val="acctfourfigures"/>
              <w:tabs>
                <w:tab w:val="clear" w:pos="765"/>
                <w:tab w:val="decimal" w:pos="950"/>
              </w:tabs>
              <w:spacing w:line="240" w:lineRule="atLeast"/>
              <w:ind w:left="-43" w:right="-86"/>
              <w:rPr>
                <w:sz w:val="21"/>
                <w:szCs w:val="21"/>
              </w:rPr>
            </w:pPr>
            <w:r>
              <w:rPr>
                <w:sz w:val="21"/>
                <w:szCs w:val="21"/>
              </w:rPr>
              <w:t>(</w:t>
            </w:r>
            <w:r w:rsidR="006870AF" w:rsidRPr="006870AF">
              <w:rPr>
                <w:sz w:val="21"/>
                <w:szCs w:val="21"/>
              </w:rPr>
              <w:t>2,015</w:t>
            </w:r>
            <w:r>
              <w:rPr>
                <w:sz w:val="21"/>
                <w:szCs w:val="21"/>
              </w:rPr>
              <w:t>)</w:t>
            </w:r>
          </w:p>
        </w:tc>
      </w:tr>
      <w:tr w:rsidR="00B13461" w:rsidRPr="00B864F0" w14:paraId="521C9E7E" w14:textId="77777777" w:rsidTr="002479A6">
        <w:tc>
          <w:tcPr>
            <w:tcW w:w="2284" w:type="dxa"/>
          </w:tcPr>
          <w:p w14:paraId="45DB7EF7" w14:textId="77777777" w:rsidR="006E7F57" w:rsidRDefault="00B13461" w:rsidP="00B13461">
            <w:pPr>
              <w:spacing w:line="240" w:lineRule="exact"/>
              <w:ind w:left="73" w:right="-24" w:hanging="73"/>
              <w:rPr>
                <w:rFonts w:ascii="Times New Roman" w:hAnsi="Times New Roman" w:cs="Times New Roman"/>
                <w:sz w:val="22"/>
                <w:szCs w:val="22"/>
              </w:rPr>
            </w:pPr>
            <w:r w:rsidRPr="00DD34BF">
              <w:rPr>
                <w:rFonts w:ascii="Times New Roman" w:hAnsi="Times New Roman" w:cs="Times New Roman"/>
                <w:sz w:val="22"/>
                <w:szCs w:val="22"/>
              </w:rPr>
              <w:t xml:space="preserve">Forward exchange </w:t>
            </w:r>
          </w:p>
          <w:p w14:paraId="436F243D" w14:textId="77777777" w:rsidR="006E7F57" w:rsidRDefault="006E7F57" w:rsidP="00B13461">
            <w:pPr>
              <w:spacing w:line="240" w:lineRule="exact"/>
              <w:ind w:left="73" w:right="-24" w:hanging="73"/>
              <w:rPr>
                <w:rFonts w:ascii="Times New Roman" w:hAnsi="Times New Roman" w:cs="Times New Roman"/>
                <w:sz w:val="22"/>
                <w:szCs w:val="22"/>
              </w:rPr>
            </w:pPr>
            <w:r>
              <w:rPr>
                <w:rFonts w:ascii="Times New Roman" w:hAnsi="Times New Roman" w:cs="Times New Roman"/>
                <w:sz w:val="22"/>
                <w:szCs w:val="22"/>
              </w:rPr>
              <w:t xml:space="preserve"> </w:t>
            </w:r>
            <w:r w:rsidR="00BD50AF" w:rsidRPr="000177EB">
              <w:rPr>
                <w:rFonts w:ascii="Times New Roman" w:hAnsi="Times New Roman" w:cs="Times New Roman"/>
                <w:sz w:val="22"/>
              </w:rPr>
              <w:t>sale</w:t>
            </w:r>
            <w:r w:rsidR="00BD50AF" w:rsidRPr="00DD34BF">
              <w:rPr>
                <w:rFonts w:ascii="Times New Roman" w:hAnsi="Times New Roman" w:cs="Times New Roman"/>
                <w:sz w:val="22"/>
                <w:szCs w:val="22"/>
              </w:rPr>
              <w:t xml:space="preserve"> </w:t>
            </w:r>
            <w:r w:rsidR="00B13461" w:rsidRPr="00DD34BF">
              <w:rPr>
                <w:rFonts w:ascii="Times New Roman" w:hAnsi="Times New Roman" w:cs="Times New Roman"/>
                <w:sz w:val="22"/>
                <w:szCs w:val="22"/>
              </w:rPr>
              <w:t>contracts</w:t>
            </w:r>
            <w:r w:rsidR="00475293" w:rsidRPr="00DD34BF">
              <w:rPr>
                <w:rFonts w:ascii="Times New Roman" w:hAnsi="Times New Roman" w:cs="Times New Roman"/>
                <w:sz w:val="22"/>
                <w:szCs w:val="22"/>
              </w:rPr>
              <w:t xml:space="preserve"> used </w:t>
            </w:r>
          </w:p>
          <w:p w14:paraId="6CA25E5C" w14:textId="19CE1034" w:rsidR="00B13461" w:rsidRPr="00DD34BF" w:rsidRDefault="006E7F57" w:rsidP="00B13461">
            <w:pPr>
              <w:spacing w:line="240" w:lineRule="exact"/>
              <w:ind w:left="73" w:right="-24" w:hanging="73"/>
              <w:rPr>
                <w:rFonts w:ascii="Times New Roman" w:hAnsi="Times New Roman" w:cs="Times New Roman"/>
                <w:sz w:val="22"/>
                <w:szCs w:val="22"/>
              </w:rPr>
            </w:pPr>
            <w:r>
              <w:rPr>
                <w:rFonts w:ascii="Times New Roman" w:hAnsi="Times New Roman" w:cs="Times New Roman"/>
                <w:sz w:val="22"/>
                <w:szCs w:val="22"/>
              </w:rPr>
              <w:t xml:space="preserve"> </w:t>
            </w:r>
            <w:r w:rsidR="00475293" w:rsidRPr="00DD34BF">
              <w:rPr>
                <w:rFonts w:ascii="Times New Roman" w:hAnsi="Times New Roman" w:cs="Times New Roman"/>
                <w:sz w:val="22"/>
                <w:szCs w:val="22"/>
              </w:rPr>
              <w:t>for hedging</w:t>
            </w:r>
          </w:p>
        </w:tc>
        <w:tc>
          <w:tcPr>
            <w:tcW w:w="1044" w:type="dxa"/>
          </w:tcPr>
          <w:p w14:paraId="13E8FB76" w14:textId="77777777" w:rsidR="002479A6" w:rsidRDefault="002479A6" w:rsidP="00B13461">
            <w:pPr>
              <w:pStyle w:val="acctfourfigures"/>
              <w:tabs>
                <w:tab w:val="clear" w:pos="765"/>
                <w:tab w:val="decimal" w:pos="850"/>
              </w:tabs>
              <w:spacing w:line="240" w:lineRule="atLeast"/>
              <w:ind w:left="-43" w:right="-86"/>
              <w:rPr>
                <w:rFonts w:cstheme="minorBidi"/>
                <w:szCs w:val="28"/>
                <w:lang w:bidi="th-TH"/>
              </w:rPr>
            </w:pPr>
          </w:p>
          <w:p w14:paraId="38055C90" w14:textId="4122AF1E" w:rsidR="00B13461" w:rsidRDefault="00251F79" w:rsidP="00B13461">
            <w:pPr>
              <w:pStyle w:val="acctfourfigures"/>
              <w:tabs>
                <w:tab w:val="clear" w:pos="765"/>
                <w:tab w:val="decimal" w:pos="850"/>
              </w:tabs>
              <w:spacing w:line="240" w:lineRule="atLeast"/>
              <w:ind w:left="-43" w:right="-86"/>
              <w:rPr>
                <w:szCs w:val="22"/>
              </w:rPr>
            </w:pPr>
            <w:r w:rsidRPr="00251F79">
              <w:rPr>
                <w:szCs w:val="22"/>
              </w:rPr>
              <w:t>26,206</w:t>
            </w:r>
          </w:p>
        </w:tc>
        <w:tc>
          <w:tcPr>
            <w:tcW w:w="270" w:type="dxa"/>
          </w:tcPr>
          <w:p w14:paraId="40BCD847" w14:textId="77777777" w:rsidR="00B13461" w:rsidRPr="00B864F0" w:rsidRDefault="00B13461" w:rsidP="00B13461">
            <w:pPr>
              <w:tabs>
                <w:tab w:val="decimal" w:pos="706"/>
              </w:tabs>
              <w:spacing w:line="240" w:lineRule="exact"/>
              <w:rPr>
                <w:rFonts w:ascii="Times New Roman" w:hAnsi="Times New Roman" w:cs="Times New Roman"/>
                <w:sz w:val="21"/>
                <w:szCs w:val="21"/>
              </w:rPr>
            </w:pPr>
          </w:p>
        </w:tc>
        <w:tc>
          <w:tcPr>
            <w:tcW w:w="1080" w:type="dxa"/>
          </w:tcPr>
          <w:p w14:paraId="27C1FF13" w14:textId="7CFDE536" w:rsidR="00B13461" w:rsidRPr="000149E7" w:rsidRDefault="00B13461" w:rsidP="000149E7">
            <w:pPr>
              <w:pStyle w:val="acctfourfigures"/>
              <w:tabs>
                <w:tab w:val="clear" w:pos="765"/>
                <w:tab w:val="decimal" w:pos="578"/>
              </w:tabs>
              <w:spacing w:line="240" w:lineRule="atLeast"/>
              <w:ind w:left="-43" w:right="-50"/>
              <w:rPr>
                <w:rFonts w:cs="Angsana New"/>
                <w:szCs w:val="28"/>
                <w:lang w:val="en-US" w:bidi="th-TH"/>
              </w:rPr>
            </w:pPr>
          </w:p>
        </w:tc>
        <w:tc>
          <w:tcPr>
            <w:tcW w:w="270" w:type="dxa"/>
          </w:tcPr>
          <w:p w14:paraId="5863493A" w14:textId="77777777" w:rsidR="00B13461" w:rsidRPr="00B864F0" w:rsidRDefault="00B13461" w:rsidP="00B13461">
            <w:pPr>
              <w:tabs>
                <w:tab w:val="decimal" w:pos="706"/>
              </w:tabs>
              <w:spacing w:line="240" w:lineRule="exact"/>
              <w:rPr>
                <w:rFonts w:ascii="Times New Roman" w:hAnsi="Times New Roman" w:cs="Times New Roman"/>
                <w:sz w:val="21"/>
                <w:szCs w:val="21"/>
              </w:rPr>
            </w:pPr>
          </w:p>
        </w:tc>
        <w:tc>
          <w:tcPr>
            <w:tcW w:w="1170" w:type="dxa"/>
          </w:tcPr>
          <w:p w14:paraId="73FD214A" w14:textId="2B5F2AE9" w:rsidR="00B13461" w:rsidRPr="00B552E2" w:rsidRDefault="00B13461" w:rsidP="00B13461">
            <w:pPr>
              <w:pStyle w:val="acctfourfigures"/>
              <w:spacing w:line="240" w:lineRule="atLeast"/>
              <w:ind w:right="-86"/>
              <w:rPr>
                <w:szCs w:val="22"/>
              </w:rPr>
            </w:pPr>
          </w:p>
        </w:tc>
        <w:tc>
          <w:tcPr>
            <w:tcW w:w="272" w:type="dxa"/>
          </w:tcPr>
          <w:p w14:paraId="50F31150" w14:textId="77777777" w:rsidR="00B13461" w:rsidRPr="00B864F0" w:rsidRDefault="00B13461" w:rsidP="00B13461">
            <w:pPr>
              <w:tabs>
                <w:tab w:val="decimal" w:pos="706"/>
              </w:tabs>
              <w:spacing w:line="240" w:lineRule="exact"/>
              <w:rPr>
                <w:rFonts w:ascii="Times New Roman" w:hAnsi="Times New Roman" w:cs="Times New Roman"/>
                <w:sz w:val="21"/>
                <w:szCs w:val="21"/>
              </w:rPr>
            </w:pPr>
          </w:p>
        </w:tc>
        <w:tc>
          <w:tcPr>
            <w:tcW w:w="1026" w:type="dxa"/>
            <w:gridSpan w:val="2"/>
          </w:tcPr>
          <w:p w14:paraId="17EC069A" w14:textId="41B3D780" w:rsidR="00B13461" w:rsidRDefault="00B13461" w:rsidP="00B13461">
            <w:pPr>
              <w:pStyle w:val="acctfourfigures"/>
              <w:tabs>
                <w:tab w:val="clear" w:pos="765"/>
                <w:tab w:val="decimal" w:pos="435"/>
              </w:tabs>
              <w:spacing w:line="240" w:lineRule="atLeast"/>
              <w:ind w:right="-86"/>
              <w:rPr>
                <w:sz w:val="21"/>
                <w:szCs w:val="21"/>
              </w:rPr>
            </w:pPr>
          </w:p>
        </w:tc>
        <w:tc>
          <w:tcPr>
            <w:tcW w:w="238" w:type="dxa"/>
            <w:gridSpan w:val="2"/>
          </w:tcPr>
          <w:p w14:paraId="54C601EF" w14:textId="77777777" w:rsidR="00B13461" w:rsidRPr="00B864F0" w:rsidRDefault="00B13461" w:rsidP="00B13461">
            <w:pPr>
              <w:tabs>
                <w:tab w:val="decimal" w:pos="706"/>
              </w:tabs>
              <w:spacing w:line="240" w:lineRule="exact"/>
              <w:rPr>
                <w:rFonts w:ascii="Times New Roman" w:hAnsi="Times New Roman" w:cs="Times New Roman"/>
                <w:sz w:val="21"/>
                <w:szCs w:val="21"/>
              </w:rPr>
            </w:pPr>
          </w:p>
        </w:tc>
        <w:tc>
          <w:tcPr>
            <w:tcW w:w="840" w:type="dxa"/>
            <w:gridSpan w:val="2"/>
          </w:tcPr>
          <w:p w14:paraId="4B450C4F" w14:textId="3BBC4BC7" w:rsidR="00B13461" w:rsidRDefault="00B13461" w:rsidP="00B13461">
            <w:pPr>
              <w:pStyle w:val="acctfourfigures"/>
              <w:tabs>
                <w:tab w:val="clear" w:pos="765"/>
                <w:tab w:val="decimal" w:pos="375"/>
              </w:tabs>
              <w:spacing w:line="240" w:lineRule="atLeast"/>
              <w:ind w:left="-43" w:right="-86"/>
              <w:rPr>
                <w:sz w:val="21"/>
                <w:szCs w:val="21"/>
              </w:rPr>
            </w:pPr>
          </w:p>
        </w:tc>
        <w:tc>
          <w:tcPr>
            <w:tcW w:w="236" w:type="dxa"/>
          </w:tcPr>
          <w:p w14:paraId="32F60E6A" w14:textId="77777777" w:rsidR="00B13461" w:rsidRPr="00B864F0" w:rsidRDefault="00B13461" w:rsidP="00B13461">
            <w:pPr>
              <w:tabs>
                <w:tab w:val="decimal" w:pos="706"/>
              </w:tabs>
              <w:spacing w:line="240" w:lineRule="exact"/>
              <w:rPr>
                <w:rFonts w:ascii="Times New Roman" w:hAnsi="Times New Roman" w:cs="Times New Roman"/>
                <w:sz w:val="21"/>
                <w:szCs w:val="21"/>
              </w:rPr>
            </w:pPr>
          </w:p>
        </w:tc>
        <w:tc>
          <w:tcPr>
            <w:tcW w:w="1260" w:type="dxa"/>
          </w:tcPr>
          <w:p w14:paraId="2493B893" w14:textId="77777777" w:rsidR="00B13461" w:rsidRPr="00535677" w:rsidRDefault="00B13461" w:rsidP="00B13461">
            <w:pPr>
              <w:pStyle w:val="acctfourfigures"/>
              <w:tabs>
                <w:tab w:val="clear" w:pos="765"/>
                <w:tab w:val="decimal" w:pos="826"/>
              </w:tabs>
              <w:spacing w:line="240" w:lineRule="atLeast"/>
              <w:ind w:left="-43" w:right="-86"/>
              <w:rPr>
                <w:szCs w:val="22"/>
              </w:rPr>
            </w:pPr>
          </w:p>
        </w:tc>
      </w:tr>
      <w:tr w:rsidR="00B13461" w:rsidRPr="00991E52" w14:paraId="6D499A3B" w14:textId="77777777" w:rsidTr="00E6248E">
        <w:trPr>
          <w:trHeight w:val="227"/>
        </w:trPr>
        <w:tc>
          <w:tcPr>
            <w:tcW w:w="2284" w:type="dxa"/>
          </w:tcPr>
          <w:p w14:paraId="2EF91F5E" w14:textId="725256E4" w:rsidR="00B13461" w:rsidRPr="006244E1" w:rsidRDefault="00B13461" w:rsidP="00B13461">
            <w:pPr>
              <w:pStyle w:val="ListParagraph"/>
              <w:numPr>
                <w:ilvl w:val="0"/>
                <w:numId w:val="18"/>
              </w:numPr>
              <w:spacing w:line="240" w:lineRule="exact"/>
              <w:ind w:left="161" w:right="-24" w:hanging="161"/>
              <w:rPr>
                <w:szCs w:val="22"/>
              </w:rPr>
            </w:pPr>
            <w:r w:rsidRPr="006244E1">
              <w:rPr>
                <w:szCs w:val="22"/>
              </w:rPr>
              <w:t>Cash outflow</w:t>
            </w:r>
          </w:p>
        </w:tc>
        <w:tc>
          <w:tcPr>
            <w:tcW w:w="1044" w:type="dxa"/>
          </w:tcPr>
          <w:p w14:paraId="26351997" w14:textId="7EBB0B0A" w:rsidR="00B13461" w:rsidRPr="0051236B" w:rsidRDefault="008602E2" w:rsidP="00B13461">
            <w:pPr>
              <w:pStyle w:val="acctfourfigures"/>
              <w:tabs>
                <w:tab w:val="clear" w:pos="765"/>
                <w:tab w:val="decimal" w:pos="525"/>
              </w:tabs>
              <w:spacing w:line="240" w:lineRule="atLeast"/>
              <w:ind w:left="-43" w:right="-86"/>
              <w:rPr>
                <w:szCs w:val="22"/>
              </w:rPr>
            </w:pPr>
            <w:r>
              <w:rPr>
                <w:szCs w:val="22"/>
              </w:rPr>
              <w:t>-</w:t>
            </w:r>
          </w:p>
        </w:tc>
        <w:tc>
          <w:tcPr>
            <w:tcW w:w="270" w:type="dxa"/>
          </w:tcPr>
          <w:p w14:paraId="5E23716C" w14:textId="77777777" w:rsidR="00B13461" w:rsidRPr="00632EAF" w:rsidRDefault="00B13461" w:rsidP="00B13461">
            <w:pPr>
              <w:tabs>
                <w:tab w:val="clear" w:pos="680"/>
                <w:tab w:val="decimal" w:pos="525"/>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080" w:type="dxa"/>
          </w:tcPr>
          <w:p w14:paraId="10C32596" w14:textId="655691B1" w:rsidR="00B13461" w:rsidRPr="000149E7" w:rsidRDefault="008602E2" w:rsidP="000149E7">
            <w:pPr>
              <w:pStyle w:val="acctfourfigures"/>
              <w:tabs>
                <w:tab w:val="clear" w:pos="765"/>
                <w:tab w:val="decimal" w:pos="578"/>
              </w:tabs>
              <w:spacing w:line="240" w:lineRule="atLeast"/>
              <w:ind w:left="-43" w:right="-50"/>
              <w:rPr>
                <w:rFonts w:cs="Angsana New"/>
                <w:szCs w:val="28"/>
                <w:lang w:val="en-US" w:bidi="th-TH"/>
              </w:rPr>
            </w:pPr>
            <w:r w:rsidRPr="000149E7">
              <w:rPr>
                <w:rFonts w:cs="Angsana New"/>
                <w:szCs w:val="28"/>
                <w:lang w:val="en-US" w:bidi="th-TH"/>
              </w:rPr>
              <w:t>-</w:t>
            </w:r>
          </w:p>
        </w:tc>
        <w:tc>
          <w:tcPr>
            <w:tcW w:w="270" w:type="dxa"/>
          </w:tcPr>
          <w:p w14:paraId="2985ADCE" w14:textId="77777777" w:rsidR="00B13461" w:rsidRPr="0051236B" w:rsidRDefault="00B13461" w:rsidP="00B13461">
            <w:pPr>
              <w:pStyle w:val="acctfourfigures"/>
              <w:spacing w:line="240" w:lineRule="atLeast"/>
              <w:ind w:left="-43" w:right="-86"/>
              <w:rPr>
                <w:szCs w:val="22"/>
              </w:rPr>
            </w:pPr>
          </w:p>
        </w:tc>
        <w:tc>
          <w:tcPr>
            <w:tcW w:w="1170" w:type="dxa"/>
          </w:tcPr>
          <w:p w14:paraId="0869882A" w14:textId="43A698C0" w:rsidR="00B13461" w:rsidRPr="0051236B" w:rsidRDefault="0000426A" w:rsidP="00B13461">
            <w:pPr>
              <w:pStyle w:val="acctfourfigures"/>
              <w:tabs>
                <w:tab w:val="clear" w:pos="765"/>
                <w:tab w:val="decimal" w:pos="934"/>
              </w:tabs>
              <w:spacing w:line="240" w:lineRule="atLeast"/>
              <w:ind w:left="-43" w:right="-86"/>
              <w:rPr>
                <w:szCs w:val="22"/>
              </w:rPr>
            </w:pPr>
            <w:r w:rsidRPr="0000426A">
              <w:rPr>
                <w:szCs w:val="22"/>
              </w:rPr>
              <w:t>(1,068,729)</w:t>
            </w:r>
          </w:p>
        </w:tc>
        <w:tc>
          <w:tcPr>
            <w:tcW w:w="272" w:type="dxa"/>
          </w:tcPr>
          <w:p w14:paraId="53995BF1" w14:textId="77777777" w:rsidR="00B13461" w:rsidRPr="0051236B" w:rsidRDefault="00B13461" w:rsidP="00B13461">
            <w:pPr>
              <w:pStyle w:val="acctfourfigures"/>
              <w:spacing w:line="240" w:lineRule="atLeast"/>
              <w:ind w:left="-43" w:right="-86"/>
              <w:rPr>
                <w:szCs w:val="22"/>
              </w:rPr>
            </w:pPr>
          </w:p>
        </w:tc>
        <w:tc>
          <w:tcPr>
            <w:tcW w:w="1026" w:type="dxa"/>
            <w:gridSpan w:val="2"/>
          </w:tcPr>
          <w:p w14:paraId="3D691E98" w14:textId="4A08F9E5" w:rsidR="00B13461" w:rsidRPr="0051236B" w:rsidRDefault="000010F0" w:rsidP="000B55D3">
            <w:pPr>
              <w:pStyle w:val="acctfourfigures"/>
              <w:tabs>
                <w:tab w:val="clear" w:pos="765"/>
                <w:tab w:val="decimal" w:pos="519"/>
              </w:tabs>
              <w:spacing w:line="240" w:lineRule="atLeast"/>
              <w:ind w:left="-43" w:right="-86"/>
              <w:rPr>
                <w:szCs w:val="22"/>
              </w:rPr>
            </w:pPr>
            <w:r>
              <w:rPr>
                <w:szCs w:val="22"/>
              </w:rPr>
              <w:t>-</w:t>
            </w:r>
          </w:p>
        </w:tc>
        <w:tc>
          <w:tcPr>
            <w:tcW w:w="238" w:type="dxa"/>
            <w:gridSpan w:val="2"/>
          </w:tcPr>
          <w:p w14:paraId="04C7723B" w14:textId="77777777" w:rsidR="00B13461" w:rsidRPr="0051236B" w:rsidRDefault="00B13461" w:rsidP="00B13461">
            <w:pPr>
              <w:pStyle w:val="acctfourfigures"/>
              <w:spacing w:line="240" w:lineRule="atLeast"/>
              <w:ind w:left="-43" w:right="-86"/>
              <w:rPr>
                <w:szCs w:val="22"/>
              </w:rPr>
            </w:pPr>
          </w:p>
        </w:tc>
        <w:tc>
          <w:tcPr>
            <w:tcW w:w="840" w:type="dxa"/>
            <w:gridSpan w:val="2"/>
          </w:tcPr>
          <w:p w14:paraId="72760012" w14:textId="7D3ADF67" w:rsidR="00B13461" w:rsidRPr="0051236B" w:rsidRDefault="000010F0" w:rsidP="00B13461">
            <w:pPr>
              <w:pStyle w:val="acctfourfigures"/>
              <w:tabs>
                <w:tab w:val="clear" w:pos="765"/>
                <w:tab w:val="decimal" w:pos="375"/>
              </w:tabs>
              <w:spacing w:line="240" w:lineRule="atLeast"/>
              <w:ind w:left="-43" w:right="-86"/>
              <w:rPr>
                <w:szCs w:val="22"/>
              </w:rPr>
            </w:pPr>
            <w:r>
              <w:rPr>
                <w:szCs w:val="22"/>
              </w:rPr>
              <w:t>-</w:t>
            </w:r>
          </w:p>
        </w:tc>
        <w:tc>
          <w:tcPr>
            <w:tcW w:w="236" w:type="dxa"/>
          </w:tcPr>
          <w:p w14:paraId="33EDAD0C" w14:textId="77777777" w:rsidR="00B13461" w:rsidRPr="0051236B" w:rsidRDefault="00B13461" w:rsidP="00B13461">
            <w:pPr>
              <w:pStyle w:val="acctfourfigures"/>
              <w:spacing w:line="240" w:lineRule="atLeast"/>
              <w:ind w:left="-43" w:right="-86"/>
              <w:rPr>
                <w:szCs w:val="22"/>
              </w:rPr>
            </w:pPr>
          </w:p>
        </w:tc>
        <w:tc>
          <w:tcPr>
            <w:tcW w:w="1260" w:type="dxa"/>
          </w:tcPr>
          <w:p w14:paraId="40147E99" w14:textId="27D08512" w:rsidR="00B13461" w:rsidRPr="008D2939" w:rsidRDefault="00D2563C" w:rsidP="008D2939">
            <w:pPr>
              <w:rPr>
                <w:rFonts w:ascii="Times New Roman" w:hAnsi="Times New Roman" w:cs="Times New Roman"/>
                <w:sz w:val="22"/>
                <w:szCs w:val="22"/>
                <w:lang w:val="en-GB" w:bidi="ar-SA"/>
              </w:rPr>
            </w:pPr>
            <w:r w:rsidRPr="008D2939">
              <w:rPr>
                <w:rFonts w:ascii="Times New Roman" w:hAnsi="Times New Roman" w:cs="Times New Roman"/>
                <w:sz w:val="22"/>
                <w:szCs w:val="22"/>
                <w:lang w:val="en-GB" w:bidi="ar-SA"/>
              </w:rPr>
              <w:t>(1,068,729)</w:t>
            </w:r>
          </w:p>
        </w:tc>
      </w:tr>
      <w:tr w:rsidR="00B13461" w:rsidRPr="00B864F0" w14:paraId="05923782" w14:textId="77777777" w:rsidTr="002479A6">
        <w:tc>
          <w:tcPr>
            <w:tcW w:w="2284" w:type="dxa"/>
          </w:tcPr>
          <w:p w14:paraId="3BAEC3CB" w14:textId="77777777" w:rsidR="00B13461" w:rsidRPr="006244E1" w:rsidRDefault="00B13461" w:rsidP="00B13461">
            <w:pPr>
              <w:pStyle w:val="ListParagraph"/>
              <w:numPr>
                <w:ilvl w:val="0"/>
                <w:numId w:val="18"/>
              </w:numPr>
              <w:spacing w:line="240" w:lineRule="exact"/>
              <w:ind w:left="161" w:right="-24" w:hanging="161"/>
              <w:rPr>
                <w:szCs w:val="22"/>
              </w:rPr>
            </w:pPr>
            <w:r w:rsidRPr="006244E1">
              <w:rPr>
                <w:szCs w:val="22"/>
              </w:rPr>
              <w:t>Cash inflow</w:t>
            </w:r>
          </w:p>
        </w:tc>
        <w:tc>
          <w:tcPr>
            <w:tcW w:w="1044" w:type="dxa"/>
            <w:tcBorders>
              <w:bottom w:val="single" w:sz="4" w:space="0" w:color="auto"/>
            </w:tcBorders>
          </w:tcPr>
          <w:p w14:paraId="3A9A0E0D" w14:textId="68A38C9F" w:rsidR="00B13461" w:rsidRPr="0051236B" w:rsidRDefault="008602E2" w:rsidP="00B13461">
            <w:pPr>
              <w:pStyle w:val="acctfourfigures"/>
              <w:tabs>
                <w:tab w:val="clear" w:pos="765"/>
                <w:tab w:val="decimal" w:pos="525"/>
              </w:tabs>
              <w:spacing w:line="240" w:lineRule="atLeast"/>
              <w:ind w:left="-43" w:right="-86"/>
              <w:rPr>
                <w:szCs w:val="22"/>
              </w:rPr>
            </w:pPr>
            <w:r>
              <w:rPr>
                <w:szCs w:val="22"/>
              </w:rPr>
              <w:t>-</w:t>
            </w:r>
          </w:p>
        </w:tc>
        <w:tc>
          <w:tcPr>
            <w:tcW w:w="270" w:type="dxa"/>
          </w:tcPr>
          <w:p w14:paraId="4319D141" w14:textId="77777777" w:rsidR="00B13461" w:rsidRPr="00B864F0" w:rsidRDefault="00B13461" w:rsidP="00B1346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80" w:type="dxa"/>
            <w:tcBorders>
              <w:bottom w:val="single" w:sz="4" w:space="0" w:color="auto"/>
            </w:tcBorders>
          </w:tcPr>
          <w:p w14:paraId="507D7DDC" w14:textId="69727746" w:rsidR="00B13461" w:rsidRPr="000149E7" w:rsidRDefault="008602E2" w:rsidP="000149E7">
            <w:pPr>
              <w:pStyle w:val="acctfourfigures"/>
              <w:tabs>
                <w:tab w:val="clear" w:pos="765"/>
                <w:tab w:val="decimal" w:pos="578"/>
              </w:tabs>
              <w:spacing w:line="240" w:lineRule="atLeast"/>
              <w:ind w:left="-43" w:right="-50"/>
              <w:rPr>
                <w:rFonts w:cs="Angsana New"/>
                <w:szCs w:val="28"/>
                <w:lang w:val="en-US" w:bidi="th-TH"/>
              </w:rPr>
            </w:pPr>
            <w:r w:rsidRPr="000149E7">
              <w:rPr>
                <w:rFonts w:cs="Angsana New"/>
                <w:szCs w:val="28"/>
                <w:lang w:val="en-US" w:bidi="th-TH"/>
              </w:rPr>
              <w:t>-</w:t>
            </w:r>
          </w:p>
        </w:tc>
        <w:tc>
          <w:tcPr>
            <w:tcW w:w="270" w:type="dxa"/>
          </w:tcPr>
          <w:p w14:paraId="79523331" w14:textId="77777777" w:rsidR="00B13461" w:rsidRPr="0051236B" w:rsidRDefault="00B13461" w:rsidP="00B13461">
            <w:pPr>
              <w:pStyle w:val="acctfourfigures"/>
              <w:spacing w:line="240" w:lineRule="atLeast"/>
              <w:ind w:left="-43" w:right="-86"/>
              <w:rPr>
                <w:szCs w:val="22"/>
              </w:rPr>
            </w:pPr>
          </w:p>
        </w:tc>
        <w:tc>
          <w:tcPr>
            <w:tcW w:w="1170" w:type="dxa"/>
            <w:tcBorders>
              <w:bottom w:val="single" w:sz="4" w:space="0" w:color="auto"/>
            </w:tcBorders>
          </w:tcPr>
          <w:p w14:paraId="6182C992" w14:textId="105BD6F2" w:rsidR="00B13461" w:rsidRPr="0051236B" w:rsidRDefault="00903F6C" w:rsidP="00223A47">
            <w:pPr>
              <w:pStyle w:val="acctfourfigures"/>
              <w:tabs>
                <w:tab w:val="clear" w:pos="765"/>
                <w:tab w:val="decimal" w:pos="943"/>
              </w:tabs>
              <w:spacing w:line="240" w:lineRule="atLeast"/>
              <w:ind w:left="-43" w:right="-86"/>
              <w:rPr>
                <w:szCs w:val="22"/>
              </w:rPr>
            </w:pPr>
            <w:r w:rsidRPr="00903F6C">
              <w:rPr>
                <w:szCs w:val="22"/>
              </w:rPr>
              <w:t>1,042,523</w:t>
            </w:r>
          </w:p>
        </w:tc>
        <w:tc>
          <w:tcPr>
            <w:tcW w:w="272" w:type="dxa"/>
          </w:tcPr>
          <w:p w14:paraId="717BE018" w14:textId="77777777" w:rsidR="00B13461" w:rsidRPr="0051236B" w:rsidRDefault="00B13461" w:rsidP="00B13461">
            <w:pPr>
              <w:pStyle w:val="acctfourfigures"/>
              <w:spacing w:line="240" w:lineRule="atLeast"/>
              <w:ind w:left="-43" w:right="-86"/>
              <w:rPr>
                <w:szCs w:val="22"/>
              </w:rPr>
            </w:pPr>
          </w:p>
        </w:tc>
        <w:tc>
          <w:tcPr>
            <w:tcW w:w="1026" w:type="dxa"/>
            <w:gridSpan w:val="2"/>
            <w:tcBorders>
              <w:bottom w:val="single" w:sz="4" w:space="0" w:color="auto"/>
            </w:tcBorders>
          </w:tcPr>
          <w:p w14:paraId="3850F4CD" w14:textId="55679C0F" w:rsidR="00B13461" w:rsidRPr="0051236B" w:rsidRDefault="000010F0" w:rsidP="000B55D3">
            <w:pPr>
              <w:pStyle w:val="acctfourfigures"/>
              <w:tabs>
                <w:tab w:val="clear" w:pos="765"/>
                <w:tab w:val="decimal" w:pos="519"/>
              </w:tabs>
              <w:spacing w:line="240" w:lineRule="atLeast"/>
              <w:ind w:left="-43" w:right="-86"/>
              <w:rPr>
                <w:szCs w:val="22"/>
              </w:rPr>
            </w:pPr>
            <w:r>
              <w:rPr>
                <w:szCs w:val="22"/>
              </w:rPr>
              <w:t>-</w:t>
            </w:r>
          </w:p>
        </w:tc>
        <w:tc>
          <w:tcPr>
            <w:tcW w:w="238" w:type="dxa"/>
            <w:gridSpan w:val="2"/>
          </w:tcPr>
          <w:p w14:paraId="14CC2E86" w14:textId="77777777" w:rsidR="00B13461" w:rsidRPr="0051236B" w:rsidRDefault="00B13461" w:rsidP="00B13461">
            <w:pPr>
              <w:pStyle w:val="acctfourfigures"/>
              <w:spacing w:line="240" w:lineRule="atLeast"/>
              <w:ind w:left="-43" w:right="-86"/>
              <w:rPr>
                <w:szCs w:val="22"/>
              </w:rPr>
            </w:pPr>
          </w:p>
        </w:tc>
        <w:tc>
          <w:tcPr>
            <w:tcW w:w="840" w:type="dxa"/>
            <w:gridSpan w:val="2"/>
            <w:tcBorders>
              <w:bottom w:val="single" w:sz="4" w:space="0" w:color="auto"/>
            </w:tcBorders>
          </w:tcPr>
          <w:p w14:paraId="78217A2E" w14:textId="4DA71A46" w:rsidR="00B13461" w:rsidRPr="0051236B" w:rsidRDefault="000010F0" w:rsidP="00B13461">
            <w:pPr>
              <w:pStyle w:val="acctfourfigures"/>
              <w:tabs>
                <w:tab w:val="clear" w:pos="765"/>
                <w:tab w:val="decimal" w:pos="375"/>
              </w:tabs>
              <w:spacing w:line="240" w:lineRule="atLeast"/>
              <w:ind w:left="-43" w:right="-86"/>
              <w:rPr>
                <w:szCs w:val="22"/>
              </w:rPr>
            </w:pPr>
            <w:r>
              <w:rPr>
                <w:szCs w:val="22"/>
              </w:rPr>
              <w:t>-</w:t>
            </w:r>
          </w:p>
        </w:tc>
        <w:tc>
          <w:tcPr>
            <w:tcW w:w="236" w:type="dxa"/>
          </w:tcPr>
          <w:p w14:paraId="37593D0F" w14:textId="77777777" w:rsidR="00B13461" w:rsidRPr="0051236B" w:rsidRDefault="00B13461" w:rsidP="00B13461">
            <w:pPr>
              <w:pStyle w:val="acctfourfigures"/>
              <w:spacing w:line="240" w:lineRule="atLeast"/>
              <w:ind w:left="-43" w:right="-86"/>
              <w:rPr>
                <w:szCs w:val="22"/>
              </w:rPr>
            </w:pPr>
          </w:p>
        </w:tc>
        <w:tc>
          <w:tcPr>
            <w:tcW w:w="1260" w:type="dxa"/>
            <w:tcBorders>
              <w:bottom w:val="single" w:sz="4" w:space="0" w:color="auto"/>
            </w:tcBorders>
          </w:tcPr>
          <w:p w14:paraId="75883626" w14:textId="0C6FC6C8" w:rsidR="00B13461" w:rsidRPr="0051236B" w:rsidRDefault="00AA2217" w:rsidP="00B13461">
            <w:pPr>
              <w:pStyle w:val="acctfourfigures"/>
              <w:tabs>
                <w:tab w:val="clear" w:pos="765"/>
                <w:tab w:val="decimal" w:pos="950"/>
              </w:tabs>
              <w:spacing w:line="240" w:lineRule="atLeast"/>
              <w:ind w:left="-43" w:right="-86"/>
              <w:rPr>
                <w:szCs w:val="22"/>
              </w:rPr>
            </w:pPr>
            <w:r w:rsidRPr="00AA2217">
              <w:rPr>
                <w:szCs w:val="22"/>
              </w:rPr>
              <w:t>1,042,523</w:t>
            </w:r>
          </w:p>
        </w:tc>
      </w:tr>
      <w:tr w:rsidR="00B13461" w:rsidRPr="00B864F0" w14:paraId="55B2B7D5" w14:textId="77777777" w:rsidTr="002479A6">
        <w:tc>
          <w:tcPr>
            <w:tcW w:w="2284" w:type="dxa"/>
          </w:tcPr>
          <w:p w14:paraId="556838B0" w14:textId="77777777" w:rsidR="00B13461" w:rsidRPr="00B864F0" w:rsidRDefault="00B13461" w:rsidP="00B13461">
            <w:pPr>
              <w:pStyle w:val="ListParagraph"/>
              <w:spacing w:line="240" w:lineRule="exact"/>
              <w:ind w:left="161" w:right="-24"/>
              <w:rPr>
                <w:sz w:val="21"/>
                <w:szCs w:val="21"/>
              </w:rPr>
            </w:pPr>
          </w:p>
        </w:tc>
        <w:tc>
          <w:tcPr>
            <w:tcW w:w="1044" w:type="dxa"/>
            <w:tcBorders>
              <w:bottom w:val="single" w:sz="4" w:space="0" w:color="auto"/>
            </w:tcBorders>
          </w:tcPr>
          <w:p w14:paraId="1A539633" w14:textId="4A7E50B4" w:rsidR="00B13461" w:rsidRPr="0051236B" w:rsidRDefault="00573505" w:rsidP="00B13461">
            <w:pPr>
              <w:pStyle w:val="acctfourfigures"/>
              <w:tabs>
                <w:tab w:val="clear" w:pos="765"/>
                <w:tab w:val="decimal" w:pos="850"/>
              </w:tabs>
              <w:spacing w:line="240" w:lineRule="atLeast"/>
              <w:ind w:left="-43" w:right="-86"/>
              <w:rPr>
                <w:szCs w:val="22"/>
              </w:rPr>
            </w:pPr>
            <w:r w:rsidRPr="00573505">
              <w:rPr>
                <w:szCs w:val="22"/>
              </w:rPr>
              <w:t>26,206</w:t>
            </w:r>
          </w:p>
        </w:tc>
        <w:tc>
          <w:tcPr>
            <w:tcW w:w="270" w:type="dxa"/>
          </w:tcPr>
          <w:p w14:paraId="13B5E956" w14:textId="77777777" w:rsidR="00B13461" w:rsidRPr="00B864F0" w:rsidRDefault="00B13461" w:rsidP="00B1346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80" w:type="dxa"/>
            <w:tcBorders>
              <w:bottom w:val="single" w:sz="4" w:space="0" w:color="auto"/>
            </w:tcBorders>
          </w:tcPr>
          <w:p w14:paraId="44C554AB" w14:textId="1FDC0B72" w:rsidR="00B13461" w:rsidRPr="000149E7" w:rsidRDefault="00110789" w:rsidP="000149E7">
            <w:pPr>
              <w:pStyle w:val="acctfourfigures"/>
              <w:tabs>
                <w:tab w:val="clear" w:pos="765"/>
                <w:tab w:val="decimal" w:pos="578"/>
              </w:tabs>
              <w:spacing w:line="240" w:lineRule="atLeast"/>
              <w:ind w:left="-43" w:right="-50"/>
              <w:rPr>
                <w:rFonts w:cs="Angsana New"/>
                <w:szCs w:val="28"/>
                <w:lang w:val="en-US" w:bidi="th-TH"/>
              </w:rPr>
            </w:pPr>
            <w:r w:rsidRPr="000149E7">
              <w:rPr>
                <w:rFonts w:cs="Angsana New"/>
                <w:szCs w:val="28"/>
                <w:lang w:val="en-US" w:bidi="th-TH"/>
              </w:rPr>
              <w:t>-</w:t>
            </w:r>
          </w:p>
        </w:tc>
        <w:tc>
          <w:tcPr>
            <w:tcW w:w="270" w:type="dxa"/>
          </w:tcPr>
          <w:p w14:paraId="614E0873" w14:textId="77777777" w:rsidR="00B13461" w:rsidRPr="0051236B" w:rsidRDefault="00B13461" w:rsidP="00B13461">
            <w:pPr>
              <w:pStyle w:val="acctfourfigures"/>
              <w:spacing w:line="240" w:lineRule="atLeast"/>
              <w:ind w:left="-43" w:right="-86"/>
              <w:rPr>
                <w:szCs w:val="22"/>
              </w:rPr>
            </w:pPr>
          </w:p>
        </w:tc>
        <w:tc>
          <w:tcPr>
            <w:tcW w:w="1170" w:type="dxa"/>
            <w:tcBorders>
              <w:bottom w:val="single" w:sz="4" w:space="0" w:color="auto"/>
            </w:tcBorders>
          </w:tcPr>
          <w:p w14:paraId="09A705F0" w14:textId="3046505A" w:rsidR="00B13461" w:rsidRDefault="006D480B" w:rsidP="00B13461">
            <w:pPr>
              <w:pStyle w:val="acctfourfigures"/>
              <w:tabs>
                <w:tab w:val="clear" w:pos="765"/>
                <w:tab w:val="decimal" w:pos="943"/>
              </w:tabs>
              <w:spacing w:line="240" w:lineRule="atLeast"/>
              <w:ind w:left="-43" w:right="-86"/>
              <w:rPr>
                <w:szCs w:val="22"/>
              </w:rPr>
            </w:pPr>
            <w:r w:rsidRPr="006D480B">
              <w:rPr>
                <w:szCs w:val="22"/>
              </w:rPr>
              <w:t>(26,206)</w:t>
            </w:r>
          </w:p>
        </w:tc>
        <w:tc>
          <w:tcPr>
            <w:tcW w:w="272" w:type="dxa"/>
          </w:tcPr>
          <w:p w14:paraId="679B79B7" w14:textId="77777777" w:rsidR="00B13461" w:rsidRPr="0051236B" w:rsidRDefault="00B13461" w:rsidP="00B13461">
            <w:pPr>
              <w:pStyle w:val="acctfourfigures"/>
              <w:spacing w:line="240" w:lineRule="atLeast"/>
              <w:ind w:left="-43" w:right="-86"/>
              <w:rPr>
                <w:szCs w:val="22"/>
              </w:rPr>
            </w:pPr>
          </w:p>
        </w:tc>
        <w:tc>
          <w:tcPr>
            <w:tcW w:w="1026" w:type="dxa"/>
            <w:gridSpan w:val="2"/>
            <w:tcBorders>
              <w:bottom w:val="single" w:sz="4" w:space="0" w:color="auto"/>
            </w:tcBorders>
          </w:tcPr>
          <w:p w14:paraId="52993DCB" w14:textId="5B879AAA" w:rsidR="00B13461" w:rsidRDefault="000010F0" w:rsidP="000B55D3">
            <w:pPr>
              <w:pStyle w:val="acctfourfigures"/>
              <w:tabs>
                <w:tab w:val="clear" w:pos="765"/>
                <w:tab w:val="decimal" w:pos="519"/>
              </w:tabs>
              <w:spacing w:line="240" w:lineRule="atLeast"/>
              <w:ind w:left="-43" w:right="-86"/>
              <w:rPr>
                <w:szCs w:val="22"/>
              </w:rPr>
            </w:pPr>
            <w:r>
              <w:rPr>
                <w:szCs w:val="22"/>
              </w:rPr>
              <w:t>-</w:t>
            </w:r>
          </w:p>
        </w:tc>
        <w:tc>
          <w:tcPr>
            <w:tcW w:w="238" w:type="dxa"/>
            <w:gridSpan w:val="2"/>
          </w:tcPr>
          <w:p w14:paraId="5BE46631" w14:textId="77777777" w:rsidR="00B13461" w:rsidRPr="0051236B" w:rsidRDefault="00B13461" w:rsidP="00B13461">
            <w:pPr>
              <w:pStyle w:val="acctfourfigures"/>
              <w:spacing w:line="240" w:lineRule="atLeast"/>
              <w:ind w:left="-43" w:right="-86"/>
              <w:rPr>
                <w:szCs w:val="22"/>
              </w:rPr>
            </w:pPr>
          </w:p>
        </w:tc>
        <w:tc>
          <w:tcPr>
            <w:tcW w:w="840" w:type="dxa"/>
            <w:gridSpan w:val="2"/>
            <w:tcBorders>
              <w:bottom w:val="single" w:sz="4" w:space="0" w:color="auto"/>
            </w:tcBorders>
          </w:tcPr>
          <w:p w14:paraId="643150A6" w14:textId="1EA7BFD5" w:rsidR="00B13461" w:rsidRDefault="000010F0" w:rsidP="00B13461">
            <w:pPr>
              <w:pStyle w:val="acctfourfigures"/>
              <w:tabs>
                <w:tab w:val="clear" w:pos="765"/>
                <w:tab w:val="decimal" w:pos="375"/>
              </w:tabs>
              <w:spacing w:line="240" w:lineRule="atLeast"/>
              <w:ind w:left="-43" w:right="-86"/>
              <w:rPr>
                <w:szCs w:val="22"/>
              </w:rPr>
            </w:pPr>
            <w:r>
              <w:rPr>
                <w:szCs w:val="22"/>
              </w:rPr>
              <w:t>-</w:t>
            </w:r>
          </w:p>
        </w:tc>
        <w:tc>
          <w:tcPr>
            <w:tcW w:w="236" w:type="dxa"/>
          </w:tcPr>
          <w:p w14:paraId="52EFCAE4" w14:textId="77777777" w:rsidR="00B13461" w:rsidRPr="0051236B" w:rsidRDefault="00B13461" w:rsidP="00B13461">
            <w:pPr>
              <w:pStyle w:val="acctfourfigures"/>
              <w:spacing w:line="240" w:lineRule="atLeast"/>
              <w:ind w:left="-43" w:right="-86"/>
              <w:rPr>
                <w:szCs w:val="22"/>
              </w:rPr>
            </w:pPr>
          </w:p>
        </w:tc>
        <w:tc>
          <w:tcPr>
            <w:tcW w:w="1260" w:type="dxa"/>
            <w:tcBorders>
              <w:bottom w:val="single" w:sz="4" w:space="0" w:color="auto"/>
            </w:tcBorders>
          </w:tcPr>
          <w:p w14:paraId="54477DD2" w14:textId="12B7BDBC" w:rsidR="00B13461" w:rsidRDefault="00BC606A" w:rsidP="00B13461">
            <w:pPr>
              <w:pStyle w:val="acctfourfigures"/>
              <w:tabs>
                <w:tab w:val="clear" w:pos="765"/>
                <w:tab w:val="decimal" w:pos="950"/>
              </w:tabs>
              <w:spacing w:line="240" w:lineRule="atLeast"/>
              <w:ind w:left="-43" w:right="-86"/>
              <w:rPr>
                <w:szCs w:val="22"/>
              </w:rPr>
            </w:pPr>
            <w:r w:rsidRPr="00BC606A">
              <w:rPr>
                <w:szCs w:val="22"/>
              </w:rPr>
              <w:t>(26,206)</w:t>
            </w:r>
          </w:p>
        </w:tc>
      </w:tr>
      <w:tr w:rsidR="00B13461" w:rsidRPr="00B40936" w14:paraId="293AEF67" w14:textId="77777777" w:rsidTr="002479A6">
        <w:tc>
          <w:tcPr>
            <w:tcW w:w="2284" w:type="dxa"/>
          </w:tcPr>
          <w:p w14:paraId="4443385A" w14:textId="77777777" w:rsidR="00B13461" w:rsidRPr="00B40936" w:rsidRDefault="00B13461" w:rsidP="00B13461">
            <w:pPr>
              <w:spacing w:line="240" w:lineRule="exact"/>
              <w:ind w:left="73" w:right="-24" w:hanging="73"/>
              <w:rPr>
                <w:rFonts w:ascii="Times New Roman" w:hAnsi="Times New Roman" w:cs="Times New Roman"/>
                <w:b/>
                <w:bCs/>
                <w:sz w:val="21"/>
                <w:szCs w:val="21"/>
              </w:rPr>
            </w:pPr>
          </w:p>
        </w:tc>
        <w:tc>
          <w:tcPr>
            <w:tcW w:w="1044" w:type="dxa"/>
            <w:tcBorders>
              <w:top w:val="single" w:sz="4" w:space="0" w:color="auto"/>
              <w:bottom w:val="double" w:sz="4" w:space="0" w:color="auto"/>
            </w:tcBorders>
          </w:tcPr>
          <w:p w14:paraId="61D5A398" w14:textId="0C79EAD4" w:rsidR="00B13461" w:rsidRPr="00A56E88" w:rsidRDefault="00110789" w:rsidP="00B13461">
            <w:pPr>
              <w:pStyle w:val="acctfourfigures"/>
              <w:tabs>
                <w:tab w:val="clear" w:pos="765"/>
                <w:tab w:val="decimal" w:pos="850"/>
              </w:tabs>
              <w:spacing w:line="240" w:lineRule="atLeast"/>
              <w:ind w:left="-43" w:right="-86"/>
              <w:rPr>
                <w:b/>
                <w:bCs/>
                <w:szCs w:val="22"/>
              </w:rPr>
            </w:pPr>
            <w:r w:rsidRPr="00110789">
              <w:rPr>
                <w:b/>
                <w:bCs/>
                <w:szCs w:val="22"/>
              </w:rPr>
              <w:t>28,221</w:t>
            </w:r>
          </w:p>
        </w:tc>
        <w:tc>
          <w:tcPr>
            <w:tcW w:w="270" w:type="dxa"/>
            <w:tcBorders>
              <w:bottom w:val="nil"/>
            </w:tcBorders>
          </w:tcPr>
          <w:p w14:paraId="5BF1E252" w14:textId="77777777" w:rsidR="00B13461" w:rsidRPr="008137E1" w:rsidRDefault="00B13461" w:rsidP="00B1346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69845767" w14:textId="128F4410" w:rsidR="00B13461" w:rsidRPr="00D02273" w:rsidRDefault="00FD7969" w:rsidP="000149E7">
            <w:pPr>
              <w:pStyle w:val="acctfourfigures"/>
              <w:tabs>
                <w:tab w:val="clear" w:pos="765"/>
                <w:tab w:val="decimal" w:pos="578"/>
              </w:tabs>
              <w:spacing w:line="240" w:lineRule="atLeast"/>
              <w:ind w:left="-43" w:right="-50"/>
              <w:rPr>
                <w:b/>
                <w:bCs/>
                <w:szCs w:val="22"/>
              </w:rPr>
            </w:pPr>
            <w:r w:rsidRPr="00D02273">
              <w:rPr>
                <w:b/>
                <w:bCs/>
                <w:szCs w:val="22"/>
              </w:rPr>
              <w:t xml:space="preserve">       -</w:t>
            </w:r>
          </w:p>
        </w:tc>
        <w:tc>
          <w:tcPr>
            <w:tcW w:w="270" w:type="dxa"/>
          </w:tcPr>
          <w:p w14:paraId="1519EEAD" w14:textId="77777777" w:rsidR="00B13461" w:rsidRPr="008137E1" w:rsidRDefault="00B13461" w:rsidP="00FD7969">
            <w:pPr>
              <w:pStyle w:val="acctfourfigures"/>
              <w:spacing w:line="240" w:lineRule="atLeast"/>
              <w:ind w:right="-86"/>
              <w:rPr>
                <w:b/>
                <w:bCs/>
                <w:szCs w:val="22"/>
              </w:rPr>
            </w:pPr>
          </w:p>
        </w:tc>
        <w:tc>
          <w:tcPr>
            <w:tcW w:w="1170" w:type="dxa"/>
            <w:tcBorders>
              <w:top w:val="single" w:sz="4" w:space="0" w:color="auto"/>
              <w:bottom w:val="double" w:sz="4" w:space="0" w:color="auto"/>
            </w:tcBorders>
          </w:tcPr>
          <w:p w14:paraId="1EE617AD" w14:textId="4B987180" w:rsidR="00B13461" w:rsidRPr="00483EF1" w:rsidRDefault="000010F0" w:rsidP="00B13461">
            <w:pPr>
              <w:pStyle w:val="acctfourfigures"/>
              <w:tabs>
                <w:tab w:val="clear" w:pos="765"/>
                <w:tab w:val="decimal" w:pos="943"/>
              </w:tabs>
              <w:spacing w:line="240" w:lineRule="atLeast"/>
              <w:ind w:left="-43" w:right="-86"/>
              <w:rPr>
                <w:b/>
                <w:bCs/>
                <w:color w:val="000000" w:themeColor="text1"/>
                <w:szCs w:val="22"/>
              </w:rPr>
            </w:pPr>
            <w:r w:rsidRPr="000010F0">
              <w:rPr>
                <w:b/>
                <w:bCs/>
                <w:color w:val="000000" w:themeColor="text1"/>
                <w:szCs w:val="22"/>
              </w:rPr>
              <w:t>(28,221)</w:t>
            </w:r>
          </w:p>
        </w:tc>
        <w:tc>
          <w:tcPr>
            <w:tcW w:w="272" w:type="dxa"/>
          </w:tcPr>
          <w:p w14:paraId="7C26FD7E" w14:textId="77777777" w:rsidR="00B13461" w:rsidRPr="00483EF1" w:rsidRDefault="00B13461" w:rsidP="00B13461">
            <w:pPr>
              <w:pStyle w:val="acctfourfigures"/>
              <w:spacing w:line="240" w:lineRule="atLeast"/>
              <w:ind w:left="-43" w:right="-86"/>
              <w:rPr>
                <w:b/>
                <w:bCs/>
                <w:color w:val="000000" w:themeColor="text1"/>
                <w:szCs w:val="22"/>
              </w:rPr>
            </w:pPr>
          </w:p>
        </w:tc>
        <w:tc>
          <w:tcPr>
            <w:tcW w:w="1026" w:type="dxa"/>
            <w:gridSpan w:val="2"/>
            <w:tcBorders>
              <w:top w:val="single" w:sz="4" w:space="0" w:color="auto"/>
              <w:bottom w:val="double" w:sz="4" w:space="0" w:color="auto"/>
            </w:tcBorders>
          </w:tcPr>
          <w:p w14:paraId="7ED7CD12" w14:textId="0C182764" w:rsidR="00B13461" w:rsidRPr="00483EF1" w:rsidRDefault="000010F0" w:rsidP="000B55D3">
            <w:pPr>
              <w:pStyle w:val="acctfourfigures"/>
              <w:tabs>
                <w:tab w:val="clear" w:pos="765"/>
                <w:tab w:val="decimal" w:pos="519"/>
              </w:tabs>
              <w:spacing w:line="240" w:lineRule="atLeast"/>
              <w:ind w:left="-43" w:right="-86"/>
              <w:rPr>
                <w:b/>
                <w:bCs/>
                <w:color w:val="000000" w:themeColor="text1"/>
                <w:szCs w:val="22"/>
              </w:rPr>
            </w:pPr>
            <w:r>
              <w:rPr>
                <w:b/>
                <w:bCs/>
                <w:color w:val="000000" w:themeColor="text1"/>
                <w:szCs w:val="22"/>
              </w:rPr>
              <w:t>-</w:t>
            </w:r>
          </w:p>
        </w:tc>
        <w:tc>
          <w:tcPr>
            <w:tcW w:w="238" w:type="dxa"/>
            <w:gridSpan w:val="2"/>
          </w:tcPr>
          <w:p w14:paraId="37E326F2" w14:textId="77777777" w:rsidR="00B13461" w:rsidRPr="00483EF1" w:rsidRDefault="00B13461" w:rsidP="00B13461">
            <w:pPr>
              <w:pStyle w:val="acctfourfigures"/>
              <w:spacing w:line="240" w:lineRule="atLeast"/>
              <w:ind w:left="-43" w:right="-86"/>
              <w:rPr>
                <w:b/>
                <w:bCs/>
                <w:color w:val="000000" w:themeColor="text1"/>
                <w:szCs w:val="22"/>
              </w:rPr>
            </w:pPr>
          </w:p>
        </w:tc>
        <w:tc>
          <w:tcPr>
            <w:tcW w:w="840" w:type="dxa"/>
            <w:gridSpan w:val="2"/>
            <w:tcBorders>
              <w:top w:val="single" w:sz="4" w:space="0" w:color="auto"/>
              <w:bottom w:val="double" w:sz="4" w:space="0" w:color="auto"/>
            </w:tcBorders>
          </w:tcPr>
          <w:p w14:paraId="2059F20D" w14:textId="03FC66D4" w:rsidR="00B13461" w:rsidRPr="00483EF1" w:rsidRDefault="000010F0" w:rsidP="00B13461">
            <w:pPr>
              <w:pStyle w:val="acctfourfigures"/>
              <w:tabs>
                <w:tab w:val="clear" w:pos="765"/>
                <w:tab w:val="decimal" w:pos="375"/>
              </w:tabs>
              <w:spacing w:line="240" w:lineRule="atLeast"/>
              <w:ind w:left="-43" w:right="-86"/>
              <w:rPr>
                <w:b/>
                <w:bCs/>
                <w:color w:val="000000" w:themeColor="text1"/>
                <w:szCs w:val="22"/>
              </w:rPr>
            </w:pPr>
            <w:r>
              <w:rPr>
                <w:b/>
                <w:bCs/>
                <w:color w:val="000000" w:themeColor="text1"/>
                <w:szCs w:val="22"/>
              </w:rPr>
              <w:t>-</w:t>
            </w:r>
          </w:p>
        </w:tc>
        <w:tc>
          <w:tcPr>
            <w:tcW w:w="236" w:type="dxa"/>
          </w:tcPr>
          <w:p w14:paraId="35A791EC" w14:textId="77777777" w:rsidR="00B13461" w:rsidRPr="00483EF1" w:rsidRDefault="00B13461" w:rsidP="00B13461">
            <w:pPr>
              <w:pStyle w:val="acctfourfigures"/>
              <w:spacing w:line="240" w:lineRule="atLeast"/>
              <w:ind w:left="-43" w:right="-86"/>
              <w:rPr>
                <w:b/>
                <w:bCs/>
                <w:color w:val="000000" w:themeColor="text1"/>
                <w:szCs w:val="22"/>
              </w:rPr>
            </w:pPr>
          </w:p>
        </w:tc>
        <w:tc>
          <w:tcPr>
            <w:tcW w:w="1260" w:type="dxa"/>
            <w:tcBorders>
              <w:top w:val="single" w:sz="4" w:space="0" w:color="auto"/>
              <w:bottom w:val="double" w:sz="4" w:space="0" w:color="auto"/>
            </w:tcBorders>
          </w:tcPr>
          <w:p w14:paraId="7895E339" w14:textId="0C12C564" w:rsidR="00B13461" w:rsidRPr="00483EF1" w:rsidRDefault="00265667" w:rsidP="00B13461">
            <w:pPr>
              <w:pStyle w:val="acctfourfigures"/>
              <w:tabs>
                <w:tab w:val="clear" w:pos="765"/>
                <w:tab w:val="decimal" w:pos="950"/>
              </w:tabs>
              <w:spacing w:line="240" w:lineRule="atLeast"/>
              <w:ind w:left="-43" w:right="-86"/>
              <w:rPr>
                <w:b/>
                <w:bCs/>
                <w:color w:val="000000" w:themeColor="text1"/>
                <w:szCs w:val="22"/>
              </w:rPr>
            </w:pPr>
            <w:r w:rsidRPr="00265667">
              <w:rPr>
                <w:b/>
                <w:bCs/>
                <w:color w:val="000000" w:themeColor="text1"/>
                <w:szCs w:val="22"/>
              </w:rPr>
              <w:t>(28,221)</w:t>
            </w:r>
          </w:p>
        </w:tc>
      </w:tr>
    </w:tbl>
    <w:p w14:paraId="75E5A335" w14:textId="77777777" w:rsidR="007437BB" w:rsidRPr="00B40936"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6"/>
          <w:szCs w:val="6"/>
        </w:rPr>
      </w:pPr>
    </w:p>
    <w:p w14:paraId="40F6925C"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0D1D02B4" w14:textId="77777777" w:rsidR="007437BB" w:rsidRDefault="007437BB"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3C81E22C" w14:textId="77777777" w:rsidR="00B7037E" w:rsidRDefault="00B7037E"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57F68DE7" w14:textId="77777777" w:rsidR="00B7037E" w:rsidRDefault="00B7037E"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p w14:paraId="4FA340F3" w14:textId="77777777" w:rsidR="00B7037E" w:rsidRDefault="00B7037E" w:rsidP="0022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6"/>
          <w:szCs w:val="6"/>
        </w:rPr>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6"/>
        <w:gridCol w:w="1044"/>
        <w:gridCol w:w="270"/>
        <w:gridCol w:w="1080"/>
        <w:gridCol w:w="270"/>
        <w:gridCol w:w="1170"/>
        <w:gridCol w:w="270"/>
        <w:gridCol w:w="1020"/>
        <w:gridCol w:w="6"/>
        <w:gridCol w:w="232"/>
        <w:gridCol w:w="6"/>
        <w:gridCol w:w="834"/>
        <w:gridCol w:w="6"/>
        <w:gridCol w:w="257"/>
        <w:gridCol w:w="6"/>
        <w:gridCol w:w="1143"/>
      </w:tblGrid>
      <w:tr w:rsidR="002204C4" w:rsidRPr="00B864F0" w14:paraId="06AC3E7A" w14:textId="77777777" w:rsidTr="007624E5">
        <w:trPr>
          <w:tblHeader/>
        </w:trPr>
        <w:tc>
          <w:tcPr>
            <w:tcW w:w="2196" w:type="dxa"/>
          </w:tcPr>
          <w:p w14:paraId="1F5FCAB8" w14:textId="77777777" w:rsidR="002204C4" w:rsidRPr="00B864F0" w:rsidRDefault="002204C4">
            <w:pPr>
              <w:spacing w:line="240" w:lineRule="auto"/>
              <w:rPr>
                <w:rFonts w:ascii="Times New Roman" w:hAnsi="Times New Roman" w:cs="Times New Roman"/>
                <w:b/>
                <w:bCs/>
                <w:sz w:val="21"/>
                <w:szCs w:val="21"/>
              </w:rPr>
            </w:pPr>
          </w:p>
        </w:tc>
        <w:tc>
          <w:tcPr>
            <w:tcW w:w="7614" w:type="dxa"/>
            <w:gridSpan w:val="15"/>
          </w:tcPr>
          <w:p w14:paraId="38F0BDC0" w14:textId="77777777" w:rsidR="002204C4" w:rsidRPr="0082287F" w:rsidRDefault="002204C4">
            <w:pPr>
              <w:jc w:val="center"/>
              <w:rPr>
                <w:rFonts w:ascii="Times New Roman" w:hAnsi="Times New Roman" w:cs="Times New Roman"/>
                <w:b/>
                <w:bCs/>
                <w:sz w:val="22"/>
                <w:szCs w:val="22"/>
              </w:rPr>
            </w:pPr>
            <w:r w:rsidRPr="0082287F">
              <w:rPr>
                <w:rFonts w:ascii="Times New Roman" w:hAnsi="Times New Roman" w:cs="Times New Roman"/>
                <w:b/>
                <w:bCs/>
                <w:sz w:val="22"/>
                <w:szCs w:val="22"/>
              </w:rPr>
              <w:t>Separate financial statements</w:t>
            </w:r>
          </w:p>
        </w:tc>
      </w:tr>
      <w:tr w:rsidR="004863FB" w:rsidRPr="00B864F0" w14:paraId="0FDEC46E" w14:textId="77777777">
        <w:trPr>
          <w:tblHeader/>
        </w:trPr>
        <w:tc>
          <w:tcPr>
            <w:tcW w:w="2196" w:type="dxa"/>
          </w:tcPr>
          <w:p w14:paraId="18E58BFD" w14:textId="77777777" w:rsidR="004863FB" w:rsidRPr="00B864F0" w:rsidRDefault="004863FB">
            <w:pPr>
              <w:rPr>
                <w:rFonts w:ascii="Times New Roman" w:hAnsi="Times New Roman" w:cs="Times New Roman"/>
                <w:b/>
                <w:bCs/>
                <w:sz w:val="21"/>
                <w:szCs w:val="21"/>
              </w:rPr>
            </w:pPr>
          </w:p>
        </w:tc>
        <w:tc>
          <w:tcPr>
            <w:tcW w:w="7614" w:type="dxa"/>
            <w:gridSpan w:val="15"/>
          </w:tcPr>
          <w:p w14:paraId="6BBEC029" w14:textId="77777777" w:rsidR="004863FB" w:rsidRPr="00B864F0" w:rsidRDefault="004863FB">
            <w:pPr>
              <w:jc w:val="center"/>
              <w:rPr>
                <w:rFonts w:ascii="Times New Roman" w:hAnsi="Times New Roman" w:cs="Times New Roman"/>
                <w:sz w:val="21"/>
                <w:szCs w:val="21"/>
              </w:rPr>
            </w:pPr>
            <w:r w:rsidRPr="00B864F0">
              <w:rPr>
                <w:rFonts w:ascii="Times New Roman" w:hAnsi="Times New Roman" w:cs="Times New Roman"/>
                <w:sz w:val="21"/>
                <w:szCs w:val="21"/>
              </w:rPr>
              <w:t>Contractual cash flows</w:t>
            </w:r>
          </w:p>
        </w:tc>
      </w:tr>
      <w:tr w:rsidR="002204C4" w:rsidRPr="00B864F0" w14:paraId="301684A0" w14:textId="77777777" w:rsidTr="007624E5">
        <w:trPr>
          <w:tblHeader/>
        </w:trPr>
        <w:tc>
          <w:tcPr>
            <w:tcW w:w="2196" w:type="dxa"/>
          </w:tcPr>
          <w:p w14:paraId="70227A36" w14:textId="77777777" w:rsidR="002204C4" w:rsidRPr="00B864F0" w:rsidRDefault="002204C4">
            <w:pPr>
              <w:rPr>
                <w:rFonts w:ascii="Times New Roman" w:hAnsi="Times New Roman" w:cs="Times New Roman"/>
                <w:b/>
                <w:bCs/>
                <w:i/>
                <w:iCs/>
                <w:sz w:val="21"/>
                <w:szCs w:val="21"/>
              </w:rPr>
            </w:pPr>
          </w:p>
          <w:p w14:paraId="75B76A0B" w14:textId="77777777" w:rsidR="002204C4" w:rsidRPr="00B864F0" w:rsidRDefault="002204C4">
            <w:pPr>
              <w:rPr>
                <w:rFonts w:ascii="Times New Roman" w:hAnsi="Times New Roman" w:cs="Times New Roman"/>
                <w:b/>
                <w:bCs/>
                <w:i/>
                <w:iCs/>
                <w:sz w:val="21"/>
                <w:szCs w:val="21"/>
              </w:rPr>
            </w:pPr>
          </w:p>
          <w:p w14:paraId="186C0EBA" w14:textId="119752FA" w:rsidR="002204C4" w:rsidRPr="00B864F0" w:rsidRDefault="002204C4">
            <w:pPr>
              <w:rPr>
                <w:rFonts w:ascii="Times New Roman" w:hAnsi="Times New Roman" w:cs="Times New Roman"/>
                <w:b/>
                <w:bCs/>
                <w:i/>
                <w:iCs/>
                <w:sz w:val="21"/>
                <w:szCs w:val="21"/>
              </w:rPr>
            </w:pPr>
            <w:proofErr w:type="gramStart"/>
            <w:r w:rsidRPr="00B864F0">
              <w:rPr>
                <w:rFonts w:ascii="Times New Roman" w:hAnsi="Times New Roman" w:cs="Times New Roman"/>
                <w:b/>
                <w:bCs/>
                <w:i/>
                <w:iCs/>
                <w:sz w:val="21"/>
                <w:szCs w:val="21"/>
              </w:rPr>
              <w:t>At</w:t>
            </w:r>
            <w:proofErr w:type="gramEnd"/>
            <w:r w:rsidRPr="00B864F0">
              <w:rPr>
                <w:rFonts w:ascii="Times New Roman" w:hAnsi="Times New Roman" w:cs="Times New Roman"/>
                <w:b/>
                <w:bCs/>
                <w:i/>
                <w:iCs/>
                <w:sz w:val="21"/>
                <w:szCs w:val="21"/>
              </w:rPr>
              <w:t xml:space="preserve"> </w:t>
            </w:r>
            <w:r w:rsidR="009C0F8B">
              <w:rPr>
                <w:rFonts w:ascii="Times New Roman" w:hAnsi="Times New Roman" w:cs="Times New Roman"/>
                <w:b/>
                <w:bCs/>
                <w:i/>
                <w:iCs/>
                <w:sz w:val="21"/>
                <w:szCs w:val="21"/>
              </w:rPr>
              <w:t>31 March 202</w:t>
            </w:r>
            <w:r w:rsidR="00FF188A">
              <w:rPr>
                <w:rFonts w:ascii="Times New Roman" w:hAnsi="Times New Roman" w:cs="Times New Roman"/>
                <w:b/>
                <w:bCs/>
                <w:i/>
                <w:iCs/>
                <w:sz w:val="21"/>
                <w:szCs w:val="21"/>
              </w:rPr>
              <w:t>6</w:t>
            </w:r>
          </w:p>
        </w:tc>
        <w:tc>
          <w:tcPr>
            <w:tcW w:w="1044" w:type="dxa"/>
          </w:tcPr>
          <w:p w14:paraId="047DAA40" w14:textId="77777777" w:rsidR="002204C4" w:rsidRPr="00B864F0" w:rsidRDefault="002204C4">
            <w:pPr>
              <w:jc w:val="center"/>
              <w:rPr>
                <w:rFonts w:ascii="Times New Roman" w:hAnsi="Times New Roman" w:cs="Times New Roman"/>
                <w:sz w:val="21"/>
                <w:szCs w:val="21"/>
              </w:rPr>
            </w:pPr>
          </w:p>
          <w:p w14:paraId="63F900F6"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 xml:space="preserve">Carrying amount </w:t>
            </w:r>
          </w:p>
        </w:tc>
        <w:tc>
          <w:tcPr>
            <w:tcW w:w="270" w:type="dxa"/>
          </w:tcPr>
          <w:p w14:paraId="62A6C18B" w14:textId="77777777" w:rsidR="002204C4" w:rsidRPr="00B864F0" w:rsidRDefault="002204C4">
            <w:pPr>
              <w:jc w:val="center"/>
              <w:rPr>
                <w:rFonts w:ascii="Times New Roman" w:hAnsi="Times New Roman" w:cs="Times New Roman"/>
                <w:sz w:val="21"/>
                <w:szCs w:val="21"/>
              </w:rPr>
            </w:pPr>
          </w:p>
        </w:tc>
        <w:tc>
          <w:tcPr>
            <w:tcW w:w="1080" w:type="dxa"/>
          </w:tcPr>
          <w:p w14:paraId="325BEC14" w14:textId="77777777" w:rsidR="002204C4" w:rsidRPr="00B864F0" w:rsidRDefault="002204C4">
            <w:pPr>
              <w:jc w:val="center"/>
              <w:rPr>
                <w:rFonts w:ascii="Times New Roman" w:hAnsi="Times New Roman" w:cs="Times New Roman"/>
                <w:sz w:val="21"/>
                <w:szCs w:val="21"/>
              </w:rPr>
            </w:pPr>
          </w:p>
          <w:p w14:paraId="0B7C9B67" w14:textId="77777777" w:rsidR="002204C4" w:rsidRPr="00B864F0" w:rsidRDefault="002204C4">
            <w:pPr>
              <w:jc w:val="center"/>
              <w:rPr>
                <w:rFonts w:ascii="Times New Roman" w:hAnsi="Times New Roman" w:cs="Times New Roman"/>
                <w:sz w:val="21"/>
                <w:szCs w:val="21"/>
              </w:rPr>
            </w:pPr>
          </w:p>
          <w:p w14:paraId="4662739E"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At Call</w:t>
            </w:r>
          </w:p>
        </w:tc>
        <w:tc>
          <w:tcPr>
            <w:tcW w:w="270" w:type="dxa"/>
          </w:tcPr>
          <w:p w14:paraId="49FA4CE3" w14:textId="77777777" w:rsidR="002204C4" w:rsidRPr="00B864F0" w:rsidRDefault="002204C4">
            <w:pPr>
              <w:jc w:val="center"/>
              <w:rPr>
                <w:rFonts w:ascii="Times New Roman" w:hAnsi="Times New Roman" w:cs="Times New Roman"/>
                <w:sz w:val="21"/>
                <w:szCs w:val="21"/>
              </w:rPr>
            </w:pPr>
          </w:p>
        </w:tc>
        <w:tc>
          <w:tcPr>
            <w:tcW w:w="1170" w:type="dxa"/>
          </w:tcPr>
          <w:p w14:paraId="22648E29" w14:textId="77777777" w:rsidR="002204C4" w:rsidRPr="00B864F0" w:rsidRDefault="002204C4">
            <w:pPr>
              <w:jc w:val="center"/>
              <w:rPr>
                <w:rFonts w:ascii="Times New Roman" w:hAnsi="Times New Roman" w:cs="Times New Roman"/>
                <w:sz w:val="21"/>
                <w:szCs w:val="21"/>
              </w:rPr>
            </w:pPr>
          </w:p>
          <w:p w14:paraId="06AE91BE"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Within 1 year</w:t>
            </w:r>
          </w:p>
        </w:tc>
        <w:tc>
          <w:tcPr>
            <w:tcW w:w="270" w:type="dxa"/>
          </w:tcPr>
          <w:p w14:paraId="7219C724" w14:textId="77777777" w:rsidR="002204C4" w:rsidRPr="00B864F0" w:rsidRDefault="002204C4">
            <w:pPr>
              <w:jc w:val="center"/>
              <w:rPr>
                <w:rFonts w:ascii="Times New Roman" w:hAnsi="Times New Roman" w:cs="Times New Roman"/>
                <w:sz w:val="21"/>
                <w:szCs w:val="21"/>
              </w:rPr>
            </w:pPr>
          </w:p>
        </w:tc>
        <w:tc>
          <w:tcPr>
            <w:tcW w:w="1026" w:type="dxa"/>
            <w:gridSpan w:val="2"/>
          </w:tcPr>
          <w:p w14:paraId="61F994DB" w14:textId="77777777" w:rsidR="002204C4" w:rsidRPr="00B864F0" w:rsidRDefault="002204C4">
            <w:pPr>
              <w:jc w:val="center"/>
              <w:rPr>
                <w:rFonts w:ascii="Times New Roman" w:hAnsi="Times New Roman" w:cs="Times New Roman"/>
                <w:sz w:val="21"/>
                <w:szCs w:val="21"/>
              </w:rPr>
            </w:pPr>
          </w:p>
          <w:p w14:paraId="3ED07B3D"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 xml:space="preserve">1 </w:t>
            </w:r>
            <w:r>
              <w:rPr>
                <w:rFonts w:ascii="Times New Roman" w:hAnsi="Times New Roman" w:cs="Times New Roman"/>
                <w:sz w:val="21"/>
                <w:szCs w:val="21"/>
              </w:rPr>
              <w:t>-</w:t>
            </w:r>
            <w:r w:rsidRPr="00B864F0">
              <w:rPr>
                <w:rFonts w:ascii="Times New Roman" w:hAnsi="Times New Roman" w:cs="Times New Roman"/>
                <w:sz w:val="21"/>
                <w:szCs w:val="21"/>
              </w:rPr>
              <w:t xml:space="preserve"> 5 years </w:t>
            </w:r>
          </w:p>
        </w:tc>
        <w:tc>
          <w:tcPr>
            <w:tcW w:w="238" w:type="dxa"/>
            <w:gridSpan w:val="2"/>
          </w:tcPr>
          <w:p w14:paraId="5F14994B" w14:textId="77777777" w:rsidR="002204C4" w:rsidRPr="00B864F0" w:rsidRDefault="002204C4">
            <w:pPr>
              <w:jc w:val="center"/>
              <w:rPr>
                <w:rFonts w:ascii="Times New Roman" w:hAnsi="Times New Roman" w:cs="Times New Roman"/>
                <w:sz w:val="21"/>
                <w:szCs w:val="21"/>
              </w:rPr>
            </w:pPr>
          </w:p>
        </w:tc>
        <w:tc>
          <w:tcPr>
            <w:tcW w:w="840" w:type="dxa"/>
            <w:gridSpan w:val="2"/>
          </w:tcPr>
          <w:p w14:paraId="3449ACB0"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 xml:space="preserve">More than 5 years </w:t>
            </w:r>
          </w:p>
        </w:tc>
        <w:tc>
          <w:tcPr>
            <w:tcW w:w="263" w:type="dxa"/>
            <w:gridSpan w:val="2"/>
          </w:tcPr>
          <w:p w14:paraId="097298A2" w14:textId="77777777" w:rsidR="002204C4" w:rsidRPr="00B864F0" w:rsidRDefault="002204C4">
            <w:pPr>
              <w:jc w:val="center"/>
              <w:rPr>
                <w:rFonts w:ascii="Times New Roman" w:hAnsi="Times New Roman" w:cs="Times New Roman"/>
                <w:sz w:val="21"/>
                <w:szCs w:val="21"/>
              </w:rPr>
            </w:pPr>
          </w:p>
        </w:tc>
        <w:tc>
          <w:tcPr>
            <w:tcW w:w="1143" w:type="dxa"/>
          </w:tcPr>
          <w:p w14:paraId="0C563747" w14:textId="77777777" w:rsidR="002204C4" w:rsidRPr="00B864F0" w:rsidRDefault="002204C4">
            <w:pPr>
              <w:jc w:val="center"/>
              <w:rPr>
                <w:rFonts w:ascii="Times New Roman" w:hAnsi="Times New Roman" w:cs="Times New Roman"/>
                <w:sz w:val="21"/>
                <w:szCs w:val="21"/>
              </w:rPr>
            </w:pPr>
          </w:p>
          <w:p w14:paraId="629349A6" w14:textId="77777777" w:rsidR="002204C4" w:rsidRPr="00B864F0" w:rsidRDefault="002204C4">
            <w:pPr>
              <w:jc w:val="center"/>
              <w:rPr>
                <w:rFonts w:ascii="Times New Roman" w:hAnsi="Times New Roman" w:cs="Times New Roman"/>
                <w:sz w:val="21"/>
                <w:szCs w:val="21"/>
              </w:rPr>
            </w:pPr>
          </w:p>
          <w:p w14:paraId="477D619C" w14:textId="77777777" w:rsidR="002204C4" w:rsidRPr="00B864F0" w:rsidRDefault="002204C4">
            <w:pPr>
              <w:jc w:val="center"/>
              <w:rPr>
                <w:rFonts w:ascii="Times New Roman" w:hAnsi="Times New Roman" w:cs="Times New Roman"/>
                <w:sz w:val="21"/>
                <w:szCs w:val="21"/>
              </w:rPr>
            </w:pPr>
            <w:r w:rsidRPr="00B864F0">
              <w:rPr>
                <w:rFonts w:ascii="Times New Roman" w:hAnsi="Times New Roman" w:cs="Times New Roman"/>
                <w:sz w:val="21"/>
                <w:szCs w:val="21"/>
              </w:rPr>
              <w:t xml:space="preserve">Total </w:t>
            </w:r>
          </w:p>
        </w:tc>
      </w:tr>
      <w:tr w:rsidR="002204C4" w:rsidRPr="00B864F0" w14:paraId="3A1FBCA5" w14:textId="77777777" w:rsidTr="007624E5">
        <w:trPr>
          <w:tblHeader/>
        </w:trPr>
        <w:tc>
          <w:tcPr>
            <w:tcW w:w="2196" w:type="dxa"/>
          </w:tcPr>
          <w:p w14:paraId="6AEAB7A1" w14:textId="77777777" w:rsidR="002204C4" w:rsidRPr="00B864F0" w:rsidRDefault="002204C4">
            <w:pPr>
              <w:jc w:val="both"/>
              <w:rPr>
                <w:rFonts w:ascii="Times New Roman" w:hAnsi="Times New Roman" w:cs="Times New Roman"/>
                <w:sz w:val="21"/>
                <w:szCs w:val="21"/>
              </w:rPr>
            </w:pPr>
          </w:p>
        </w:tc>
        <w:tc>
          <w:tcPr>
            <w:tcW w:w="7614" w:type="dxa"/>
            <w:gridSpan w:val="15"/>
          </w:tcPr>
          <w:p w14:paraId="49937C98" w14:textId="77777777" w:rsidR="002204C4" w:rsidRPr="00B864F0" w:rsidRDefault="002204C4">
            <w:pPr>
              <w:jc w:val="center"/>
              <w:rPr>
                <w:rFonts w:ascii="Times New Roman" w:hAnsi="Times New Roman" w:cs="Times New Roman"/>
                <w:i/>
                <w:iCs/>
                <w:sz w:val="21"/>
                <w:szCs w:val="21"/>
              </w:rPr>
            </w:pPr>
            <w:r w:rsidRPr="00B864F0">
              <w:rPr>
                <w:rFonts w:ascii="Times New Roman" w:hAnsi="Times New Roman" w:cs="Times New Roman"/>
                <w:i/>
                <w:iCs/>
                <w:sz w:val="21"/>
                <w:szCs w:val="21"/>
              </w:rPr>
              <w:t xml:space="preserve">(in </w:t>
            </w:r>
            <w:r>
              <w:rPr>
                <w:rFonts w:ascii="Times New Roman" w:hAnsi="Times New Roman" w:cs="Times New Roman"/>
                <w:i/>
                <w:iCs/>
                <w:sz w:val="21"/>
                <w:szCs w:val="21"/>
              </w:rPr>
              <w:t>thousand</w:t>
            </w:r>
            <w:r w:rsidRPr="00B864F0">
              <w:rPr>
                <w:rFonts w:ascii="Times New Roman" w:hAnsi="Times New Roman" w:cs="Times New Roman"/>
                <w:i/>
                <w:iCs/>
                <w:sz w:val="21"/>
                <w:szCs w:val="21"/>
              </w:rPr>
              <w:t xml:space="preserve"> Baht)</w:t>
            </w:r>
          </w:p>
        </w:tc>
      </w:tr>
      <w:tr w:rsidR="002204C4" w:rsidRPr="00B864F0" w14:paraId="3DD9AAC1" w14:textId="77777777" w:rsidTr="007624E5">
        <w:tc>
          <w:tcPr>
            <w:tcW w:w="2196" w:type="dxa"/>
          </w:tcPr>
          <w:p w14:paraId="6E94CF38" w14:textId="77777777" w:rsidR="002204C4" w:rsidRPr="00B864F0" w:rsidRDefault="002204C4">
            <w:pPr>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Non-derivative financial liabilities</w:t>
            </w:r>
          </w:p>
        </w:tc>
        <w:tc>
          <w:tcPr>
            <w:tcW w:w="1044" w:type="dxa"/>
          </w:tcPr>
          <w:p w14:paraId="5DDE89E8" w14:textId="77777777" w:rsidR="002204C4" w:rsidRPr="00B864F0" w:rsidRDefault="002204C4">
            <w:pPr>
              <w:tabs>
                <w:tab w:val="decimal" w:pos="708"/>
              </w:tabs>
              <w:rPr>
                <w:rFonts w:ascii="Times New Roman" w:hAnsi="Times New Roman" w:cs="Times New Roman"/>
                <w:b/>
                <w:bCs/>
                <w:sz w:val="21"/>
                <w:szCs w:val="21"/>
              </w:rPr>
            </w:pPr>
          </w:p>
        </w:tc>
        <w:tc>
          <w:tcPr>
            <w:tcW w:w="270" w:type="dxa"/>
          </w:tcPr>
          <w:p w14:paraId="3D5D7F25" w14:textId="77777777" w:rsidR="002204C4" w:rsidRPr="00B864F0" w:rsidRDefault="002204C4">
            <w:pPr>
              <w:tabs>
                <w:tab w:val="decimal" w:pos="708"/>
              </w:tabs>
              <w:rPr>
                <w:rFonts w:ascii="Times New Roman" w:hAnsi="Times New Roman" w:cs="Times New Roman"/>
                <w:b/>
                <w:bCs/>
                <w:sz w:val="21"/>
                <w:szCs w:val="21"/>
              </w:rPr>
            </w:pPr>
          </w:p>
        </w:tc>
        <w:tc>
          <w:tcPr>
            <w:tcW w:w="1080" w:type="dxa"/>
          </w:tcPr>
          <w:p w14:paraId="46E37D91" w14:textId="77777777" w:rsidR="002204C4" w:rsidRPr="00B864F0" w:rsidRDefault="002204C4">
            <w:pPr>
              <w:tabs>
                <w:tab w:val="decimal" w:pos="708"/>
              </w:tabs>
              <w:rPr>
                <w:rFonts w:ascii="Times New Roman" w:hAnsi="Times New Roman" w:cs="Times New Roman"/>
                <w:b/>
                <w:bCs/>
                <w:sz w:val="21"/>
                <w:szCs w:val="21"/>
              </w:rPr>
            </w:pPr>
          </w:p>
        </w:tc>
        <w:tc>
          <w:tcPr>
            <w:tcW w:w="270" w:type="dxa"/>
          </w:tcPr>
          <w:p w14:paraId="2054F653" w14:textId="77777777" w:rsidR="002204C4" w:rsidRPr="00B864F0" w:rsidRDefault="002204C4">
            <w:pPr>
              <w:tabs>
                <w:tab w:val="decimal" w:pos="708"/>
              </w:tabs>
              <w:rPr>
                <w:rFonts w:ascii="Times New Roman" w:hAnsi="Times New Roman" w:cs="Times New Roman"/>
                <w:b/>
                <w:bCs/>
                <w:sz w:val="21"/>
                <w:szCs w:val="21"/>
              </w:rPr>
            </w:pPr>
          </w:p>
        </w:tc>
        <w:tc>
          <w:tcPr>
            <w:tcW w:w="1170" w:type="dxa"/>
          </w:tcPr>
          <w:p w14:paraId="767A8F0A" w14:textId="77777777" w:rsidR="002204C4" w:rsidRPr="00B864F0" w:rsidRDefault="002204C4">
            <w:pPr>
              <w:tabs>
                <w:tab w:val="decimal" w:pos="708"/>
              </w:tabs>
              <w:rPr>
                <w:rFonts w:ascii="Times New Roman" w:hAnsi="Times New Roman" w:cs="Times New Roman"/>
                <w:b/>
                <w:bCs/>
                <w:sz w:val="21"/>
                <w:szCs w:val="21"/>
              </w:rPr>
            </w:pPr>
          </w:p>
        </w:tc>
        <w:tc>
          <w:tcPr>
            <w:tcW w:w="270" w:type="dxa"/>
          </w:tcPr>
          <w:p w14:paraId="56CE5802" w14:textId="77777777" w:rsidR="002204C4" w:rsidRPr="00B864F0" w:rsidRDefault="002204C4">
            <w:pPr>
              <w:tabs>
                <w:tab w:val="decimal" w:pos="708"/>
              </w:tabs>
              <w:rPr>
                <w:rFonts w:ascii="Times New Roman" w:hAnsi="Times New Roman" w:cs="Times New Roman"/>
                <w:b/>
                <w:bCs/>
                <w:sz w:val="21"/>
                <w:szCs w:val="21"/>
              </w:rPr>
            </w:pPr>
          </w:p>
        </w:tc>
        <w:tc>
          <w:tcPr>
            <w:tcW w:w="1026" w:type="dxa"/>
            <w:gridSpan w:val="2"/>
          </w:tcPr>
          <w:p w14:paraId="45133BCA" w14:textId="77777777" w:rsidR="002204C4" w:rsidRPr="00B864F0" w:rsidRDefault="002204C4">
            <w:pPr>
              <w:tabs>
                <w:tab w:val="decimal" w:pos="708"/>
              </w:tabs>
              <w:rPr>
                <w:rFonts w:ascii="Times New Roman" w:hAnsi="Times New Roman" w:cs="Times New Roman"/>
                <w:b/>
                <w:bCs/>
                <w:sz w:val="21"/>
                <w:szCs w:val="21"/>
              </w:rPr>
            </w:pPr>
          </w:p>
        </w:tc>
        <w:tc>
          <w:tcPr>
            <w:tcW w:w="238" w:type="dxa"/>
            <w:gridSpan w:val="2"/>
          </w:tcPr>
          <w:p w14:paraId="0DE97FEA" w14:textId="77777777" w:rsidR="002204C4" w:rsidRPr="00B864F0" w:rsidRDefault="002204C4">
            <w:pPr>
              <w:tabs>
                <w:tab w:val="decimal" w:pos="708"/>
              </w:tabs>
              <w:rPr>
                <w:rFonts w:ascii="Times New Roman" w:hAnsi="Times New Roman" w:cs="Times New Roman"/>
                <w:b/>
                <w:bCs/>
                <w:sz w:val="21"/>
                <w:szCs w:val="21"/>
              </w:rPr>
            </w:pPr>
          </w:p>
        </w:tc>
        <w:tc>
          <w:tcPr>
            <w:tcW w:w="840" w:type="dxa"/>
            <w:gridSpan w:val="2"/>
          </w:tcPr>
          <w:p w14:paraId="51DCEB14" w14:textId="77777777" w:rsidR="002204C4" w:rsidRPr="00B864F0" w:rsidRDefault="002204C4">
            <w:pPr>
              <w:tabs>
                <w:tab w:val="decimal" w:pos="708"/>
              </w:tabs>
              <w:rPr>
                <w:rFonts w:ascii="Times New Roman" w:hAnsi="Times New Roman" w:cs="Times New Roman"/>
                <w:b/>
                <w:bCs/>
                <w:sz w:val="21"/>
                <w:szCs w:val="21"/>
              </w:rPr>
            </w:pPr>
          </w:p>
        </w:tc>
        <w:tc>
          <w:tcPr>
            <w:tcW w:w="263" w:type="dxa"/>
            <w:gridSpan w:val="2"/>
          </w:tcPr>
          <w:p w14:paraId="23334B83" w14:textId="77777777" w:rsidR="002204C4" w:rsidRPr="00B864F0" w:rsidRDefault="002204C4">
            <w:pPr>
              <w:tabs>
                <w:tab w:val="decimal" w:pos="708"/>
              </w:tabs>
              <w:rPr>
                <w:rFonts w:ascii="Times New Roman" w:hAnsi="Times New Roman" w:cs="Times New Roman"/>
                <w:b/>
                <w:bCs/>
                <w:sz w:val="21"/>
                <w:szCs w:val="21"/>
              </w:rPr>
            </w:pPr>
          </w:p>
        </w:tc>
        <w:tc>
          <w:tcPr>
            <w:tcW w:w="1143" w:type="dxa"/>
          </w:tcPr>
          <w:p w14:paraId="01E4B3FD" w14:textId="77777777" w:rsidR="002204C4" w:rsidRPr="00B864F0" w:rsidRDefault="002204C4">
            <w:pPr>
              <w:tabs>
                <w:tab w:val="decimal" w:pos="708"/>
              </w:tabs>
              <w:rPr>
                <w:rFonts w:ascii="Times New Roman" w:hAnsi="Times New Roman" w:cs="Times New Roman"/>
                <w:b/>
                <w:bCs/>
                <w:sz w:val="21"/>
                <w:szCs w:val="21"/>
              </w:rPr>
            </w:pPr>
          </w:p>
        </w:tc>
      </w:tr>
      <w:tr w:rsidR="00D55558" w:rsidRPr="00B864F0" w14:paraId="5F34BC48" w14:textId="77777777" w:rsidTr="007624E5">
        <w:tc>
          <w:tcPr>
            <w:tcW w:w="2196" w:type="dxa"/>
          </w:tcPr>
          <w:p w14:paraId="627890A5" w14:textId="2B7CCC0F" w:rsidR="00D55558" w:rsidRPr="00B864F0" w:rsidRDefault="0073232E" w:rsidP="00D55558">
            <w:pPr>
              <w:tabs>
                <w:tab w:val="clear" w:pos="3515"/>
                <w:tab w:val="left" w:pos="2236"/>
              </w:tabs>
              <w:spacing w:line="240" w:lineRule="exact"/>
              <w:ind w:left="73" w:right="-24" w:hanging="73"/>
              <w:rPr>
                <w:rFonts w:ascii="Times New Roman" w:hAnsi="Times New Roman"/>
                <w:sz w:val="21"/>
                <w:szCs w:val="21"/>
              </w:rPr>
            </w:pPr>
            <w:r w:rsidRPr="006244E1">
              <w:rPr>
                <w:rFonts w:ascii="Times New Roman" w:hAnsi="Times New Roman" w:cs="Times New Roman"/>
                <w:sz w:val="22"/>
                <w:szCs w:val="22"/>
              </w:rPr>
              <w:t xml:space="preserve">Bank overdrafts and </w:t>
            </w:r>
            <w:r w:rsidRPr="006244E1">
              <w:rPr>
                <w:rFonts w:ascii="Times New Roman" w:hAnsi="Times New Roman" w:cs="Times New Roman"/>
                <w:spacing w:val="-4"/>
                <w:sz w:val="22"/>
                <w:szCs w:val="22"/>
              </w:rPr>
              <w:t xml:space="preserve">short-term </w:t>
            </w:r>
            <w:r w:rsidRPr="006244E1">
              <w:rPr>
                <w:rFonts w:ascii="Times New Roman" w:hAnsi="Times New Roman" w:cs="Times New Roman"/>
                <w:sz w:val="22"/>
                <w:szCs w:val="22"/>
              </w:rPr>
              <w:t>borrowings from financial institutions</w:t>
            </w:r>
          </w:p>
        </w:tc>
        <w:tc>
          <w:tcPr>
            <w:tcW w:w="1044" w:type="dxa"/>
          </w:tcPr>
          <w:p w14:paraId="13261FEC" w14:textId="77777777" w:rsidR="00140D9B" w:rsidRDefault="00140D9B" w:rsidP="00D55558">
            <w:pPr>
              <w:pStyle w:val="acctfourfigures"/>
              <w:tabs>
                <w:tab w:val="clear" w:pos="765"/>
                <w:tab w:val="decimal" w:pos="850"/>
              </w:tabs>
              <w:spacing w:line="240" w:lineRule="atLeast"/>
              <w:ind w:right="-86"/>
              <w:rPr>
                <w:rFonts w:cstheme="minorBidi"/>
                <w:szCs w:val="28"/>
                <w:lang w:val="en-US" w:bidi="th-TH"/>
              </w:rPr>
            </w:pPr>
          </w:p>
          <w:p w14:paraId="6E1BBF31" w14:textId="77777777" w:rsidR="00140D9B" w:rsidRDefault="00140D9B" w:rsidP="00D55558">
            <w:pPr>
              <w:pStyle w:val="acctfourfigures"/>
              <w:tabs>
                <w:tab w:val="clear" w:pos="765"/>
                <w:tab w:val="decimal" w:pos="850"/>
              </w:tabs>
              <w:spacing w:line="240" w:lineRule="atLeast"/>
              <w:ind w:right="-86"/>
              <w:rPr>
                <w:rFonts w:cstheme="minorBidi"/>
                <w:szCs w:val="28"/>
                <w:lang w:val="en-US" w:bidi="th-TH"/>
              </w:rPr>
            </w:pPr>
          </w:p>
          <w:p w14:paraId="632836E8" w14:textId="77777777" w:rsidR="00140D9B" w:rsidRDefault="00140D9B" w:rsidP="00D55558">
            <w:pPr>
              <w:pStyle w:val="acctfourfigures"/>
              <w:tabs>
                <w:tab w:val="clear" w:pos="765"/>
                <w:tab w:val="decimal" w:pos="850"/>
              </w:tabs>
              <w:spacing w:line="240" w:lineRule="atLeast"/>
              <w:ind w:right="-86"/>
              <w:rPr>
                <w:rFonts w:cstheme="minorBidi"/>
                <w:szCs w:val="28"/>
                <w:lang w:val="en-US" w:bidi="th-TH"/>
              </w:rPr>
            </w:pPr>
          </w:p>
          <w:p w14:paraId="513CE311" w14:textId="39829F5B" w:rsidR="00D55558" w:rsidRPr="002204C4" w:rsidRDefault="008336CB" w:rsidP="00D55558">
            <w:pPr>
              <w:pStyle w:val="acctfourfigures"/>
              <w:tabs>
                <w:tab w:val="clear" w:pos="765"/>
                <w:tab w:val="decimal" w:pos="850"/>
              </w:tabs>
              <w:spacing w:line="240" w:lineRule="atLeast"/>
              <w:ind w:right="-86"/>
              <w:rPr>
                <w:szCs w:val="22"/>
                <w:lang w:val="en-US"/>
              </w:rPr>
            </w:pPr>
            <w:r w:rsidRPr="008336CB">
              <w:rPr>
                <w:szCs w:val="22"/>
                <w:lang w:val="en-US"/>
              </w:rPr>
              <w:t>87,552</w:t>
            </w:r>
          </w:p>
        </w:tc>
        <w:tc>
          <w:tcPr>
            <w:tcW w:w="270" w:type="dxa"/>
          </w:tcPr>
          <w:p w14:paraId="27DFD752" w14:textId="77777777" w:rsidR="00D55558" w:rsidRPr="00B864F0" w:rsidRDefault="00D55558" w:rsidP="00D5555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655C60D8" w14:textId="77777777" w:rsidR="00140D9B" w:rsidRDefault="00140D9B" w:rsidP="00D55558">
            <w:pPr>
              <w:pStyle w:val="acctfourfigures"/>
              <w:tabs>
                <w:tab w:val="clear" w:pos="765"/>
                <w:tab w:val="decimal" w:pos="525"/>
              </w:tabs>
              <w:spacing w:line="240" w:lineRule="atLeast"/>
              <w:ind w:right="-86"/>
              <w:rPr>
                <w:rFonts w:cstheme="minorBidi"/>
                <w:szCs w:val="28"/>
                <w:lang w:bidi="th-TH"/>
              </w:rPr>
            </w:pPr>
          </w:p>
          <w:p w14:paraId="1EACA1C8" w14:textId="77777777" w:rsidR="00140D9B" w:rsidRDefault="00140D9B" w:rsidP="00D55558">
            <w:pPr>
              <w:pStyle w:val="acctfourfigures"/>
              <w:tabs>
                <w:tab w:val="clear" w:pos="765"/>
                <w:tab w:val="decimal" w:pos="525"/>
              </w:tabs>
              <w:spacing w:line="240" w:lineRule="atLeast"/>
              <w:ind w:right="-86"/>
              <w:rPr>
                <w:rFonts w:cstheme="minorBidi"/>
                <w:szCs w:val="28"/>
                <w:lang w:bidi="th-TH"/>
              </w:rPr>
            </w:pPr>
          </w:p>
          <w:p w14:paraId="767C0F47" w14:textId="77777777" w:rsidR="00140D9B" w:rsidRDefault="00140D9B" w:rsidP="00D55558">
            <w:pPr>
              <w:pStyle w:val="acctfourfigures"/>
              <w:tabs>
                <w:tab w:val="clear" w:pos="765"/>
                <w:tab w:val="decimal" w:pos="525"/>
              </w:tabs>
              <w:spacing w:line="240" w:lineRule="atLeast"/>
              <w:ind w:right="-86"/>
              <w:rPr>
                <w:rFonts w:cstheme="minorBidi"/>
                <w:szCs w:val="28"/>
                <w:lang w:bidi="th-TH"/>
              </w:rPr>
            </w:pPr>
          </w:p>
          <w:p w14:paraId="27D99953" w14:textId="5FC728FB" w:rsidR="00D55558" w:rsidRPr="0051236B" w:rsidRDefault="008336CB" w:rsidP="00D55558">
            <w:pPr>
              <w:pStyle w:val="acctfourfigures"/>
              <w:tabs>
                <w:tab w:val="clear" w:pos="765"/>
                <w:tab w:val="decimal" w:pos="525"/>
              </w:tabs>
              <w:spacing w:line="240" w:lineRule="atLeast"/>
              <w:ind w:right="-86"/>
              <w:rPr>
                <w:szCs w:val="22"/>
              </w:rPr>
            </w:pPr>
            <w:r>
              <w:rPr>
                <w:szCs w:val="22"/>
              </w:rPr>
              <w:t>-</w:t>
            </w:r>
          </w:p>
        </w:tc>
        <w:tc>
          <w:tcPr>
            <w:tcW w:w="270" w:type="dxa"/>
          </w:tcPr>
          <w:p w14:paraId="61DBDD44" w14:textId="77777777" w:rsidR="00D55558" w:rsidRPr="0051236B" w:rsidRDefault="00D55558" w:rsidP="00D55558">
            <w:pPr>
              <w:pStyle w:val="acctfourfigures"/>
              <w:spacing w:line="240" w:lineRule="atLeast"/>
              <w:ind w:left="-43" w:right="-86"/>
              <w:rPr>
                <w:szCs w:val="22"/>
              </w:rPr>
            </w:pPr>
          </w:p>
        </w:tc>
        <w:tc>
          <w:tcPr>
            <w:tcW w:w="1170" w:type="dxa"/>
          </w:tcPr>
          <w:p w14:paraId="3F87E58F" w14:textId="77777777" w:rsidR="00140D9B" w:rsidRDefault="00140D9B" w:rsidP="00D55558">
            <w:pPr>
              <w:pStyle w:val="acctfourfigures"/>
              <w:tabs>
                <w:tab w:val="clear" w:pos="765"/>
                <w:tab w:val="left" w:pos="890"/>
              </w:tabs>
              <w:spacing w:line="240" w:lineRule="atLeast"/>
              <w:ind w:right="-86"/>
              <w:jc w:val="center"/>
              <w:rPr>
                <w:rFonts w:cstheme="minorBidi"/>
                <w:szCs w:val="28"/>
                <w:lang w:bidi="th-TH"/>
              </w:rPr>
            </w:pPr>
          </w:p>
          <w:p w14:paraId="1E7988B8" w14:textId="77777777" w:rsidR="00140D9B" w:rsidRDefault="00140D9B" w:rsidP="00D55558">
            <w:pPr>
              <w:pStyle w:val="acctfourfigures"/>
              <w:tabs>
                <w:tab w:val="clear" w:pos="765"/>
                <w:tab w:val="left" w:pos="890"/>
              </w:tabs>
              <w:spacing w:line="240" w:lineRule="atLeast"/>
              <w:ind w:right="-86"/>
              <w:jc w:val="center"/>
              <w:rPr>
                <w:rFonts w:cstheme="minorBidi"/>
                <w:szCs w:val="28"/>
                <w:lang w:bidi="th-TH"/>
              </w:rPr>
            </w:pPr>
          </w:p>
          <w:p w14:paraId="161CC17C" w14:textId="77777777" w:rsidR="00140D9B" w:rsidRDefault="00140D9B" w:rsidP="00D55558">
            <w:pPr>
              <w:pStyle w:val="acctfourfigures"/>
              <w:tabs>
                <w:tab w:val="clear" w:pos="765"/>
                <w:tab w:val="left" w:pos="890"/>
              </w:tabs>
              <w:spacing w:line="240" w:lineRule="atLeast"/>
              <w:ind w:right="-86"/>
              <w:jc w:val="center"/>
              <w:rPr>
                <w:rFonts w:cstheme="minorBidi"/>
                <w:szCs w:val="28"/>
                <w:lang w:bidi="th-TH"/>
              </w:rPr>
            </w:pPr>
          </w:p>
          <w:p w14:paraId="6C46A4D1" w14:textId="72100D7A" w:rsidR="00D55558" w:rsidRPr="0051236B" w:rsidRDefault="003760EE" w:rsidP="00D55558">
            <w:pPr>
              <w:pStyle w:val="acctfourfigures"/>
              <w:tabs>
                <w:tab w:val="clear" w:pos="765"/>
                <w:tab w:val="left" w:pos="890"/>
              </w:tabs>
              <w:spacing w:line="240" w:lineRule="atLeast"/>
              <w:ind w:right="-86"/>
              <w:jc w:val="center"/>
              <w:rPr>
                <w:szCs w:val="22"/>
              </w:rPr>
            </w:pPr>
            <w:r>
              <w:rPr>
                <w:szCs w:val="22"/>
              </w:rPr>
              <w:t>(</w:t>
            </w:r>
            <w:r w:rsidR="008336CB" w:rsidRPr="008336CB">
              <w:rPr>
                <w:szCs w:val="22"/>
              </w:rPr>
              <w:t>87,552</w:t>
            </w:r>
            <w:r>
              <w:rPr>
                <w:szCs w:val="22"/>
              </w:rPr>
              <w:t>)</w:t>
            </w:r>
          </w:p>
        </w:tc>
        <w:tc>
          <w:tcPr>
            <w:tcW w:w="270" w:type="dxa"/>
          </w:tcPr>
          <w:p w14:paraId="6D2DD1E5" w14:textId="77777777" w:rsidR="00D55558" w:rsidRPr="0051236B" w:rsidRDefault="00D55558" w:rsidP="00D55558">
            <w:pPr>
              <w:pStyle w:val="acctfourfigures"/>
              <w:spacing w:line="240" w:lineRule="atLeast"/>
              <w:ind w:left="-43" w:right="-86"/>
              <w:rPr>
                <w:szCs w:val="22"/>
              </w:rPr>
            </w:pPr>
          </w:p>
        </w:tc>
        <w:tc>
          <w:tcPr>
            <w:tcW w:w="1020" w:type="dxa"/>
          </w:tcPr>
          <w:p w14:paraId="7F968534" w14:textId="77777777" w:rsidR="00140D9B" w:rsidRDefault="00140D9B" w:rsidP="00D55558">
            <w:pPr>
              <w:pStyle w:val="acctfourfigures"/>
              <w:tabs>
                <w:tab w:val="clear" w:pos="765"/>
                <w:tab w:val="decimal" w:pos="436"/>
              </w:tabs>
              <w:spacing w:line="240" w:lineRule="atLeast"/>
              <w:ind w:right="-86"/>
              <w:rPr>
                <w:rFonts w:cstheme="minorBidi"/>
                <w:szCs w:val="28"/>
                <w:lang w:bidi="th-TH"/>
              </w:rPr>
            </w:pPr>
          </w:p>
          <w:p w14:paraId="11D7629B" w14:textId="77777777" w:rsidR="00140D9B" w:rsidRDefault="00140D9B" w:rsidP="00D55558">
            <w:pPr>
              <w:pStyle w:val="acctfourfigures"/>
              <w:tabs>
                <w:tab w:val="clear" w:pos="765"/>
                <w:tab w:val="decimal" w:pos="436"/>
              </w:tabs>
              <w:spacing w:line="240" w:lineRule="atLeast"/>
              <w:ind w:right="-86"/>
              <w:rPr>
                <w:rFonts w:cstheme="minorBidi"/>
                <w:szCs w:val="28"/>
                <w:lang w:bidi="th-TH"/>
              </w:rPr>
            </w:pPr>
          </w:p>
          <w:p w14:paraId="73097717" w14:textId="77777777" w:rsidR="00140D9B" w:rsidRDefault="00140D9B" w:rsidP="00D55558">
            <w:pPr>
              <w:pStyle w:val="acctfourfigures"/>
              <w:tabs>
                <w:tab w:val="clear" w:pos="765"/>
                <w:tab w:val="decimal" w:pos="436"/>
              </w:tabs>
              <w:spacing w:line="240" w:lineRule="atLeast"/>
              <w:ind w:right="-86"/>
              <w:rPr>
                <w:rFonts w:cstheme="minorBidi"/>
                <w:szCs w:val="28"/>
                <w:lang w:bidi="th-TH"/>
              </w:rPr>
            </w:pPr>
          </w:p>
          <w:p w14:paraId="7B22CB3F" w14:textId="4D2A9DBF" w:rsidR="00D55558" w:rsidRPr="0051236B" w:rsidRDefault="008336CB" w:rsidP="00D55558">
            <w:pPr>
              <w:pStyle w:val="acctfourfigures"/>
              <w:tabs>
                <w:tab w:val="clear" w:pos="765"/>
                <w:tab w:val="decimal" w:pos="436"/>
              </w:tabs>
              <w:spacing w:line="240" w:lineRule="atLeast"/>
              <w:ind w:right="-86"/>
              <w:rPr>
                <w:szCs w:val="22"/>
              </w:rPr>
            </w:pPr>
            <w:r>
              <w:rPr>
                <w:szCs w:val="22"/>
              </w:rPr>
              <w:t>-</w:t>
            </w:r>
          </w:p>
        </w:tc>
        <w:tc>
          <w:tcPr>
            <w:tcW w:w="238" w:type="dxa"/>
            <w:gridSpan w:val="2"/>
          </w:tcPr>
          <w:p w14:paraId="00DC3543" w14:textId="77777777" w:rsidR="00D55558" w:rsidRPr="0051236B" w:rsidRDefault="00D55558" w:rsidP="00D55558">
            <w:pPr>
              <w:pStyle w:val="acctfourfigures"/>
              <w:spacing w:line="240" w:lineRule="atLeast"/>
              <w:ind w:left="-43" w:right="-86"/>
              <w:rPr>
                <w:szCs w:val="22"/>
              </w:rPr>
            </w:pPr>
          </w:p>
        </w:tc>
        <w:tc>
          <w:tcPr>
            <w:tcW w:w="840" w:type="dxa"/>
            <w:gridSpan w:val="2"/>
          </w:tcPr>
          <w:p w14:paraId="1BC954EB" w14:textId="77777777" w:rsidR="00140D9B" w:rsidRDefault="00140D9B" w:rsidP="00D55558">
            <w:pPr>
              <w:pStyle w:val="acctfourfigures"/>
              <w:tabs>
                <w:tab w:val="clear" w:pos="765"/>
                <w:tab w:val="decimal" w:pos="375"/>
              </w:tabs>
              <w:spacing w:line="240" w:lineRule="atLeast"/>
              <w:ind w:right="-86"/>
              <w:rPr>
                <w:rFonts w:cstheme="minorBidi"/>
                <w:szCs w:val="28"/>
                <w:lang w:bidi="th-TH"/>
              </w:rPr>
            </w:pPr>
          </w:p>
          <w:p w14:paraId="37D5B31A" w14:textId="77777777" w:rsidR="00140D9B" w:rsidRDefault="00140D9B" w:rsidP="00D55558">
            <w:pPr>
              <w:pStyle w:val="acctfourfigures"/>
              <w:tabs>
                <w:tab w:val="clear" w:pos="765"/>
                <w:tab w:val="decimal" w:pos="375"/>
              </w:tabs>
              <w:spacing w:line="240" w:lineRule="atLeast"/>
              <w:ind w:right="-86"/>
              <w:rPr>
                <w:rFonts w:cstheme="minorBidi"/>
                <w:szCs w:val="28"/>
                <w:lang w:bidi="th-TH"/>
              </w:rPr>
            </w:pPr>
          </w:p>
          <w:p w14:paraId="1266F380" w14:textId="77777777" w:rsidR="00140D9B" w:rsidRDefault="00140D9B" w:rsidP="00D55558">
            <w:pPr>
              <w:pStyle w:val="acctfourfigures"/>
              <w:tabs>
                <w:tab w:val="clear" w:pos="765"/>
                <w:tab w:val="decimal" w:pos="375"/>
              </w:tabs>
              <w:spacing w:line="240" w:lineRule="atLeast"/>
              <w:ind w:right="-86"/>
              <w:rPr>
                <w:rFonts w:cstheme="minorBidi"/>
                <w:szCs w:val="28"/>
                <w:lang w:bidi="th-TH"/>
              </w:rPr>
            </w:pPr>
          </w:p>
          <w:p w14:paraId="1F5AD464" w14:textId="1C44B1D5" w:rsidR="00D55558" w:rsidRPr="0051236B" w:rsidRDefault="008336CB" w:rsidP="00D55558">
            <w:pPr>
              <w:pStyle w:val="acctfourfigures"/>
              <w:tabs>
                <w:tab w:val="clear" w:pos="765"/>
                <w:tab w:val="decimal" w:pos="375"/>
              </w:tabs>
              <w:spacing w:line="240" w:lineRule="atLeast"/>
              <w:ind w:right="-86"/>
              <w:rPr>
                <w:szCs w:val="22"/>
              </w:rPr>
            </w:pPr>
            <w:r>
              <w:rPr>
                <w:szCs w:val="22"/>
              </w:rPr>
              <w:t>-</w:t>
            </w:r>
          </w:p>
        </w:tc>
        <w:tc>
          <w:tcPr>
            <w:tcW w:w="263" w:type="dxa"/>
            <w:gridSpan w:val="2"/>
          </w:tcPr>
          <w:p w14:paraId="7A92CD8A" w14:textId="77777777" w:rsidR="00D55558" w:rsidRPr="0051236B" w:rsidRDefault="00D55558" w:rsidP="00D55558">
            <w:pPr>
              <w:pStyle w:val="acctfourfigures"/>
              <w:spacing w:line="240" w:lineRule="atLeast"/>
              <w:ind w:left="-43" w:right="-86"/>
              <w:rPr>
                <w:szCs w:val="22"/>
              </w:rPr>
            </w:pPr>
          </w:p>
        </w:tc>
        <w:tc>
          <w:tcPr>
            <w:tcW w:w="1149" w:type="dxa"/>
            <w:gridSpan w:val="2"/>
          </w:tcPr>
          <w:p w14:paraId="74379BAB" w14:textId="77777777" w:rsidR="00140D9B" w:rsidRDefault="00140D9B" w:rsidP="00D55558">
            <w:pPr>
              <w:pStyle w:val="acctfourfigures"/>
              <w:tabs>
                <w:tab w:val="clear" w:pos="765"/>
                <w:tab w:val="decimal" w:pos="954"/>
              </w:tabs>
              <w:spacing w:line="240" w:lineRule="atLeast"/>
              <w:ind w:left="-43" w:right="-86"/>
              <w:rPr>
                <w:rFonts w:cstheme="minorBidi"/>
                <w:szCs w:val="28"/>
                <w:lang w:val="en-US" w:bidi="th-TH"/>
              </w:rPr>
            </w:pPr>
          </w:p>
          <w:p w14:paraId="2435C948" w14:textId="77777777" w:rsidR="00140D9B" w:rsidRDefault="00140D9B" w:rsidP="00D55558">
            <w:pPr>
              <w:pStyle w:val="acctfourfigures"/>
              <w:tabs>
                <w:tab w:val="clear" w:pos="765"/>
                <w:tab w:val="decimal" w:pos="954"/>
              </w:tabs>
              <w:spacing w:line="240" w:lineRule="atLeast"/>
              <w:ind w:left="-43" w:right="-86"/>
              <w:rPr>
                <w:rFonts w:cstheme="minorBidi"/>
                <w:szCs w:val="28"/>
                <w:lang w:val="en-US" w:bidi="th-TH"/>
              </w:rPr>
            </w:pPr>
          </w:p>
          <w:p w14:paraId="0B1A642C" w14:textId="77777777" w:rsidR="00140D9B" w:rsidRDefault="00140D9B" w:rsidP="00D55558">
            <w:pPr>
              <w:pStyle w:val="acctfourfigures"/>
              <w:tabs>
                <w:tab w:val="clear" w:pos="765"/>
                <w:tab w:val="decimal" w:pos="954"/>
              </w:tabs>
              <w:spacing w:line="240" w:lineRule="atLeast"/>
              <w:ind w:left="-43" w:right="-86"/>
              <w:rPr>
                <w:rFonts w:cstheme="minorBidi"/>
                <w:szCs w:val="28"/>
                <w:lang w:val="en-US" w:bidi="th-TH"/>
              </w:rPr>
            </w:pPr>
          </w:p>
          <w:p w14:paraId="05EFE51A" w14:textId="0709C2C1" w:rsidR="00D55558" w:rsidRPr="0058742C" w:rsidRDefault="003760EE" w:rsidP="00D55558">
            <w:pPr>
              <w:pStyle w:val="acctfourfigures"/>
              <w:tabs>
                <w:tab w:val="clear" w:pos="765"/>
                <w:tab w:val="decimal" w:pos="954"/>
              </w:tabs>
              <w:spacing w:line="240" w:lineRule="atLeast"/>
              <w:ind w:left="-43" w:right="-86"/>
              <w:rPr>
                <w:szCs w:val="22"/>
                <w:lang w:val="en-US"/>
              </w:rPr>
            </w:pPr>
            <w:r>
              <w:rPr>
                <w:szCs w:val="22"/>
                <w:lang w:val="en-US"/>
              </w:rPr>
              <w:t>(</w:t>
            </w:r>
            <w:r w:rsidR="008336CB" w:rsidRPr="008336CB">
              <w:rPr>
                <w:szCs w:val="22"/>
                <w:lang w:val="en-US"/>
              </w:rPr>
              <w:t>87,552</w:t>
            </w:r>
            <w:r>
              <w:rPr>
                <w:szCs w:val="22"/>
                <w:lang w:val="en-US"/>
              </w:rPr>
              <w:t>)</w:t>
            </w:r>
          </w:p>
        </w:tc>
      </w:tr>
      <w:tr w:rsidR="00D55558" w:rsidRPr="00B864F0" w14:paraId="401E3A2D" w14:textId="77777777" w:rsidTr="007624E5">
        <w:tc>
          <w:tcPr>
            <w:tcW w:w="2196" w:type="dxa"/>
          </w:tcPr>
          <w:p w14:paraId="05280BF3" w14:textId="335D74C6" w:rsidR="00D55558" w:rsidRPr="00B864F0" w:rsidRDefault="001F3B10" w:rsidP="00D55558">
            <w:pPr>
              <w:spacing w:line="240" w:lineRule="exact"/>
              <w:ind w:left="73" w:right="-24" w:hanging="73"/>
              <w:rPr>
                <w:rFonts w:ascii="Times New Roman" w:hAnsi="Times New Roman" w:cs="Times New Roman"/>
                <w:sz w:val="21"/>
                <w:szCs w:val="21"/>
                <w:cs/>
              </w:rPr>
            </w:pPr>
            <w:r w:rsidRPr="006244E1">
              <w:rPr>
                <w:rFonts w:ascii="Times New Roman" w:hAnsi="Times New Roman" w:cs="Times New Roman"/>
                <w:sz w:val="22"/>
                <w:szCs w:val="22"/>
              </w:rPr>
              <w:t>Trade and other current payables</w:t>
            </w:r>
          </w:p>
        </w:tc>
        <w:tc>
          <w:tcPr>
            <w:tcW w:w="1044" w:type="dxa"/>
          </w:tcPr>
          <w:p w14:paraId="6133E394" w14:textId="77777777" w:rsidR="00140D9B" w:rsidRDefault="00140D9B" w:rsidP="00D55558">
            <w:pPr>
              <w:pStyle w:val="acctfourfigures"/>
              <w:tabs>
                <w:tab w:val="clear" w:pos="765"/>
                <w:tab w:val="decimal" w:pos="850"/>
              </w:tabs>
              <w:spacing w:line="240" w:lineRule="atLeast"/>
              <w:ind w:left="-43" w:right="-86"/>
              <w:rPr>
                <w:rFonts w:cstheme="minorBidi"/>
                <w:szCs w:val="28"/>
                <w:lang w:bidi="th-TH"/>
              </w:rPr>
            </w:pPr>
          </w:p>
          <w:p w14:paraId="1538884F" w14:textId="18CF3BC0" w:rsidR="00D55558" w:rsidRPr="0051236B" w:rsidRDefault="001D09DA" w:rsidP="00D55558">
            <w:pPr>
              <w:pStyle w:val="acctfourfigures"/>
              <w:tabs>
                <w:tab w:val="clear" w:pos="765"/>
                <w:tab w:val="decimal" w:pos="850"/>
              </w:tabs>
              <w:spacing w:line="240" w:lineRule="atLeast"/>
              <w:ind w:left="-43" w:right="-86"/>
              <w:rPr>
                <w:szCs w:val="22"/>
              </w:rPr>
            </w:pPr>
            <w:r w:rsidRPr="001D09DA">
              <w:rPr>
                <w:szCs w:val="22"/>
              </w:rPr>
              <w:t>699,390</w:t>
            </w:r>
          </w:p>
        </w:tc>
        <w:tc>
          <w:tcPr>
            <w:tcW w:w="270" w:type="dxa"/>
          </w:tcPr>
          <w:p w14:paraId="34D1FF5D" w14:textId="77777777" w:rsidR="00D55558" w:rsidRPr="007A23BE" w:rsidRDefault="00D55558" w:rsidP="00D5555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45A0F8EF" w14:textId="77777777" w:rsidR="00140D9B" w:rsidRDefault="00140D9B" w:rsidP="00D55558">
            <w:pPr>
              <w:pStyle w:val="acctfourfigures"/>
              <w:tabs>
                <w:tab w:val="clear" w:pos="765"/>
                <w:tab w:val="decimal" w:pos="850"/>
              </w:tabs>
              <w:spacing w:line="240" w:lineRule="atLeast"/>
              <w:ind w:left="-43" w:right="-86"/>
              <w:rPr>
                <w:rFonts w:cstheme="minorBidi"/>
                <w:lang w:bidi="th-TH"/>
              </w:rPr>
            </w:pPr>
          </w:p>
          <w:p w14:paraId="2F72B7F7" w14:textId="4CDA0154" w:rsidR="00D55558" w:rsidRPr="009E77D4" w:rsidRDefault="003760EE" w:rsidP="00D55558">
            <w:pPr>
              <w:pStyle w:val="acctfourfigures"/>
              <w:tabs>
                <w:tab w:val="clear" w:pos="765"/>
                <w:tab w:val="decimal" w:pos="850"/>
              </w:tabs>
              <w:spacing w:line="240" w:lineRule="atLeast"/>
              <w:ind w:left="-43" w:right="-86"/>
            </w:pPr>
            <w:r>
              <w:t>(</w:t>
            </w:r>
            <w:r w:rsidR="001D09DA" w:rsidRPr="001D09DA">
              <w:t>699,390</w:t>
            </w:r>
            <w:r>
              <w:t>)</w:t>
            </w:r>
          </w:p>
        </w:tc>
        <w:tc>
          <w:tcPr>
            <w:tcW w:w="270" w:type="dxa"/>
          </w:tcPr>
          <w:p w14:paraId="5F08423D" w14:textId="77777777" w:rsidR="00D55558" w:rsidRPr="0051236B" w:rsidRDefault="00D55558" w:rsidP="00D55558">
            <w:pPr>
              <w:pStyle w:val="acctfourfigures"/>
              <w:spacing w:line="240" w:lineRule="atLeast"/>
              <w:ind w:left="-43" w:right="-86"/>
              <w:rPr>
                <w:szCs w:val="22"/>
              </w:rPr>
            </w:pPr>
          </w:p>
        </w:tc>
        <w:tc>
          <w:tcPr>
            <w:tcW w:w="1170" w:type="dxa"/>
          </w:tcPr>
          <w:p w14:paraId="3104EE6E" w14:textId="77777777" w:rsidR="00140D9B" w:rsidRDefault="00140D9B" w:rsidP="00D55558">
            <w:pPr>
              <w:pStyle w:val="acctfourfigures"/>
              <w:tabs>
                <w:tab w:val="clear" w:pos="765"/>
                <w:tab w:val="decimal" w:pos="615"/>
              </w:tabs>
              <w:spacing w:line="240" w:lineRule="atLeast"/>
              <w:ind w:right="-86"/>
              <w:rPr>
                <w:rFonts w:cstheme="minorBidi"/>
                <w:lang w:bidi="th-TH"/>
              </w:rPr>
            </w:pPr>
          </w:p>
          <w:p w14:paraId="2DBC9E17" w14:textId="68376AB1" w:rsidR="00D55558" w:rsidRPr="001F0167" w:rsidRDefault="007C37FC" w:rsidP="00D55558">
            <w:pPr>
              <w:pStyle w:val="acctfourfigures"/>
              <w:tabs>
                <w:tab w:val="clear" w:pos="765"/>
                <w:tab w:val="decimal" w:pos="615"/>
              </w:tabs>
              <w:spacing w:line="240" w:lineRule="atLeast"/>
              <w:ind w:right="-86"/>
            </w:pPr>
            <w:r>
              <w:t>-</w:t>
            </w:r>
          </w:p>
        </w:tc>
        <w:tc>
          <w:tcPr>
            <w:tcW w:w="270" w:type="dxa"/>
          </w:tcPr>
          <w:p w14:paraId="3809AA07" w14:textId="77777777" w:rsidR="00D55558" w:rsidRPr="0051236B" w:rsidRDefault="00D55558" w:rsidP="00D55558">
            <w:pPr>
              <w:pStyle w:val="acctfourfigures"/>
              <w:spacing w:line="240" w:lineRule="atLeast"/>
              <w:ind w:left="-43" w:right="-86"/>
              <w:rPr>
                <w:szCs w:val="22"/>
              </w:rPr>
            </w:pPr>
          </w:p>
        </w:tc>
        <w:tc>
          <w:tcPr>
            <w:tcW w:w="1026" w:type="dxa"/>
            <w:gridSpan w:val="2"/>
          </w:tcPr>
          <w:p w14:paraId="29D9DD29" w14:textId="77777777" w:rsidR="00140D9B" w:rsidRDefault="00140D9B" w:rsidP="00D55558">
            <w:pPr>
              <w:pStyle w:val="acctfourfigures"/>
              <w:tabs>
                <w:tab w:val="clear" w:pos="765"/>
                <w:tab w:val="decimal" w:pos="435"/>
              </w:tabs>
              <w:spacing w:line="240" w:lineRule="atLeast"/>
              <w:ind w:right="-86"/>
              <w:rPr>
                <w:rFonts w:cstheme="minorBidi"/>
                <w:szCs w:val="28"/>
                <w:lang w:bidi="th-TH"/>
              </w:rPr>
            </w:pPr>
          </w:p>
          <w:p w14:paraId="77534A0C" w14:textId="33CBBB36" w:rsidR="00D55558" w:rsidRPr="0051236B" w:rsidRDefault="007C37FC" w:rsidP="00D55558">
            <w:pPr>
              <w:pStyle w:val="acctfourfigures"/>
              <w:tabs>
                <w:tab w:val="clear" w:pos="765"/>
                <w:tab w:val="decimal" w:pos="435"/>
              </w:tabs>
              <w:spacing w:line="240" w:lineRule="atLeast"/>
              <w:ind w:right="-86"/>
              <w:rPr>
                <w:szCs w:val="22"/>
              </w:rPr>
            </w:pPr>
            <w:r>
              <w:rPr>
                <w:szCs w:val="22"/>
              </w:rPr>
              <w:t>-</w:t>
            </w:r>
          </w:p>
        </w:tc>
        <w:tc>
          <w:tcPr>
            <w:tcW w:w="238" w:type="dxa"/>
            <w:gridSpan w:val="2"/>
          </w:tcPr>
          <w:p w14:paraId="514CA079" w14:textId="77777777" w:rsidR="00D55558" w:rsidRPr="0051236B" w:rsidRDefault="00D55558" w:rsidP="00D55558">
            <w:pPr>
              <w:pStyle w:val="acctfourfigures"/>
              <w:spacing w:line="240" w:lineRule="atLeast"/>
              <w:ind w:left="-43" w:right="-86"/>
              <w:rPr>
                <w:szCs w:val="22"/>
              </w:rPr>
            </w:pPr>
          </w:p>
        </w:tc>
        <w:tc>
          <w:tcPr>
            <w:tcW w:w="840" w:type="dxa"/>
            <w:gridSpan w:val="2"/>
          </w:tcPr>
          <w:p w14:paraId="4661DF99" w14:textId="77777777" w:rsidR="00140D9B" w:rsidRDefault="00140D9B" w:rsidP="00D55558">
            <w:pPr>
              <w:pStyle w:val="acctfourfigures"/>
              <w:tabs>
                <w:tab w:val="clear" w:pos="765"/>
                <w:tab w:val="decimal" w:pos="375"/>
              </w:tabs>
              <w:spacing w:line="240" w:lineRule="atLeast"/>
              <w:ind w:left="-43" w:right="-86"/>
              <w:rPr>
                <w:rFonts w:cstheme="minorBidi"/>
                <w:szCs w:val="28"/>
                <w:lang w:bidi="th-TH"/>
              </w:rPr>
            </w:pPr>
          </w:p>
          <w:p w14:paraId="59A7085C" w14:textId="6A7284E9" w:rsidR="00D55558" w:rsidRPr="0051236B" w:rsidRDefault="007C37FC" w:rsidP="00D55558">
            <w:pPr>
              <w:pStyle w:val="acctfourfigures"/>
              <w:tabs>
                <w:tab w:val="clear" w:pos="765"/>
                <w:tab w:val="decimal" w:pos="375"/>
              </w:tabs>
              <w:spacing w:line="240" w:lineRule="atLeast"/>
              <w:ind w:left="-43" w:right="-86"/>
              <w:rPr>
                <w:szCs w:val="22"/>
              </w:rPr>
            </w:pPr>
            <w:r>
              <w:rPr>
                <w:szCs w:val="22"/>
              </w:rPr>
              <w:t>-</w:t>
            </w:r>
          </w:p>
        </w:tc>
        <w:tc>
          <w:tcPr>
            <w:tcW w:w="263" w:type="dxa"/>
            <w:gridSpan w:val="2"/>
          </w:tcPr>
          <w:p w14:paraId="77F8A82E" w14:textId="77777777" w:rsidR="00D55558" w:rsidRPr="0058742C" w:rsidRDefault="00D55558" w:rsidP="00D55558">
            <w:pPr>
              <w:pStyle w:val="acctfourfigures"/>
              <w:tabs>
                <w:tab w:val="decimal" w:pos="850"/>
              </w:tabs>
              <w:ind w:right="-86"/>
              <w:rPr>
                <w:szCs w:val="22"/>
                <w:lang w:val="en-US"/>
              </w:rPr>
            </w:pPr>
          </w:p>
        </w:tc>
        <w:tc>
          <w:tcPr>
            <w:tcW w:w="1143" w:type="dxa"/>
          </w:tcPr>
          <w:p w14:paraId="1E2E1F46" w14:textId="77777777" w:rsidR="00140D9B" w:rsidRDefault="00140D9B" w:rsidP="00D55558">
            <w:pPr>
              <w:pStyle w:val="acctfourfigures"/>
              <w:tabs>
                <w:tab w:val="clear" w:pos="765"/>
                <w:tab w:val="decimal" w:pos="930"/>
              </w:tabs>
              <w:spacing w:line="240" w:lineRule="atLeast"/>
              <w:ind w:left="-43" w:right="-86"/>
              <w:rPr>
                <w:rFonts w:cstheme="minorBidi"/>
                <w:szCs w:val="28"/>
                <w:lang w:val="en-US" w:bidi="th-TH"/>
              </w:rPr>
            </w:pPr>
          </w:p>
          <w:p w14:paraId="02F30548" w14:textId="1DD9BD63" w:rsidR="00D55558" w:rsidRPr="0058742C" w:rsidRDefault="003760EE" w:rsidP="00D55558">
            <w:pPr>
              <w:pStyle w:val="acctfourfigures"/>
              <w:tabs>
                <w:tab w:val="clear" w:pos="765"/>
                <w:tab w:val="decimal" w:pos="930"/>
              </w:tabs>
              <w:spacing w:line="240" w:lineRule="atLeast"/>
              <w:ind w:left="-43" w:right="-86"/>
              <w:rPr>
                <w:szCs w:val="22"/>
                <w:lang w:val="en-US"/>
              </w:rPr>
            </w:pPr>
            <w:r>
              <w:rPr>
                <w:szCs w:val="22"/>
                <w:lang w:val="en-US"/>
              </w:rPr>
              <w:t>(</w:t>
            </w:r>
            <w:r w:rsidR="007C37FC" w:rsidRPr="007C37FC">
              <w:rPr>
                <w:szCs w:val="22"/>
                <w:lang w:val="en-US"/>
              </w:rPr>
              <w:t>699,390</w:t>
            </w:r>
            <w:r>
              <w:rPr>
                <w:szCs w:val="22"/>
                <w:lang w:val="en-US"/>
              </w:rPr>
              <w:t>)</w:t>
            </w:r>
          </w:p>
        </w:tc>
      </w:tr>
      <w:tr w:rsidR="00AC4AF4" w:rsidRPr="00B864F0" w14:paraId="08E6E035" w14:textId="77777777" w:rsidTr="00223A47">
        <w:tc>
          <w:tcPr>
            <w:tcW w:w="2196" w:type="dxa"/>
          </w:tcPr>
          <w:p w14:paraId="28B2C361" w14:textId="77777777" w:rsidR="00AC4AF4" w:rsidRPr="006244E1" w:rsidRDefault="00AC4AF4" w:rsidP="00AC4AF4">
            <w:pPr>
              <w:spacing w:line="240" w:lineRule="exact"/>
              <w:ind w:left="73" w:right="-24" w:hanging="73"/>
              <w:rPr>
                <w:rFonts w:ascii="Times New Roman" w:hAnsi="Times New Roman" w:cstheme="minorBidi"/>
                <w:sz w:val="22"/>
                <w:szCs w:val="22"/>
              </w:rPr>
            </w:pPr>
            <w:r w:rsidRPr="006244E1">
              <w:rPr>
                <w:rFonts w:ascii="Times New Roman" w:hAnsi="Times New Roman" w:cs="Times New Roman"/>
                <w:sz w:val="22"/>
                <w:szCs w:val="22"/>
              </w:rPr>
              <w:t xml:space="preserve">Long-term borrowings from </w:t>
            </w:r>
            <w:proofErr w:type="gramStart"/>
            <w:r w:rsidRPr="006244E1">
              <w:rPr>
                <w:rFonts w:ascii="Times New Roman" w:hAnsi="Times New Roman" w:cs="Times New Roman"/>
                <w:sz w:val="22"/>
                <w:szCs w:val="22"/>
              </w:rPr>
              <w:t>financial</w:t>
            </w:r>
            <w:proofErr w:type="gramEnd"/>
            <w:r w:rsidRPr="006244E1">
              <w:rPr>
                <w:rFonts w:ascii="Times New Roman" w:hAnsi="Times New Roman" w:cs="Times New Roman"/>
                <w:sz w:val="22"/>
                <w:szCs w:val="22"/>
              </w:rPr>
              <w:t xml:space="preserve"> </w:t>
            </w:r>
            <w:r w:rsidRPr="006244E1">
              <w:rPr>
                <w:rFonts w:ascii="Times New Roman" w:hAnsi="Times New Roman" w:cstheme="minorBidi" w:hint="cs"/>
                <w:sz w:val="22"/>
                <w:szCs w:val="22"/>
                <w:cs/>
              </w:rPr>
              <w:t xml:space="preserve"> </w:t>
            </w:r>
          </w:p>
          <w:p w14:paraId="220C14AB" w14:textId="6CFE2791" w:rsidR="00AC4AF4" w:rsidRPr="008A31D4" w:rsidRDefault="00AC4AF4" w:rsidP="00AC4AF4">
            <w:pPr>
              <w:spacing w:line="240" w:lineRule="exact"/>
              <w:ind w:left="73" w:right="-24" w:hanging="73"/>
              <w:rPr>
                <w:rFonts w:ascii="Times New Roman" w:hAnsi="Times New Roman" w:cstheme="minorBidi"/>
                <w:sz w:val="21"/>
                <w:szCs w:val="21"/>
              </w:rPr>
            </w:pPr>
            <w:r w:rsidRPr="006244E1">
              <w:rPr>
                <w:rFonts w:ascii="Times New Roman" w:hAnsi="Times New Roman" w:cstheme="minorBidi"/>
                <w:sz w:val="22"/>
                <w:szCs w:val="22"/>
              </w:rPr>
              <w:t xml:space="preserve"> </w:t>
            </w:r>
            <w:r w:rsidRPr="006244E1">
              <w:rPr>
                <w:rFonts w:ascii="Times New Roman" w:hAnsi="Times New Roman" w:cstheme="minorBidi" w:hint="cs"/>
                <w:sz w:val="22"/>
                <w:szCs w:val="22"/>
                <w:cs/>
              </w:rPr>
              <w:t xml:space="preserve"> </w:t>
            </w:r>
            <w:r w:rsidRPr="006244E1">
              <w:rPr>
                <w:rFonts w:ascii="Times New Roman" w:hAnsi="Times New Roman" w:cs="Times New Roman"/>
                <w:sz w:val="22"/>
                <w:szCs w:val="22"/>
              </w:rPr>
              <w:t>institution</w:t>
            </w:r>
          </w:p>
        </w:tc>
        <w:tc>
          <w:tcPr>
            <w:tcW w:w="1044" w:type="dxa"/>
          </w:tcPr>
          <w:p w14:paraId="5DB73DDE" w14:textId="77777777" w:rsidR="00AC4AF4" w:rsidRPr="001C76EA" w:rsidRDefault="00AC4AF4" w:rsidP="00AC4AF4">
            <w:pPr>
              <w:pStyle w:val="acctfourfigures"/>
              <w:tabs>
                <w:tab w:val="decimal" w:pos="850"/>
              </w:tabs>
              <w:ind w:left="-43" w:right="-86"/>
              <w:rPr>
                <w:szCs w:val="22"/>
              </w:rPr>
            </w:pPr>
          </w:p>
          <w:p w14:paraId="4481AD07" w14:textId="229CBF10" w:rsidR="00AC4AF4" w:rsidRDefault="00AC4AF4" w:rsidP="00AC4AF4">
            <w:pPr>
              <w:pStyle w:val="acctfourfigures"/>
              <w:tabs>
                <w:tab w:val="clear" w:pos="765"/>
                <w:tab w:val="decimal" w:pos="850"/>
              </w:tabs>
              <w:spacing w:line="240" w:lineRule="atLeast"/>
              <w:ind w:left="-43" w:right="-86"/>
              <w:rPr>
                <w:szCs w:val="22"/>
              </w:rPr>
            </w:pPr>
            <w:r>
              <w:rPr>
                <w:szCs w:val="22"/>
              </w:rPr>
              <w:t xml:space="preserve">   </w:t>
            </w:r>
            <w:r>
              <w:rPr>
                <w:szCs w:val="22"/>
              </w:rPr>
              <w:br/>
              <w:t xml:space="preserve">  </w:t>
            </w:r>
            <w:r w:rsidRPr="001C76EA">
              <w:rPr>
                <w:szCs w:val="22"/>
              </w:rPr>
              <w:t>154,150</w:t>
            </w:r>
          </w:p>
        </w:tc>
        <w:tc>
          <w:tcPr>
            <w:tcW w:w="270" w:type="dxa"/>
          </w:tcPr>
          <w:p w14:paraId="3DD7B544" w14:textId="77777777" w:rsidR="00AC4AF4" w:rsidRPr="007A23BE" w:rsidRDefault="00AC4AF4" w:rsidP="00AC4AF4">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3C83A927" w14:textId="77777777" w:rsidR="00AC4AF4" w:rsidRDefault="00AC4AF4" w:rsidP="00AC4AF4">
            <w:pPr>
              <w:pStyle w:val="acctfourfigures"/>
              <w:tabs>
                <w:tab w:val="clear" w:pos="765"/>
                <w:tab w:val="decimal" w:pos="525"/>
              </w:tabs>
              <w:spacing w:line="240" w:lineRule="atLeast"/>
              <w:ind w:right="-86"/>
              <w:rPr>
                <w:rFonts w:cstheme="minorBidi"/>
                <w:szCs w:val="28"/>
                <w:lang w:bidi="th-TH"/>
              </w:rPr>
            </w:pPr>
          </w:p>
          <w:p w14:paraId="076262A4" w14:textId="77777777" w:rsidR="00AC4AF4" w:rsidRDefault="00AC4AF4" w:rsidP="00AC4AF4">
            <w:pPr>
              <w:pStyle w:val="acctfourfigures"/>
              <w:tabs>
                <w:tab w:val="clear" w:pos="765"/>
                <w:tab w:val="decimal" w:pos="525"/>
              </w:tabs>
              <w:spacing w:line="240" w:lineRule="atLeast"/>
              <w:ind w:right="-86"/>
              <w:rPr>
                <w:rFonts w:cstheme="minorBidi"/>
                <w:szCs w:val="28"/>
                <w:lang w:bidi="th-TH"/>
              </w:rPr>
            </w:pPr>
          </w:p>
          <w:p w14:paraId="1751D5BC" w14:textId="646EE433" w:rsidR="00AC4AF4" w:rsidRPr="00140D9B" w:rsidRDefault="00AC4AF4" w:rsidP="00AC4AF4">
            <w:pPr>
              <w:pStyle w:val="acctfourfigures"/>
              <w:tabs>
                <w:tab w:val="clear" w:pos="765"/>
                <w:tab w:val="decimal" w:pos="525"/>
              </w:tabs>
              <w:spacing w:line="240" w:lineRule="atLeast"/>
              <w:ind w:right="-86"/>
              <w:rPr>
                <w:rFonts w:cstheme="minorBidi"/>
                <w:szCs w:val="28"/>
                <w:lang w:bidi="th-TH"/>
              </w:rPr>
            </w:pPr>
            <w:r>
              <w:rPr>
                <w:szCs w:val="22"/>
              </w:rPr>
              <w:t>-</w:t>
            </w:r>
          </w:p>
        </w:tc>
        <w:tc>
          <w:tcPr>
            <w:tcW w:w="270" w:type="dxa"/>
          </w:tcPr>
          <w:p w14:paraId="39815395" w14:textId="77777777" w:rsidR="00AC4AF4" w:rsidRPr="0051236B" w:rsidRDefault="00AC4AF4" w:rsidP="00AC4AF4">
            <w:pPr>
              <w:pStyle w:val="acctfourfigures"/>
              <w:spacing w:line="240" w:lineRule="atLeast"/>
              <w:ind w:left="-43" w:right="-86"/>
              <w:rPr>
                <w:szCs w:val="22"/>
              </w:rPr>
            </w:pPr>
          </w:p>
        </w:tc>
        <w:tc>
          <w:tcPr>
            <w:tcW w:w="1170" w:type="dxa"/>
          </w:tcPr>
          <w:p w14:paraId="42D94F78" w14:textId="77777777" w:rsidR="00AC4AF4" w:rsidRPr="00B2094E" w:rsidRDefault="00AC4AF4" w:rsidP="00AC4AF4">
            <w:pPr>
              <w:pStyle w:val="acctfourfigures"/>
              <w:tabs>
                <w:tab w:val="clear" w:pos="765"/>
                <w:tab w:val="decimal" w:pos="943"/>
              </w:tabs>
              <w:spacing w:line="240" w:lineRule="atLeast"/>
              <w:ind w:left="-43" w:right="-86"/>
              <w:rPr>
                <w:rFonts w:cstheme="minorBidi"/>
                <w:szCs w:val="22"/>
                <w:lang w:val="en-US" w:bidi="th-TH"/>
              </w:rPr>
            </w:pPr>
          </w:p>
          <w:p w14:paraId="25CA9074" w14:textId="77777777" w:rsidR="00AC4AF4" w:rsidRPr="00B2094E" w:rsidRDefault="00AC4AF4" w:rsidP="00AC4AF4">
            <w:pPr>
              <w:pStyle w:val="acctfourfigures"/>
              <w:tabs>
                <w:tab w:val="clear" w:pos="765"/>
                <w:tab w:val="decimal" w:pos="943"/>
              </w:tabs>
              <w:spacing w:line="240" w:lineRule="atLeast"/>
              <w:ind w:left="-43" w:right="-86"/>
              <w:rPr>
                <w:rFonts w:cstheme="minorBidi"/>
                <w:szCs w:val="22"/>
                <w:lang w:val="en-US" w:bidi="th-TH"/>
              </w:rPr>
            </w:pPr>
          </w:p>
          <w:p w14:paraId="31703D24" w14:textId="31E06BC7" w:rsidR="00AC4AF4" w:rsidRPr="00B2094E" w:rsidRDefault="003760EE" w:rsidP="00AC4AF4">
            <w:pPr>
              <w:pStyle w:val="acctfourfigures"/>
              <w:tabs>
                <w:tab w:val="clear" w:pos="765"/>
                <w:tab w:val="decimal" w:pos="880"/>
              </w:tabs>
              <w:spacing w:line="240" w:lineRule="atLeast"/>
              <w:ind w:left="-43" w:right="-86"/>
              <w:rPr>
                <w:szCs w:val="22"/>
              </w:rPr>
            </w:pPr>
            <w:r>
              <w:rPr>
                <w:rFonts w:cs="Angsana New"/>
                <w:szCs w:val="28"/>
                <w:lang w:val="en-US" w:bidi="th-TH"/>
              </w:rPr>
              <w:t>(</w:t>
            </w:r>
            <w:r w:rsidR="00AC4AF4" w:rsidRPr="00B2094E">
              <w:rPr>
                <w:rFonts w:cs="Angsana New"/>
                <w:szCs w:val="28"/>
                <w:lang w:val="en-US" w:bidi="th-TH"/>
              </w:rPr>
              <w:t>63,952</w:t>
            </w:r>
            <w:r>
              <w:rPr>
                <w:rFonts w:cs="Angsana New"/>
                <w:szCs w:val="28"/>
                <w:lang w:val="en-US" w:bidi="th-TH"/>
              </w:rPr>
              <w:t>)</w:t>
            </w:r>
          </w:p>
        </w:tc>
        <w:tc>
          <w:tcPr>
            <w:tcW w:w="270" w:type="dxa"/>
          </w:tcPr>
          <w:p w14:paraId="39E668E4" w14:textId="77777777" w:rsidR="00AC4AF4" w:rsidRPr="00B2094E" w:rsidRDefault="00AC4AF4" w:rsidP="00AC4AF4">
            <w:pPr>
              <w:pStyle w:val="acctfourfigures"/>
              <w:spacing w:line="240" w:lineRule="atLeast"/>
              <w:ind w:left="-43" w:right="-86"/>
              <w:rPr>
                <w:szCs w:val="22"/>
              </w:rPr>
            </w:pPr>
          </w:p>
        </w:tc>
        <w:tc>
          <w:tcPr>
            <w:tcW w:w="1026" w:type="dxa"/>
            <w:gridSpan w:val="2"/>
          </w:tcPr>
          <w:p w14:paraId="561B2377" w14:textId="77777777" w:rsidR="00AC4AF4" w:rsidRPr="00B2094E" w:rsidRDefault="00AC4AF4" w:rsidP="00AC4AF4">
            <w:pPr>
              <w:tabs>
                <w:tab w:val="decimal" w:pos="706"/>
              </w:tabs>
              <w:jc w:val="right"/>
              <w:rPr>
                <w:rFonts w:ascii="Times New Roman" w:hAnsi="Times New Roman" w:cstheme="minorBidi"/>
                <w:sz w:val="22"/>
                <w:szCs w:val="22"/>
              </w:rPr>
            </w:pPr>
          </w:p>
          <w:p w14:paraId="6A2C5ECD" w14:textId="77777777" w:rsidR="00AC4AF4" w:rsidRPr="00B2094E" w:rsidRDefault="00AC4AF4" w:rsidP="00AC4AF4">
            <w:pPr>
              <w:tabs>
                <w:tab w:val="decimal" w:pos="706"/>
              </w:tabs>
              <w:jc w:val="right"/>
              <w:rPr>
                <w:rFonts w:ascii="Times New Roman" w:hAnsi="Times New Roman" w:cstheme="minorBidi"/>
                <w:sz w:val="22"/>
                <w:szCs w:val="22"/>
              </w:rPr>
            </w:pPr>
          </w:p>
          <w:p w14:paraId="5752D25C" w14:textId="76995457" w:rsidR="00AC4AF4" w:rsidRPr="00B2094E" w:rsidRDefault="003760EE" w:rsidP="00AC4AF4">
            <w:pPr>
              <w:pStyle w:val="acctfourfigures"/>
              <w:spacing w:line="240" w:lineRule="atLeast"/>
              <w:ind w:right="-86"/>
              <w:rPr>
                <w:szCs w:val="22"/>
              </w:rPr>
            </w:pPr>
            <w:r>
              <w:rPr>
                <w:szCs w:val="22"/>
              </w:rPr>
              <w:t>(</w:t>
            </w:r>
            <w:r w:rsidR="00AC4AF4" w:rsidRPr="00B2094E">
              <w:rPr>
                <w:szCs w:val="22"/>
                <w:cs/>
              </w:rPr>
              <w:t>9</w:t>
            </w:r>
            <w:r w:rsidR="00AC4AF4" w:rsidRPr="00B2094E">
              <w:rPr>
                <w:szCs w:val="22"/>
              </w:rPr>
              <w:t>9,897</w:t>
            </w:r>
            <w:r>
              <w:rPr>
                <w:szCs w:val="22"/>
              </w:rPr>
              <w:t>)</w:t>
            </w:r>
          </w:p>
        </w:tc>
        <w:tc>
          <w:tcPr>
            <w:tcW w:w="238" w:type="dxa"/>
            <w:gridSpan w:val="2"/>
          </w:tcPr>
          <w:p w14:paraId="1F5D03F7" w14:textId="77777777" w:rsidR="00AC4AF4" w:rsidRPr="00B2094E" w:rsidRDefault="00AC4AF4" w:rsidP="00AC4AF4">
            <w:pPr>
              <w:pStyle w:val="acctfourfigures"/>
              <w:spacing w:line="240" w:lineRule="atLeast"/>
              <w:ind w:left="-43" w:right="-86"/>
              <w:rPr>
                <w:szCs w:val="22"/>
              </w:rPr>
            </w:pPr>
          </w:p>
        </w:tc>
        <w:tc>
          <w:tcPr>
            <w:tcW w:w="840" w:type="dxa"/>
            <w:gridSpan w:val="2"/>
          </w:tcPr>
          <w:p w14:paraId="51B4E648" w14:textId="77777777" w:rsidR="00AC4AF4" w:rsidRPr="00B2094E" w:rsidRDefault="00AC4AF4" w:rsidP="00AC4AF4">
            <w:pPr>
              <w:pStyle w:val="acctfourfigures"/>
              <w:tabs>
                <w:tab w:val="clear" w:pos="765"/>
                <w:tab w:val="decimal" w:pos="375"/>
              </w:tabs>
              <w:spacing w:line="240" w:lineRule="atLeast"/>
              <w:ind w:left="-43" w:right="-86"/>
              <w:rPr>
                <w:rFonts w:cstheme="minorBidi"/>
                <w:szCs w:val="28"/>
                <w:lang w:bidi="th-TH"/>
              </w:rPr>
            </w:pPr>
          </w:p>
          <w:p w14:paraId="23F3469A" w14:textId="77777777" w:rsidR="00AC4AF4" w:rsidRPr="00B2094E" w:rsidRDefault="00AC4AF4" w:rsidP="00AC4AF4">
            <w:pPr>
              <w:pStyle w:val="acctfourfigures"/>
              <w:tabs>
                <w:tab w:val="clear" w:pos="765"/>
                <w:tab w:val="decimal" w:pos="375"/>
              </w:tabs>
              <w:spacing w:line="240" w:lineRule="atLeast"/>
              <w:ind w:left="-43" w:right="-86"/>
              <w:rPr>
                <w:rFonts w:cstheme="minorBidi"/>
                <w:szCs w:val="28"/>
                <w:lang w:bidi="th-TH"/>
              </w:rPr>
            </w:pPr>
          </w:p>
          <w:p w14:paraId="4E6DEDD3" w14:textId="46E851BE" w:rsidR="00AC4AF4" w:rsidRPr="00B2094E" w:rsidRDefault="00AC4AF4" w:rsidP="00AC4AF4">
            <w:pPr>
              <w:pStyle w:val="acctfourfigures"/>
              <w:tabs>
                <w:tab w:val="clear" w:pos="765"/>
                <w:tab w:val="decimal" w:pos="375"/>
              </w:tabs>
              <w:spacing w:line="240" w:lineRule="atLeast"/>
              <w:ind w:left="-43" w:right="-86"/>
              <w:rPr>
                <w:szCs w:val="22"/>
              </w:rPr>
            </w:pPr>
            <w:r w:rsidRPr="00B2094E">
              <w:rPr>
                <w:szCs w:val="22"/>
              </w:rPr>
              <w:t>-</w:t>
            </w:r>
          </w:p>
        </w:tc>
        <w:tc>
          <w:tcPr>
            <w:tcW w:w="263" w:type="dxa"/>
            <w:gridSpan w:val="2"/>
          </w:tcPr>
          <w:p w14:paraId="6A49A259" w14:textId="77777777" w:rsidR="00AC4AF4" w:rsidRPr="003807A8" w:rsidRDefault="00AC4AF4" w:rsidP="00AC4AF4">
            <w:pPr>
              <w:pStyle w:val="acctfourfigures"/>
              <w:tabs>
                <w:tab w:val="decimal" w:pos="850"/>
              </w:tabs>
              <w:ind w:right="-86"/>
              <w:rPr>
                <w:szCs w:val="22"/>
                <w:highlight w:val="yellow"/>
                <w:lang w:val="en-US"/>
              </w:rPr>
            </w:pPr>
          </w:p>
        </w:tc>
        <w:tc>
          <w:tcPr>
            <w:tcW w:w="1143" w:type="dxa"/>
          </w:tcPr>
          <w:p w14:paraId="3D239558" w14:textId="77777777" w:rsidR="00AC4AF4" w:rsidRDefault="00AC4AF4" w:rsidP="00AC4AF4">
            <w:pPr>
              <w:pStyle w:val="acctfourfigures"/>
              <w:tabs>
                <w:tab w:val="clear" w:pos="765"/>
                <w:tab w:val="decimal" w:pos="950"/>
              </w:tabs>
              <w:spacing w:line="240" w:lineRule="atLeast"/>
              <w:ind w:left="-43" w:right="-86"/>
              <w:rPr>
                <w:rFonts w:cstheme="minorBidi"/>
                <w:szCs w:val="28"/>
                <w:lang w:bidi="th-TH"/>
              </w:rPr>
            </w:pPr>
          </w:p>
          <w:p w14:paraId="1925135C" w14:textId="77777777" w:rsidR="00AC4AF4" w:rsidRDefault="00AC4AF4" w:rsidP="00AC4AF4">
            <w:pPr>
              <w:pStyle w:val="acctfourfigures"/>
              <w:tabs>
                <w:tab w:val="clear" w:pos="765"/>
                <w:tab w:val="decimal" w:pos="950"/>
              </w:tabs>
              <w:spacing w:line="240" w:lineRule="atLeast"/>
              <w:ind w:left="-43" w:right="-86"/>
              <w:rPr>
                <w:rFonts w:cstheme="minorBidi"/>
                <w:szCs w:val="28"/>
                <w:lang w:bidi="th-TH"/>
              </w:rPr>
            </w:pPr>
          </w:p>
          <w:p w14:paraId="25E62359" w14:textId="3EC4C148" w:rsidR="00AC4AF4" w:rsidRPr="003807A8" w:rsidRDefault="003760EE" w:rsidP="00AC4AF4">
            <w:pPr>
              <w:pStyle w:val="acctfourfigures"/>
              <w:tabs>
                <w:tab w:val="clear" w:pos="765"/>
                <w:tab w:val="decimal" w:pos="930"/>
              </w:tabs>
              <w:spacing w:line="240" w:lineRule="atLeast"/>
              <w:ind w:left="-43" w:right="-86"/>
              <w:rPr>
                <w:szCs w:val="22"/>
                <w:highlight w:val="yellow"/>
                <w:lang w:val="en-US"/>
              </w:rPr>
            </w:pPr>
            <w:r>
              <w:rPr>
                <w:szCs w:val="22"/>
              </w:rPr>
              <w:t>(</w:t>
            </w:r>
            <w:r w:rsidR="00AC4AF4" w:rsidRPr="009603D1">
              <w:rPr>
                <w:szCs w:val="22"/>
              </w:rPr>
              <w:t>1</w:t>
            </w:r>
            <w:r w:rsidR="00AC4AF4">
              <w:rPr>
                <w:szCs w:val="22"/>
              </w:rPr>
              <w:t>63,849</w:t>
            </w:r>
            <w:r>
              <w:rPr>
                <w:szCs w:val="22"/>
              </w:rPr>
              <w:t>)</w:t>
            </w:r>
          </w:p>
        </w:tc>
      </w:tr>
      <w:tr w:rsidR="00D55558" w:rsidRPr="00B864F0" w14:paraId="7A141281" w14:textId="77777777" w:rsidTr="00223A47">
        <w:trPr>
          <w:trHeight w:val="254"/>
        </w:trPr>
        <w:tc>
          <w:tcPr>
            <w:tcW w:w="2196" w:type="dxa"/>
            <w:vAlign w:val="bottom"/>
          </w:tcPr>
          <w:p w14:paraId="62AAB1D4" w14:textId="77777777" w:rsidR="00D55558" w:rsidRPr="002F15E4" w:rsidRDefault="00D55558" w:rsidP="00D55558">
            <w:pPr>
              <w:spacing w:line="240" w:lineRule="exact"/>
              <w:ind w:left="73" w:right="-24" w:hanging="73"/>
              <w:rPr>
                <w:rFonts w:ascii="Times New Roman" w:hAnsi="Times New Roman" w:cs="Times New Roman"/>
                <w:sz w:val="21"/>
                <w:szCs w:val="21"/>
              </w:rPr>
            </w:pPr>
            <w:r w:rsidRPr="0019389B">
              <w:rPr>
                <w:rFonts w:ascii="Times New Roman" w:hAnsi="Times New Roman" w:cs="Times New Roman"/>
                <w:sz w:val="22"/>
                <w:szCs w:val="22"/>
              </w:rPr>
              <w:t>Lease liabilities</w:t>
            </w:r>
            <w:r w:rsidRPr="002F15E4">
              <w:rPr>
                <w:rFonts w:ascii="Times New Roman" w:hAnsi="Times New Roman" w:cs="Times New Roman"/>
                <w:sz w:val="21"/>
                <w:szCs w:val="21"/>
              </w:rPr>
              <w:t xml:space="preserve"> </w:t>
            </w:r>
          </w:p>
        </w:tc>
        <w:tc>
          <w:tcPr>
            <w:tcW w:w="1044" w:type="dxa"/>
          </w:tcPr>
          <w:p w14:paraId="49750EEC" w14:textId="367A7D71" w:rsidR="00D55558" w:rsidRPr="0064696F" w:rsidRDefault="002E444F" w:rsidP="00D55558">
            <w:pPr>
              <w:pStyle w:val="acctfourfigures"/>
              <w:tabs>
                <w:tab w:val="clear" w:pos="765"/>
                <w:tab w:val="decimal" w:pos="850"/>
              </w:tabs>
              <w:spacing w:line="240" w:lineRule="atLeast"/>
              <w:ind w:left="-43" w:right="-86"/>
            </w:pPr>
            <w:r w:rsidRPr="002E444F">
              <w:t>27,109</w:t>
            </w:r>
          </w:p>
        </w:tc>
        <w:tc>
          <w:tcPr>
            <w:tcW w:w="270" w:type="dxa"/>
          </w:tcPr>
          <w:p w14:paraId="2ACA45B5" w14:textId="77777777" w:rsidR="00D55558" w:rsidRPr="002F15E4" w:rsidRDefault="00D55558" w:rsidP="00D5555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2CE0FFA8" w14:textId="3413BBE6" w:rsidR="00D55558" w:rsidRPr="002F15E4" w:rsidRDefault="00140D9B" w:rsidP="00D55558">
            <w:pPr>
              <w:pStyle w:val="acctfourfigures"/>
              <w:tabs>
                <w:tab w:val="clear" w:pos="765"/>
                <w:tab w:val="decimal" w:pos="525"/>
              </w:tabs>
              <w:spacing w:line="240" w:lineRule="atLeast"/>
              <w:ind w:left="-43" w:right="-86"/>
              <w:rPr>
                <w:szCs w:val="22"/>
              </w:rPr>
            </w:pPr>
            <w:r>
              <w:rPr>
                <w:szCs w:val="22"/>
              </w:rPr>
              <w:t>-</w:t>
            </w:r>
          </w:p>
        </w:tc>
        <w:tc>
          <w:tcPr>
            <w:tcW w:w="270" w:type="dxa"/>
          </w:tcPr>
          <w:p w14:paraId="4EBC8DC6" w14:textId="77777777" w:rsidR="00D55558" w:rsidRPr="00E058A0" w:rsidRDefault="00D55558" w:rsidP="00D55558">
            <w:pPr>
              <w:pStyle w:val="acctfourfigures"/>
              <w:spacing w:line="240" w:lineRule="atLeast"/>
              <w:ind w:right="-86"/>
            </w:pPr>
          </w:p>
        </w:tc>
        <w:tc>
          <w:tcPr>
            <w:tcW w:w="1170" w:type="dxa"/>
          </w:tcPr>
          <w:p w14:paraId="3297B22F" w14:textId="7A817DB6" w:rsidR="00D55558" w:rsidRPr="00E058A0" w:rsidRDefault="003760EE" w:rsidP="00D55558">
            <w:pPr>
              <w:pStyle w:val="acctfourfigures"/>
              <w:tabs>
                <w:tab w:val="clear" w:pos="765"/>
              </w:tabs>
              <w:spacing w:line="240" w:lineRule="atLeast"/>
              <w:ind w:right="-290"/>
              <w:jc w:val="center"/>
            </w:pPr>
            <w:r>
              <w:t>(</w:t>
            </w:r>
            <w:r w:rsidR="00B12048" w:rsidRPr="00B12048">
              <w:t>9,383</w:t>
            </w:r>
            <w:r>
              <w:t>)</w:t>
            </w:r>
          </w:p>
        </w:tc>
        <w:tc>
          <w:tcPr>
            <w:tcW w:w="270" w:type="dxa"/>
          </w:tcPr>
          <w:p w14:paraId="009B72F8" w14:textId="77777777" w:rsidR="00D55558" w:rsidRPr="00043B39" w:rsidRDefault="00D55558" w:rsidP="00D55558">
            <w:pPr>
              <w:pStyle w:val="acctfourfigures"/>
              <w:spacing w:line="240" w:lineRule="atLeast"/>
              <w:ind w:left="-43" w:right="-86"/>
              <w:rPr>
                <w:szCs w:val="22"/>
              </w:rPr>
            </w:pPr>
          </w:p>
        </w:tc>
        <w:tc>
          <w:tcPr>
            <w:tcW w:w="1026" w:type="dxa"/>
            <w:gridSpan w:val="2"/>
          </w:tcPr>
          <w:p w14:paraId="669648EB" w14:textId="001562E7" w:rsidR="00D55558" w:rsidRPr="00043B39" w:rsidRDefault="003760EE" w:rsidP="00D55558">
            <w:pPr>
              <w:pStyle w:val="acctfourfigures"/>
              <w:spacing w:line="240" w:lineRule="atLeast"/>
              <w:ind w:right="-86"/>
              <w:rPr>
                <w:szCs w:val="22"/>
              </w:rPr>
            </w:pPr>
            <w:r>
              <w:rPr>
                <w:szCs w:val="22"/>
              </w:rPr>
              <w:t>(</w:t>
            </w:r>
            <w:r w:rsidR="00852C74" w:rsidRPr="00852C74">
              <w:rPr>
                <w:szCs w:val="22"/>
              </w:rPr>
              <w:t>16,629</w:t>
            </w:r>
            <w:r>
              <w:rPr>
                <w:szCs w:val="22"/>
              </w:rPr>
              <w:t>)</w:t>
            </w:r>
          </w:p>
        </w:tc>
        <w:tc>
          <w:tcPr>
            <w:tcW w:w="238" w:type="dxa"/>
            <w:gridSpan w:val="2"/>
          </w:tcPr>
          <w:p w14:paraId="2E783B63" w14:textId="77777777" w:rsidR="00D55558" w:rsidRPr="00043B39" w:rsidRDefault="00D55558" w:rsidP="00D55558">
            <w:pPr>
              <w:pStyle w:val="acctfourfigures"/>
              <w:spacing w:line="240" w:lineRule="atLeast"/>
              <w:ind w:left="-43" w:right="-86"/>
              <w:rPr>
                <w:szCs w:val="22"/>
              </w:rPr>
            </w:pPr>
          </w:p>
        </w:tc>
        <w:tc>
          <w:tcPr>
            <w:tcW w:w="840" w:type="dxa"/>
            <w:gridSpan w:val="2"/>
          </w:tcPr>
          <w:p w14:paraId="558B0600" w14:textId="24B6307D" w:rsidR="00D55558" w:rsidRPr="00043B39" w:rsidRDefault="003760EE" w:rsidP="00D55558">
            <w:pPr>
              <w:pStyle w:val="acctfourfigures"/>
              <w:tabs>
                <w:tab w:val="clear" w:pos="765"/>
                <w:tab w:val="decimal" w:pos="630"/>
              </w:tabs>
              <w:spacing w:line="240" w:lineRule="atLeast"/>
              <w:ind w:left="-43" w:right="-86"/>
              <w:rPr>
                <w:szCs w:val="22"/>
              </w:rPr>
            </w:pPr>
            <w:r>
              <w:rPr>
                <w:szCs w:val="22"/>
              </w:rPr>
              <w:t>(</w:t>
            </w:r>
            <w:r w:rsidR="007553A8" w:rsidRPr="007553A8">
              <w:rPr>
                <w:szCs w:val="22"/>
              </w:rPr>
              <w:t>5,773</w:t>
            </w:r>
            <w:r>
              <w:rPr>
                <w:szCs w:val="22"/>
              </w:rPr>
              <w:t>)</w:t>
            </w:r>
          </w:p>
        </w:tc>
        <w:tc>
          <w:tcPr>
            <w:tcW w:w="263" w:type="dxa"/>
            <w:gridSpan w:val="2"/>
          </w:tcPr>
          <w:p w14:paraId="51722150" w14:textId="77777777" w:rsidR="00D55558" w:rsidRPr="0058742C" w:rsidRDefault="00D55558" w:rsidP="00D55558">
            <w:pPr>
              <w:pStyle w:val="acctfourfigures"/>
              <w:tabs>
                <w:tab w:val="decimal" w:pos="850"/>
              </w:tabs>
              <w:ind w:right="-86"/>
              <w:rPr>
                <w:szCs w:val="22"/>
                <w:lang w:val="en-US"/>
              </w:rPr>
            </w:pPr>
          </w:p>
        </w:tc>
        <w:tc>
          <w:tcPr>
            <w:tcW w:w="1143" w:type="dxa"/>
          </w:tcPr>
          <w:p w14:paraId="2274E8CF" w14:textId="7FCB5E9B" w:rsidR="00D55558" w:rsidRPr="00FA62D4" w:rsidRDefault="003760EE" w:rsidP="00827034">
            <w:pPr>
              <w:pStyle w:val="acctfourfigures"/>
              <w:tabs>
                <w:tab w:val="clear" w:pos="765"/>
                <w:tab w:val="decimal" w:pos="930"/>
              </w:tabs>
              <w:spacing w:line="240" w:lineRule="atLeast"/>
              <w:ind w:right="-86"/>
              <w:rPr>
                <w:szCs w:val="22"/>
                <w:lang w:val="en-US"/>
              </w:rPr>
            </w:pPr>
            <w:r>
              <w:rPr>
                <w:szCs w:val="22"/>
                <w:lang w:val="en-US"/>
              </w:rPr>
              <w:t>(</w:t>
            </w:r>
            <w:r w:rsidR="0089659B" w:rsidRPr="0089659B">
              <w:rPr>
                <w:szCs w:val="22"/>
                <w:lang w:val="en-US"/>
              </w:rPr>
              <w:t>31,785</w:t>
            </w:r>
            <w:r>
              <w:rPr>
                <w:szCs w:val="22"/>
                <w:lang w:val="en-US"/>
              </w:rPr>
              <w:t>)</w:t>
            </w:r>
          </w:p>
        </w:tc>
      </w:tr>
      <w:tr w:rsidR="003C3B09" w:rsidRPr="00B864F0" w14:paraId="43B6694B" w14:textId="77777777" w:rsidTr="00223A47">
        <w:tc>
          <w:tcPr>
            <w:tcW w:w="2196" w:type="dxa"/>
          </w:tcPr>
          <w:p w14:paraId="6F16DFBD" w14:textId="77777777" w:rsidR="003C3B09" w:rsidRPr="00B864F0" w:rsidRDefault="003C3B09" w:rsidP="003C3B09">
            <w:pPr>
              <w:spacing w:line="240" w:lineRule="exact"/>
              <w:ind w:left="73" w:right="-24" w:hanging="73"/>
              <w:rPr>
                <w:rFonts w:ascii="Times New Roman" w:hAnsi="Times New Roman" w:cs="Times New Roman"/>
                <w:sz w:val="21"/>
                <w:szCs w:val="21"/>
              </w:rPr>
            </w:pPr>
          </w:p>
        </w:tc>
        <w:tc>
          <w:tcPr>
            <w:tcW w:w="1044" w:type="dxa"/>
            <w:tcBorders>
              <w:top w:val="single" w:sz="4" w:space="0" w:color="auto"/>
              <w:bottom w:val="double" w:sz="4" w:space="0" w:color="auto"/>
            </w:tcBorders>
          </w:tcPr>
          <w:p w14:paraId="5B923FAF" w14:textId="5E5A2091" w:rsidR="003C3B09" w:rsidRPr="009431EC" w:rsidRDefault="003C3B09" w:rsidP="003C3B09">
            <w:pPr>
              <w:pStyle w:val="acctfourfigures"/>
              <w:tabs>
                <w:tab w:val="clear" w:pos="765"/>
                <w:tab w:val="decimal" w:pos="850"/>
              </w:tabs>
              <w:spacing w:line="240" w:lineRule="atLeast"/>
              <w:ind w:left="-43" w:right="-86"/>
              <w:rPr>
                <w:b/>
                <w:bCs/>
                <w:szCs w:val="22"/>
              </w:rPr>
            </w:pPr>
            <w:r w:rsidRPr="00F7252F">
              <w:rPr>
                <w:b/>
                <w:bCs/>
                <w:szCs w:val="22"/>
              </w:rPr>
              <w:t>968,201</w:t>
            </w:r>
          </w:p>
        </w:tc>
        <w:tc>
          <w:tcPr>
            <w:tcW w:w="270" w:type="dxa"/>
          </w:tcPr>
          <w:p w14:paraId="14A1F751" w14:textId="77777777" w:rsidR="003C3B09" w:rsidRPr="009431EC" w:rsidRDefault="003C3B09" w:rsidP="003C3B09">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lang w:val="en-GB" w:bidi="ar-SA"/>
              </w:rPr>
            </w:pPr>
          </w:p>
        </w:tc>
        <w:tc>
          <w:tcPr>
            <w:tcW w:w="1080" w:type="dxa"/>
            <w:tcBorders>
              <w:top w:val="single" w:sz="4" w:space="0" w:color="auto"/>
              <w:bottom w:val="double" w:sz="4" w:space="0" w:color="auto"/>
            </w:tcBorders>
          </w:tcPr>
          <w:p w14:paraId="249990A1" w14:textId="45B44D24" w:rsidR="003C3B09" w:rsidRPr="009431EC" w:rsidRDefault="003760EE" w:rsidP="003C3B09">
            <w:pPr>
              <w:pStyle w:val="acctfourfigures"/>
              <w:tabs>
                <w:tab w:val="clear" w:pos="765"/>
                <w:tab w:val="decimal" w:pos="855"/>
              </w:tabs>
              <w:spacing w:line="240" w:lineRule="atLeast"/>
              <w:ind w:left="-43" w:right="-86"/>
              <w:rPr>
                <w:b/>
                <w:bCs/>
                <w:sz w:val="21"/>
                <w:szCs w:val="21"/>
              </w:rPr>
            </w:pPr>
            <w:r>
              <w:rPr>
                <w:b/>
                <w:bCs/>
                <w:sz w:val="21"/>
                <w:szCs w:val="21"/>
              </w:rPr>
              <w:t>(</w:t>
            </w:r>
            <w:r w:rsidR="003C3B09" w:rsidRPr="00BB04C2">
              <w:rPr>
                <w:b/>
                <w:bCs/>
                <w:sz w:val="21"/>
                <w:szCs w:val="21"/>
              </w:rPr>
              <w:t>699,390</w:t>
            </w:r>
            <w:r>
              <w:rPr>
                <w:b/>
                <w:bCs/>
                <w:sz w:val="21"/>
                <w:szCs w:val="21"/>
              </w:rPr>
              <w:t>)</w:t>
            </w:r>
          </w:p>
        </w:tc>
        <w:tc>
          <w:tcPr>
            <w:tcW w:w="270" w:type="dxa"/>
          </w:tcPr>
          <w:p w14:paraId="324E3ECA" w14:textId="77777777" w:rsidR="003C3B09" w:rsidRPr="009431EC" w:rsidRDefault="003C3B09" w:rsidP="003C3B09">
            <w:pPr>
              <w:pStyle w:val="acctfourfigures"/>
              <w:spacing w:line="240" w:lineRule="atLeast"/>
              <w:ind w:right="-86"/>
              <w:rPr>
                <w:b/>
                <w:bCs/>
              </w:rPr>
            </w:pPr>
          </w:p>
        </w:tc>
        <w:tc>
          <w:tcPr>
            <w:tcW w:w="1170" w:type="dxa"/>
            <w:tcBorders>
              <w:top w:val="single" w:sz="4" w:space="0" w:color="auto"/>
              <w:bottom w:val="double" w:sz="4" w:space="0" w:color="auto"/>
            </w:tcBorders>
          </w:tcPr>
          <w:p w14:paraId="7ECB9E1A" w14:textId="4AE7C4B0" w:rsidR="003C3B09" w:rsidRPr="009431EC" w:rsidRDefault="003C3B09" w:rsidP="003C3B09">
            <w:pPr>
              <w:pStyle w:val="acctfourfigures"/>
              <w:tabs>
                <w:tab w:val="clear" w:pos="765"/>
                <w:tab w:val="decimal" w:pos="880"/>
              </w:tabs>
              <w:spacing w:line="240" w:lineRule="atLeast"/>
              <w:ind w:left="-43" w:right="-86"/>
              <w:rPr>
                <w:b/>
                <w:bCs/>
              </w:rPr>
            </w:pPr>
            <w:r w:rsidRPr="007E5EC3">
              <w:rPr>
                <w:b/>
                <w:bCs/>
                <w:szCs w:val="22"/>
              </w:rPr>
              <w:t>1</w:t>
            </w:r>
            <w:r>
              <w:rPr>
                <w:b/>
                <w:bCs/>
                <w:szCs w:val="22"/>
              </w:rPr>
              <w:t>60,887</w:t>
            </w:r>
          </w:p>
        </w:tc>
        <w:tc>
          <w:tcPr>
            <w:tcW w:w="270" w:type="dxa"/>
          </w:tcPr>
          <w:p w14:paraId="647D39AA" w14:textId="77777777" w:rsidR="003C3B09" w:rsidRPr="009431EC" w:rsidRDefault="003C3B09" w:rsidP="003C3B09">
            <w:pPr>
              <w:pStyle w:val="acctfourfigures"/>
              <w:spacing w:line="240" w:lineRule="atLeast"/>
              <w:ind w:left="-43" w:right="-86"/>
              <w:rPr>
                <w:b/>
                <w:bCs/>
                <w:sz w:val="21"/>
                <w:szCs w:val="21"/>
              </w:rPr>
            </w:pPr>
          </w:p>
        </w:tc>
        <w:tc>
          <w:tcPr>
            <w:tcW w:w="1026" w:type="dxa"/>
            <w:gridSpan w:val="2"/>
            <w:tcBorders>
              <w:top w:val="single" w:sz="4" w:space="0" w:color="auto"/>
              <w:bottom w:val="double" w:sz="4" w:space="0" w:color="auto"/>
            </w:tcBorders>
          </w:tcPr>
          <w:p w14:paraId="331A1017" w14:textId="723FA074" w:rsidR="003C3B09" w:rsidRPr="009431EC" w:rsidRDefault="003C3B09" w:rsidP="003C3B09">
            <w:pPr>
              <w:pStyle w:val="acctfourfigures"/>
              <w:spacing w:line="240" w:lineRule="atLeast"/>
              <w:ind w:left="-43" w:right="-86"/>
              <w:rPr>
                <w:b/>
                <w:bCs/>
                <w:sz w:val="21"/>
                <w:szCs w:val="21"/>
              </w:rPr>
            </w:pPr>
            <w:r w:rsidRPr="00ED39CF">
              <w:rPr>
                <w:b/>
                <w:bCs/>
                <w:szCs w:val="22"/>
              </w:rPr>
              <w:t>11</w:t>
            </w:r>
            <w:r>
              <w:rPr>
                <w:b/>
                <w:bCs/>
                <w:szCs w:val="22"/>
              </w:rPr>
              <w:t>6,526</w:t>
            </w:r>
          </w:p>
        </w:tc>
        <w:tc>
          <w:tcPr>
            <w:tcW w:w="238" w:type="dxa"/>
            <w:gridSpan w:val="2"/>
          </w:tcPr>
          <w:p w14:paraId="09E81A53" w14:textId="77777777" w:rsidR="003C3B09" w:rsidRPr="009431EC" w:rsidRDefault="003C3B09" w:rsidP="003C3B09">
            <w:pPr>
              <w:pStyle w:val="acctfourfigures"/>
              <w:spacing w:line="240" w:lineRule="atLeast"/>
              <w:ind w:left="-43" w:right="-86"/>
              <w:rPr>
                <w:b/>
                <w:bCs/>
                <w:sz w:val="21"/>
                <w:szCs w:val="21"/>
              </w:rPr>
            </w:pPr>
          </w:p>
        </w:tc>
        <w:tc>
          <w:tcPr>
            <w:tcW w:w="840" w:type="dxa"/>
            <w:gridSpan w:val="2"/>
            <w:tcBorders>
              <w:top w:val="single" w:sz="4" w:space="0" w:color="auto"/>
              <w:bottom w:val="double" w:sz="4" w:space="0" w:color="auto"/>
            </w:tcBorders>
          </w:tcPr>
          <w:p w14:paraId="28469F12" w14:textId="7DFC7F35" w:rsidR="003C3B09" w:rsidRPr="009431EC" w:rsidRDefault="003760EE" w:rsidP="003C3B09">
            <w:pPr>
              <w:pStyle w:val="acctfourfigures"/>
              <w:tabs>
                <w:tab w:val="clear" w:pos="765"/>
                <w:tab w:val="decimal" w:pos="630"/>
              </w:tabs>
              <w:spacing w:line="240" w:lineRule="atLeast"/>
              <w:ind w:left="-43" w:right="-86"/>
              <w:rPr>
                <w:b/>
                <w:bCs/>
                <w:sz w:val="21"/>
                <w:szCs w:val="21"/>
              </w:rPr>
            </w:pPr>
            <w:r>
              <w:rPr>
                <w:b/>
                <w:bCs/>
                <w:szCs w:val="22"/>
              </w:rPr>
              <w:t>(</w:t>
            </w:r>
            <w:r w:rsidR="003C3B09" w:rsidRPr="004D1A19">
              <w:rPr>
                <w:b/>
                <w:bCs/>
                <w:szCs w:val="22"/>
              </w:rPr>
              <w:t>5,773</w:t>
            </w:r>
            <w:r>
              <w:rPr>
                <w:b/>
                <w:bCs/>
                <w:szCs w:val="22"/>
              </w:rPr>
              <w:t>)</w:t>
            </w:r>
          </w:p>
        </w:tc>
        <w:tc>
          <w:tcPr>
            <w:tcW w:w="263" w:type="dxa"/>
            <w:gridSpan w:val="2"/>
          </w:tcPr>
          <w:p w14:paraId="385142DE" w14:textId="77777777" w:rsidR="003C3B09" w:rsidRPr="009431EC" w:rsidRDefault="003C3B09" w:rsidP="003C3B09">
            <w:pPr>
              <w:pStyle w:val="acctfourfigures"/>
              <w:spacing w:line="240" w:lineRule="atLeast"/>
              <w:ind w:left="-43" w:right="-86"/>
              <w:rPr>
                <w:b/>
                <w:bCs/>
                <w:sz w:val="21"/>
                <w:szCs w:val="21"/>
              </w:rPr>
            </w:pPr>
          </w:p>
        </w:tc>
        <w:tc>
          <w:tcPr>
            <w:tcW w:w="1143" w:type="dxa"/>
            <w:tcBorders>
              <w:top w:val="single" w:sz="4" w:space="0" w:color="auto"/>
              <w:bottom w:val="double" w:sz="4" w:space="0" w:color="auto"/>
            </w:tcBorders>
          </w:tcPr>
          <w:p w14:paraId="207F0383" w14:textId="7493B7C9" w:rsidR="003C3B09" w:rsidRPr="009431EC" w:rsidRDefault="003760EE" w:rsidP="003C3B09">
            <w:pPr>
              <w:pStyle w:val="acctfourfigures"/>
              <w:tabs>
                <w:tab w:val="clear" w:pos="765"/>
                <w:tab w:val="decimal" w:pos="930"/>
              </w:tabs>
              <w:spacing w:line="240" w:lineRule="atLeast"/>
              <w:ind w:left="-43" w:right="-86"/>
              <w:rPr>
                <w:rFonts w:cstheme="minorBidi"/>
                <w:b/>
                <w:bCs/>
                <w:sz w:val="21"/>
                <w:szCs w:val="21"/>
                <w:cs/>
                <w:lang w:val="en-US" w:bidi="th-TH"/>
              </w:rPr>
            </w:pPr>
            <w:r>
              <w:rPr>
                <w:b/>
                <w:bCs/>
                <w:szCs w:val="22"/>
              </w:rPr>
              <w:t>(</w:t>
            </w:r>
            <w:r w:rsidR="003C3B09" w:rsidRPr="00DD23AE">
              <w:rPr>
                <w:b/>
                <w:bCs/>
                <w:szCs w:val="22"/>
              </w:rPr>
              <w:t>9</w:t>
            </w:r>
            <w:r w:rsidR="003C3B09">
              <w:rPr>
                <w:b/>
                <w:bCs/>
                <w:szCs w:val="22"/>
              </w:rPr>
              <w:t>8</w:t>
            </w:r>
            <w:r w:rsidR="003C3B09" w:rsidRPr="00DD23AE">
              <w:rPr>
                <w:b/>
                <w:bCs/>
                <w:szCs w:val="22"/>
              </w:rPr>
              <w:t>2,</w:t>
            </w:r>
            <w:r w:rsidR="003C3B09">
              <w:rPr>
                <w:b/>
                <w:bCs/>
                <w:szCs w:val="22"/>
              </w:rPr>
              <w:t>5</w:t>
            </w:r>
            <w:r w:rsidR="00CB1B1F">
              <w:rPr>
                <w:b/>
                <w:bCs/>
                <w:szCs w:val="22"/>
              </w:rPr>
              <w:t>76</w:t>
            </w:r>
            <w:r>
              <w:rPr>
                <w:b/>
                <w:bCs/>
                <w:szCs w:val="22"/>
              </w:rPr>
              <w:t>)</w:t>
            </w:r>
          </w:p>
        </w:tc>
      </w:tr>
      <w:tr w:rsidR="00671F77" w:rsidRPr="00B864F0" w14:paraId="0894603C" w14:textId="77777777" w:rsidTr="00223A47">
        <w:tc>
          <w:tcPr>
            <w:tcW w:w="2196" w:type="dxa"/>
          </w:tcPr>
          <w:p w14:paraId="2D1B31EE" w14:textId="77777777" w:rsidR="00671F77" w:rsidRDefault="00671F77" w:rsidP="00671F77">
            <w:pPr>
              <w:spacing w:line="240" w:lineRule="exact"/>
              <w:ind w:left="73" w:right="-24" w:hanging="73"/>
              <w:rPr>
                <w:rFonts w:ascii="Times New Roman" w:hAnsi="Times New Roman" w:cs="Times New Roman"/>
                <w:b/>
                <w:bCs/>
                <w:i/>
                <w:iCs/>
                <w:sz w:val="21"/>
                <w:szCs w:val="21"/>
              </w:rPr>
            </w:pPr>
          </w:p>
        </w:tc>
        <w:tc>
          <w:tcPr>
            <w:tcW w:w="1044" w:type="dxa"/>
          </w:tcPr>
          <w:p w14:paraId="07573CB3" w14:textId="77777777" w:rsidR="00671F77" w:rsidRPr="0051236B" w:rsidRDefault="00671F77" w:rsidP="00671F77">
            <w:pPr>
              <w:pStyle w:val="acctfourfigures"/>
              <w:tabs>
                <w:tab w:val="clear" w:pos="765"/>
                <w:tab w:val="decimal" w:pos="960"/>
              </w:tabs>
              <w:spacing w:line="240" w:lineRule="atLeast"/>
              <w:ind w:left="-43" w:right="-86"/>
              <w:rPr>
                <w:szCs w:val="22"/>
              </w:rPr>
            </w:pPr>
          </w:p>
        </w:tc>
        <w:tc>
          <w:tcPr>
            <w:tcW w:w="270" w:type="dxa"/>
          </w:tcPr>
          <w:p w14:paraId="38C04C36"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1080" w:type="dxa"/>
          </w:tcPr>
          <w:p w14:paraId="44387B66" w14:textId="77777777" w:rsidR="00671F77" w:rsidRPr="0051236B" w:rsidRDefault="00671F77" w:rsidP="00671F77">
            <w:pPr>
              <w:pStyle w:val="acctfourfigures"/>
              <w:tabs>
                <w:tab w:val="clear" w:pos="765"/>
                <w:tab w:val="decimal" w:pos="855"/>
              </w:tabs>
              <w:spacing w:line="240" w:lineRule="atLeast"/>
              <w:ind w:left="-43" w:right="-86"/>
              <w:rPr>
                <w:szCs w:val="22"/>
              </w:rPr>
            </w:pPr>
          </w:p>
        </w:tc>
        <w:tc>
          <w:tcPr>
            <w:tcW w:w="270" w:type="dxa"/>
          </w:tcPr>
          <w:p w14:paraId="45E2D258"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1170" w:type="dxa"/>
          </w:tcPr>
          <w:p w14:paraId="29AC4F17"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270" w:type="dxa"/>
          </w:tcPr>
          <w:p w14:paraId="5262E605"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1026" w:type="dxa"/>
            <w:gridSpan w:val="2"/>
          </w:tcPr>
          <w:p w14:paraId="371F1E4A"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238" w:type="dxa"/>
            <w:gridSpan w:val="2"/>
          </w:tcPr>
          <w:p w14:paraId="3FD9D9DF"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840" w:type="dxa"/>
            <w:gridSpan w:val="2"/>
          </w:tcPr>
          <w:p w14:paraId="23880373"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263" w:type="dxa"/>
            <w:gridSpan w:val="2"/>
          </w:tcPr>
          <w:p w14:paraId="33F91889"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1143" w:type="dxa"/>
          </w:tcPr>
          <w:p w14:paraId="762F1DBA" w14:textId="77777777" w:rsidR="00671F77" w:rsidRPr="00B864F0" w:rsidRDefault="00671F77" w:rsidP="00671F77">
            <w:pPr>
              <w:tabs>
                <w:tab w:val="decimal" w:pos="706"/>
                <w:tab w:val="decimal" w:pos="795"/>
              </w:tabs>
              <w:spacing w:line="240" w:lineRule="exact"/>
              <w:rPr>
                <w:rFonts w:ascii="Times New Roman" w:hAnsi="Times New Roman" w:cs="Times New Roman"/>
                <w:b/>
                <w:bCs/>
                <w:sz w:val="21"/>
                <w:szCs w:val="21"/>
              </w:rPr>
            </w:pPr>
          </w:p>
        </w:tc>
      </w:tr>
      <w:tr w:rsidR="00671F77" w:rsidRPr="00B864F0" w14:paraId="3F8CC668" w14:textId="77777777" w:rsidTr="00223A47">
        <w:tc>
          <w:tcPr>
            <w:tcW w:w="2196" w:type="dxa"/>
          </w:tcPr>
          <w:p w14:paraId="1B99DA7B" w14:textId="102CF32F" w:rsidR="00671F77" w:rsidRPr="00B864F0" w:rsidRDefault="00671F77" w:rsidP="00671F77">
            <w:pPr>
              <w:spacing w:line="240" w:lineRule="exact"/>
              <w:ind w:left="74" w:right="-24" w:hanging="74"/>
              <w:rPr>
                <w:rFonts w:ascii="Times New Roman" w:hAnsi="Times New Roman" w:cs="Times New Roman"/>
                <w:b/>
                <w:bCs/>
                <w:i/>
                <w:iCs/>
                <w:sz w:val="21"/>
                <w:szCs w:val="21"/>
              </w:rPr>
            </w:pPr>
            <w:r w:rsidRPr="00B864F0">
              <w:rPr>
                <w:rFonts w:ascii="Times New Roman" w:hAnsi="Times New Roman" w:cs="Times New Roman"/>
                <w:b/>
                <w:bCs/>
                <w:i/>
                <w:iCs/>
                <w:sz w:val="21"/>
                <w:szCs w:val="21"/>
              </w:rPr>
              <w:t>Derivative financial</w:t>
            </w:r>
            <w:r>
              <w:rPr>
                <w:rFonts w:ascii="Times New Roman" w:hAnsi="Times New Roman" w:cs="Times New Roman"/>
                <w:b/>
                <w:bCs/>
                <w:i/>
                <w:iCs/>
                <w:sz w:val="21"/>
                <w:szCs w:val="21"/>
              </w:rPr>
              <w:t xml:space="preserve">                    </w:t>
            </w:r>
            <w:r w:rsidRPr="00B864F0">
              <w:rPr>
                <w:rFonts w:ascii="Times New Roman" w:hAnsi="Times New Roman" w:cs="Times New Roman"/>
                <w:b/>
                <w:bCs/>
                <w:i/>
                <w:iCs/>
                <w:sz w:val="21"/>
                <w:szCs w:val="21"/>
              </w:rPr>
              <w:t>liabilities</w:t>
            </w:r>
          </w:p>
        </w:tc>
        <w:tc>
          <w:tcPr>
            <w:tcW w:w="1044" w:type="dxa"/>
          </w:tcPr>
          <w:p w14:paraId="785F5F2C" w14:textId="77777777" w:rsidR="00671F77" w:rsidRPr="0051236B" w:rsidRDefault="00671F77" w:rsidP="00671F77">
            <w:pPr>
              <w:pStyle w:val="acctfourfigures"/>
              <w:tabs>
                <w:tab w:val="clear" w:pos="765"/>
                <w:tab w:val="decimal" w:pos="960"/>
              </w:tabs>
              <w:spacing w:line="240" w:lineRule="atLeast"/>
              <w:ind w:left="-43" w:right="-86"/>
              <w:rPr>
                <w:szCs w:val="22"/>
              </w:rPr>
            </w:pPr>
          </w:p>
        </w:tc>
        <w:tc>
          <w:tcPr>
            <w:tcW w:w="270" w:type="dxa"/>
          </w:tcPr>
          <w:p w14:paraId="7DD3078D"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1080" w:type="dxa"/>
          </w:tcPr>
          <w:p w14:paraId="23D5B412" w14:textId="77777777" w:rsidR="00671F77" w:rsidRPr="0051236B" w:rsidRDefault="00671F77" w:rsidP="00671F77">
            <w:pPr>
              <w:pStyle w:val="acctfourfigures"/>
              <w:tabs>
                <w:tab w:val="clear" w:pos="765"/>
                <w:tab w:val="decimal" w:pos="855"/>
              </w:tabs>
              <w:spacing w:line="240" w:lineRule="atLeast"/>
              <w:ind w:left="-43" w:right="-86"/>
              <w:rPr>
                <w:szCs w:val="22"/>
              </w:rPr>
            </w:pPr>
          </w:p>
        </w:tc>
        <w:tc>
          <w:tcPr>
            <w:tcW w:w="270" w:type="dxa"/>
          </w:tcPr>
          <w:p w14:paraId="5869D627"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1170" w:type="dxa"/>
          </w:tcPr>
          <w:p w14:paraId="6F49782C"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270" w:type="dxa"/>
          </w:tcPr>
          <w:p w14:paraId="7094204D"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1026" w:type="dxa"/>
            <w:gridSpan w:val="2"/>
          </w:tcPr>
          <w:p w14:paraId="7DA80E99"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238" w:type="dxa"/>
            <w:gridSpan w:val="2"/>
          </w:tcPr>
          <w:p w14:paraId="334501B0"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840" w:type="dxa"/>
            <w:gridSpan w:val="2"/>
          </w:tcPr>
          <w:p w14:paraId="795E8B62"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263" w:type="dxa"/>
            <w:gridSpan w:val="2"/>
          </w:tcPr>
          <w:p w14:paraId="3B16359F" w14:textId="77777777" w:rsidR="00671F77" w:rsidRPr="00B864F0" w:rsidRDefault="00671F77" w:rsidP="00671F77">
            <w:pPr>
              <w:tabs>
                <w:tab w:val="decimal" w:pos="706"/>
              </w:tabs>
              <w:spacing w:line="240" w:lineRule="exact"/>
              <w:rPr>
                <w:rFonts w:ascii="Times New Roman" w:hAnsi="Times New Roman" w:cs="Times New Roman"/>
                <w:b/>
                <w:bCs/>
                <w:sz w:val="21"/>
                <w:szCs w:val="21"/>
              </w:rPr>
            </w:pPr>
          </w:p>
        </w:tc>
        <w:tc>
          <w:tcPr>
            <w:tcW w:w="1143" w:type="dxa"/>
          </w:tcPr>
          <w:p w14:paraId="5E13FAE3" w14:textId="77777777" w:rsidR="00671F77" w:rsidRPr="00B864F0" w:rsidRDefault="00671F77" w:rsidP="00671F77">
            <w:pPr>
              <w:tabs>
                <w:tab w:val="decimal" w:pos="706"/>
                <w:tab w:val="decimal" w:pos="795"/>
              </w:tabs>
              <w:spacing w:line="240" w:lineRule="exact"/>
              <w:rPr>
                <w:rFonts w:ascii="Times New Roman" w:hAnsi="Times New Roman" w:cs="Times New Roman"/>
                <w:b/>
                <w:bCs/>
                <w:sz w:val="21"/>
                <w:szCs w:val="21"/>
              </w:rPr>
            </w:pPr>
          </w:p>
        </w:tc>
      </w:tr>
      <w:tr w:rsidR="003711D3" w:rsidRPr="00B864F0" w14:paraId="380B3082" w14:textId="77777777" w:rsidTr="00223A47">
        <w:tc>
          <w:tcPr>
            <w:tcW w:w="2196" w:type="dxa"/>
          </w:tcPr>
          <w:p w14:paraId="58A7809C" w14:textId="4174868B" w:rsidR="003711D3" w:rsidRPr="006244E1" w:rsidRDefault="003711D3" w:rsidP="003711D3">
            <w:pPr>
              <w:spacing w:line="240" w:lineRule="exact"/>
              <w:ind w:left="74" w:right="-24" w:hanging="74"/>
              <w:rPr>
                <w:rFonts w:ascii="Times New Roman" w:hAnsi="Times New Roman" w:cs="Times New Roman"/>
                <w:sz w:val="22"/>
                <w:szCs w:val="22"/>
              </w:rPr>
            </w:pPr>
            <w:r w:rsidRPr="006244E1">
              <w:rPr>
                <w:rFonts w:ascii="Times New Roman" w:hAnsi="Times New Roman" w:cs="Times New Roman"/>
                <w:sz w:val="22"/>
                <w:szCs w:val="22"/>
              </w:rPr>
              <w:t>Interest rate swap used for hedging</w:t>
            </w:r>
          </w:p>
        </w:tc>
        <w:tc>
          <w:tcPr>
            <w:tcW w:w="1044" w:type="dxa"/>
          </w:tcPr>
          <w:p w14:paraId="3D5545FF" w14:textId="77777777" w:rsidR="00EB5241" w:rsidRDefault="00EB5241" w:rsidP="003711D3">
            <w:pPr>
              <w:pStyle w:val="acctfourfigures"/>
              <w:tabs>
                <w:tab w:val="clear" w:pos="765"/>
                <w:tab w:val="decimal" w:pos="850"/>
              </w:tabs>
              <w:spacing w:line="240" w:lineRule="atLeast"/>
              <w:ind w:left="-43" w:right="-86"/>
              <w:rPr>
                <w:rFonts w:cstheme="minorBidi"/>
                <w:szCs w:val="22"/>
                <w:lang w:bidi="th-TH"/>
              </w:rPr>
            </w:pPr>
          </w:p>
          <w:p w14:paraId="2CFDD363" w14:textId="56C7DB3D" w:rsidR="003711D3" w:rsidRPr="00207FD7" w:rsidRDefault="001E0684" w:rsidP="003711D3">
            <w:pPr>
              <w:pStyle w:val="acctfourfigures"/>
              <w:tabs>
                <w:tab w:val="clear" w:pos="765"/>
                <w:tab w:val="decimal" w:pos="850"/>
              </w:tabs>
              <w:spacing w:line="240" w:lineRule="atLeast"/>
              <w:ind w:left="-43" w:right="-86"/>
              <w:rPr>
                <w:szCs w:val="22"/>
                <w:lang w:bidi="th-TH"/>
              </w:rPr>
            </w:pPr>
            <w:r w:rsidRPr="001E0684">
              <w:rPr>
                <w:szCs w:val="22"/>
                <w:cs/>
                <w:lang w:bidi="th-TH"/>
              </w:rPr>
              <w:t>2</w:t>
            </w:r>
            <w:r w:rsidRPr="001E0684">
              <w:rPr>
                <w:szCs w:val="22"/>
                <w:lang w:bidi="th-TH"/>
              </w:rPr>
              <w:t>,</w:t>
            </w:r>
            <w:r w:rsidRPr="001E0684">
              <w:rPr>
                <w:szCs w:val="22"/>
                <w:cs/>
                <w:lang w:bidi="th-TH"/>
              </w:rPr>
              <w:t>015</w:t>
            </w:r>
          </w:p>
        </w:tc>
        <w:tc>
          <w:tcPr>
            <w:tcW w:w="270" w:type="dxa"/>
          </w:tcPr>
          <w:p w14:paraId="20A35A54" w14:textId="77777777" w:rsidR="003711D3" w:rsidRPr="00B864F0" w:rsidRDefault="003711D3" w:rsidP="003711D3">
            <w:pPr>
              <w:tabs>
                <w:tab w:val="decimal" w:pos="706"/>
              </w:tabs>
              <w:spacing w:line="240" w:lineRule="exact"/>
              <w:rPr>
                <w:rFonts w:ascii="Times New Roman" w:hAnsi="Times New Roman" w:cs="Times New Roman"/>
                <w:b/>
                <w:bCs/>
                <w:sz w:val="21"/>
                <w:szCs w:val="21"/>
              </w:rPr>
            </w:pPr>
          </w:p>
        </w:tc>
        <w:tc>
          <w:tcPr>
            <w:tcW w:w="1080" w:type="dxa"/>
          </w:tcPr>
          <w:p w14:paraId="05349AA8" w14:textId="77777777" w:rsidR="00EB5241" w:rsidRDefault="00EB5241" w:rsidP="003711D3">
            <w:pPr>
              <w:pStyle w:val="acctfourfigures"/>
              <w:tabs>
                <w:tab w:val="clear" w:pos="765"/>
                <w:tab w:val="decimal" w:pos="525"/>
              </w:tabs>
              <w:spacing w:line="240" w:lineRule="atLeast"/>
              <w:ind w:left="-43" w:right="-86"/>
              <w:rPr>
                <w:rFonts w:cs="Angsana New"/>
                <w:szCs w:val="28"/>
                <w:lang w:val="en-US" w:bidi="th-TH"/>
              </w:rPr>
            </w:pPr>
          </w:p>
          <w:p w14:paraId="35CD086E" w14:textId="3CF541D4" w:rsidR="003711D3" w:rsidRPr="006D069D" w:rsidRDefault="006D069D" w:rsidP="003711D3">
            <w:pPr>
              <w:pStyle w:val="acctfourfigures"/>
              <w:tabs>
                <w:tab w:val="clear" w:pos="765"/>
                <w:tab w:val="decimal" w:pos="525"/>
              </w:tabs>
              <w:spacing w:line="240" w:lineRule="atLeast"/>
              <w:ind w:left="-43" w:right="-86"/>
              <w:rPr>
                <w:rFonts w:cs="Angsana New"/>
                <w:szCs w:val="28"/>
                <w:lang w:val="en-US" w:bidi="th-TH"/>
              </w:rPr>
            </w:pPr>
            <w:r>
              <w:rPr>
                <w:rFonts w:cs="Angsana New"/>
                <w:szCs w:val="28"/>
                <w:lang w:val="en-US" w:bidi="th-TH"/>
              </w:rPr>
              <w:t>-</w:t>
            </w:r>
          </w:p>
        </w:tc>
        <w:tc>
          <w:tcPr>
            <w:tcW w:w="270" w:type="dxa"/>
          </w:tcPr>
          <w:p w14:paraId="15C93B7B" w14:textId="77777777" w:rsidR="003711D3" w:rsidRPr="00B864F0" w:rsidRDefault="003711D3" w:rsidP="003711D3">
            <w:pPr>
              <w:tabs>
                <w:tab w:val="decimal" w:pos="706"/>
              </w:tabs>
              <w:spacing w:line="240" w:lineRule="exact"/>
              <w:rPr>
                <w:rFonts w:ascii="Times New Roman" w:hAnsi="Times New Roman" w:cs="Times New Roman"/>
                <w:b/>
                <w:bCs/>
                <w:sz w:val="21"/>
                <w:szCs w:val="21"/>
              </w:rPr>
            </w:pPr>
          </w:p>
        </w:tc>
        <w:tc>
          <w:tcPr>
            <w:tcW w:w="1170" w:type="dxa"/>
          </w:tcPr>
          <w:p w14:paraId="671C2E2D" w14:textId="77777777" w:rsidR="00EB5241" w:rsidRPr="00475293" w:rsidRDefault="00EB5241" w:rsidP="0074776C">
            <w:pPr>
              <w:pStyle w:val="acctfourfigures"/>
              <w:tabs>
                <w:tab w:val="clear" w:pos="765"/>
                <w:tab w:val="decimal" w:pos="879"/>
              </w:tabs>
              <w:spacing w:line="240" w:lineRule="atLeast"/>
              <w:ind w:left="-43" w:right="-86"/>
              <w:rPr>
                <w:rFonts w:cstheme="minorBidi"/>
                <w:szCs w:val="28"/>
                <w:lang w:val="en-US" w:bidi="th-TH"/>
              </w:rPr>
            </w:pPr>
          </w:p>
          <w:p w14:paraId="63FB9727" w14:textId="6FF54979" w:rsidR="003711D3" w:rsidRPr="00207FD7" w:rsidRDefault="003760EE" w:rsidP="0074776C">
            <w:pPr>
              <w:pStyle w:val="acctfourfigures"/>
              <w:tabs>
                <w:tab w:val="clear" w:pos="765"/>
                <w:tab w:val="decimal" w:pos="879"/>
              </w:tabs>
              <w:spacing w:line="240" w:lineRule="atLeast"/>
              <w:ind w:left="-43" w:right="-86"/>
              <w:rPr>
                <w:szCs w:val="22"/>
              </w:rPr>
            </w:pPr>
            <w:r>
              <w:rPr>
                <w:szCs w:val="22"/>
              </w:rPr>
              <w:t>(</w:t>
            </w:r>
            <w:r w:rsidR="006E11B9" w:rsidRPr="006E11B9">
              <w:rPr>
                <w:szCs w:val="22"/>
              </w:rPr>
              <w:t>2,015</w:t>
            </w:r>
            <w:r>
              <w:rPr>
                <w:szCs w:val="22"/>
              </w:rPr>
              <w:t>)</w:t>
            </w:r>
          </w:p>
        </w:tc>
        <w:tc>
          <w:tcPr>
            <w:tcW w:w="270" w:type="dxa"/>
          </w:tcPr>
          <w:p w14:paraId="45E29938" w14:textId="77777777" w:rsidR="003711D3" w:rsidRPr="00B864F0" w:rsidRDefault="003711D3" w:rsidP="003711D3">
            <w:pPr>
              <w:tabs>
                <w:tab w:val="decimal" w:pos="706"/>
              </w:tabs>
              <w:spacing w:line="240" w:lineRule="exact"/>
              <w:rPr>
                <w:rFonts w:ascii="Times New Roman" w:hAnsi="Times New Roman" w:cs="Times New Roman"/>
                <w:b/>
                <w:bCs/>
                <w:sz w:val="21"/>
                <w:szCs w:val="21"/>
              </w:rPr>
            </w:pPr>
          </w:p>
        </w:tc>
        <w:tc>
          <w:tcPr>
            <w:tcW w:w="1026" w:type="dxa"/>
            <w:gridSpan w:val="2"/>
          </w:tcPr>
          <w:p w14:paraId="70B583A3" w14:textId="77777777" w:rsidR="00EB5241" w:rsidRPr="00EB5241" w:rsidRDefault="00EB5241" w:rsidP="003711D3">
            <w:pPr>
              <w:pStyle w:val="acctfourfigures"/>
              <w:tabs>
                <w:tab w:val="clear" w:pos="765"/>
                <w:tab w:val="decimal" w:pos="435"/>
              </w:tabs>
              <w:spacing w:line="240" w:lineRule="atLeast"/>
              <w:ind w:left="-43" w:right="-86"/>
              <w:rPr>
                <w:rFonts w:cs="Angsana New"/>
                <w:sz w:val="21"/>
                <w:szCs w:val="26"/>
                <w:lang w:val="en-US" w:bidi="th-TH"/>
              </w:rPr>
            </w:pPr>
          </w:p>
          <w:p w14:paraId="211CE252" w14:textId="10A32570" w:rsidR="003711D3" w:rsidRPr="00EB5241" w:rsidRDefault="006E11B9" w:rsidP="003711D3">
            <w:pPr>
              <w:pStyle w:val="acctfourfigures"/>
              <w:tabs>
                <w:tab w:val="clear" w:pos="765"/>
                <w:tab w:val="decimal" w:pos="435"/>
              </w:tabs>
              <w:spacing w:line="240" w:lineRule="atLeast"/>
              <w:ind w:left="-43" w:right="-86"/>
              <w:rPr>
                <w:rFonts w:cs="Angsana New"/>
                <w:sz w:val="21"/>
                <w:szCs w:val="26"/>
                <w:lang w:val="en-US" w:bidi="th-TH"/>
              </w:rPr>
            </w:pPr>
            <w:r w:rsidRPr="00EB5241">
              <w:rPr>
                <w:rFonts w:cs="Angsana New"/>
                <w:sz w:val="21"/>
                <w:szCs w:val="26"/>
                <w:lang w:val="en-US" w:bidi="th-TH"/>
              </w:rPr>
              <w:t>-</w:t>
            </w:r>
          </w:p>
        </w:tc>
        <w:tc>
          <w:tcPr>
            <w:tcW w:w="238" w:type="dxa"/>
            <w:gridSpan w:val="2"/>
          </w:tcPr>
          <w:p w14:paraId="6C23299F" w14:textId="77777777" w:rsidR="003711D3" w:rsidRPr="00EB5241" w:rsidRDefault="003711D3" w:rsidP="003711D3">
            <w:pPr>
              <w:tabs>
                <w:tab w:val="decimal" w:pos="706"/>
              </w:tabs>
              <w:spacing w:line="240" w:lineRule="exact"/>
              <w:rPr>
                <w:rFonts w:ascii="Times New Roman" w:hAnsi="Times New Roman" w:cs="Times New Roman"/>
                <w:sz w:val="21"/>
                <w:szCs w:val="21"/>
              </w:rPr>
            </w:pPr>
          </w:p>
        </w:tc>
        <w:tc>
          <w:tcPr>
            <w:tcW w:w="840" w:type="dxa"/>
            <w:gridSpan w:val="2"/>
          </w:tcPr>
          <w:p w14:paraId="44044446" w14:textId="77777777" w:rsidR="00EB5241" w:rsidRPr="00EB5241" w:rsidRDefault="00EB5241" w:rsidP="003711D3">
            <w:pPr>
              <w:pStyle w:val="acctfourfigures"/>
              <w:tabs>
                <w:tab w:val="clear" w:pos="765"/>
                <w:tab w:val="decimal" w:pos="375"/>
              </w:tabs>
              <w:spacing w:line="240" w:lineRule="atLeast"/>
              <w:ind w:left="-43" w:right="-86"/>
              <w:rPr>
                <w:rFonts w:cstheme="minorBidi"/>
                <w:sz w:val="21"/>
                <w:szCs w:val="26"/>
                <w:lang w:bidi="th-TH"/>
              </w:rPr>
            </w:pPr>
          </w:p>
          <w:p w14:paraId="1C009DB1" w14:textId="5DDFE9B7" w:rsidR="003711D3" w:rsidRPr="00EB5241" w:rsidRDefault="006E11B9" w:rsidP="003711D3">
            <w:pPr>
              <w:pStyle w:val="acctfourfigures"/>
              <w:tabs>
                <w:tab w:val="clear" w:pos="765"/>
                <w:tab w:val="decimal" w:pos="375"/>
              </w:tabs>
              <w:spacing w:line="240" w:lineRule="atLeast"/>
              <w:ind w:left="-43" w:right="-86"/>
              <w:rPr>
                <w:sz w:val="21"/>
                <w:szCs w:val="21"/>
              </w:rPr>
            </w:pPr>
            <w:r w:rsidRPr="00EB5241">
              <w:rPr>
                <w:sz w:val="21"/>
                <w:szCs w:val="21"/>
              </w:rPr>
              <w:t>-</w:t>
            </w:r>
          </w:p>
        </w:tc>
        <w:tc>
          <w:tcPr>
            <w:tcW w:w="263" w:type="dxa"/>
            <w:gridSpan w:val="2"/>
          </w:tcPr>
          <w:p w14:paraId="5EAE5C8D" w14:textId="77777777" w:rsidR="003711D3" w:rsidRPr="00B864F0" w:rsidRDefault="003711D3" w:rsidP="003711D3">
            <w:pPr>
              <w:tabs>
                <w:tab w:val="decimal" w:pos="706"/>
              </w:tabs>
              <w:spacing w:line="240" w:lineRule="exact"/>
              <w:rPr>
                <w:rFonts w:ascii="Times New Roman" w:hAnsi="Times New Roman" w:cs="Times New Roman"/>
                <w:b/>
                <w:bCs/>
                <w:sz w:val="21"/>
                <w:szCs w:val="21"/>
              </w:rPr>
            </w:pPr>
          </w:p>
        </w:tc>
        <w:tc>
          <w:tcPr>
            <w:tcW w:w="1143" w:type="dxa"/>
          </w:tcPr>
          <w:p w14:paraId="309C43AD" w14:textId="77777777" w:rsidR="00EB5241" w:rsidRDefault="00EB5241" w:rsidP="003711D3">
            <w:pPr>
              <w:pStyle w:val="acctfourfigures"/>
              <w:tabs>
                <w:tab w:val="clear" w:pos="765"/>
                <w:tab w:val="decimal" w:pos="930"/>
              </w:tabs>
              <w:spacing w:line="240" w:lineRule="atLeast"/>
              <w:ind w:left="-43" w:right="-86"/>
              <w:rPr>
                <w:rFonts w:cstheme="minorBidi"/>
                <w:szCs w:val="28"/>
                <w:lang w:bidi="th-TH"/>
              </w:rPr>
            </w:pPr>
          </w:p>
          <w:p w14:paraId="6221717A" w14:textId="4957635D" w:rsidR="003711D3" w:rsidRPr="00CD5034" w:rsidRDefault="003760EE" w:rsidP="003711D3">
            <w:pPr>
              <w:pStyle w:val="acctfourfigures"/>
              <w:tabs>
                <w:tab w:val="clear" w:pos="765"/>
                <w:tab w:val="decimal" w:pos="930"/>
              </w:tabs>
              <w:spacing w:line="240" w:lineRule="atLeast"/>
              <w:ind w:left="-43" w:right="-86"/>
              <w:rPr>
                <w:szCs w:val="22"/>
              </w:rPr>
            </w:pPr>
            <w:r>
              <w:rPr>
                <w:szCs w:val="22"/>
              </w:rPr>
              <w:t>(</w:t>
            </w:r>
            <w:r w:rsidR="0056604A" w:rsidRPr="0056604A">
              <w:rPr>
                <w:szCs w:val="22"/>
              </w:rPr>
              <w:t>2,015</w:t>
            </w:r>
            <w:r>
              <w:rPr>
                <w:szCs w:val="22"/>
              </w:rPr>
              <w:t>)</w:t>
            </w:r>
          </w:p>
        </w:tc>
      </w:tr>
      <w:tr w:rsidR="003711D3" w:rsidRPr="00B864F0" w14:paraId="4B1E919E" w14:textId="77777777" w:rsidTr="00223A47">
        <w:tc>
          <w:tcPr>
            <w:tcW w:w="2196" w:type="dxa"/>
          </w:tcPr>
          <w:p w14:paraId="6F89296E" w14:textId="15275199" w:rsidR="003711D3" w:rsidRPr="00336945" w:rsidRDefault="003711D3" w:rsidP="003711D3">
            <w:pPr>
              <w:spacing w:line="240" w:lineRule="exact"/>
              <w:ind w:left="73" w:right="-24" w:hanging="73"/>
              <w:rPr>
                <w:rFonts w:ascii="Times New Roman" w:hAnsi="Times New Roman" w:cstheme="minorBidi"/>
                <w:sz w:val="22"/>
                <w:szCs w:val="22"/>
              </w:rPr>
            </w:pPr>
            <w:r w:rsidRPr="00B2094E">
              <w:rPr>
                <w:rFonts w:ascii="Times New Roman" w:hAnsi="Times New Roman" w:cs="Times New Roman"/>
                <w:sz w:val="22"/>
                <w:szCs w:val="22"/>
              </w:rPr>
              <w:t xml:space="preserve">Forward exchange </w:t>
            </w:r>
            <w:r w:rsidR="00A939EF">
              <w:rPr>
                <w:rFonts w:ascii="Times New Roman" w:hAnsi="Times New Roman" w:cs="Times New Roman"/>
                <w:sz w:val="22"/>
                <w:szCs w:val="22"/>
              </w:rPr>
              <w:t xml:space="preserve">sale </w:t>
            </w:r>
            <w:r w:rsidRPr="00B2094E">
              <w:rPr>
                <w:rFonts w:ascii="Times New Roman" w:hAnsi="Times New Roman" w:cs="Times New Roman"/>
                <w:sz w:val="22"/>
                <w:szCs w:val="22"/>
              </w:rPr>
              <w:t>contracts</w:t>
            </w:r>
            <w:r w:rsidR="003816A1" w:rsidRPr="00B2094E">
              <w:rPr>
                <w:rFonts w:ascii="Times New Roman" w:hAnsi="Times New Roman" w:cs="Times New Roman"/>
                <w:sz w:val="22"/>
                <w:szCs w:val="22"/>
              </w:rPr>
              <w:t xml:space="preserve"> used</w:t>
            </w:r>
            <w:r w:rsidR="00336945" w:rsidRPr="00B2094E">
              <w:rPr>
                <w:rFonts w:ascii="Times New Roman" w:hAnsi="Times New Roman" w:cstheme="minorBidi"/>
                <w:sz w:val="22"/>
                <w:szCs w:val="22"/>
              </w:rPr>
              <w:t xml:space="preserve"> for hedging</w:t>
            </w:r>
          </w:p>
        </w:tc>
        <w:tc>
          <w:tcPr>
            <w:tcW w:w="1044" w:type="dxa"/>
          </w:tcPr>
          <w:p w14:paraId="26972683" w14:textId="77777777" w:rsidR="00EB5241" w:rsidRDefault="00EB5241" w:rsidP="003711D3">
            <w:pPr>
              <w:pStyle w:val="acctfourfigures"/>
              <w:tabs>
                <w:tab w:val="clear" w:pos="765"/>
                <w:tab w:val="decimal" w:pos="850"/>
              </w:tabs>
              <w:spacing w:line="240" w:lineRule="atLeast"/>
              <w:ind w:left="-43" w:right="-86"/>
              <w:rPr>
                <w:rFonts w:cs="Angsana New"/>
                <w:szCs w:val="28"/>
                <w:lang w:val="en-US" w:bidi="th-TH"/>
              </w:rPr>
            </w:pPr>
          </w:p>
          <w:p w14:paraId="7C07528D" w14:textId="43F663E3" w:rsidR="003711D3" w:rsidRPr="009B18AC" w:rsidRDefault="00B32F9C" w:rsidP="003711D3">
            <w:pPr>
              <w:pStyle w:val="acctfourfigures"/>
              <w:tabs>
                <w:tab w:val="clear" w:pos="765"/>
                <w:tab w:val="decimal" w:pos="850"/>
              </w:tabs>
              <w:spacing w:line="240" w:lineRule="atLeast"/>
              <w:ind w:left="-43" w:right="-86"/>
              <w:rPr>
                <w:rFonts w:cs="Angsana New"/>
                <w:szCs w:val="28"/>
                <w:lang w:val="en-US" w:bidi="th-TH"/>
              </w:rPr>
            </w:pPr>
            <w:r w:rsidRPr="00B32F9C">
              <w:rPr>
                <w:rFonts w:cs="Angsana New"/>
                <w:szCs w:val="28"/>
                <w:lang w:val="en-US" w:bidi="th-TH"/>
              </w:rPr>
              <w:t>26,206</w:t>
            </w:r>
          </w:p>
        </w:tc>
        <w:tc>
          <w:tcPr>
            <w:tcW w:w="270" w:type="dxa"/>
          </w:tcPr>
          <w:p w14:paraId="3FF6D326" w14:textId="77777777" w:rsidR="003711D3" w:rsidRPr="00B864F0" w:rsidRDefault="003711D3" w:rsidP="003711D3">
            <w:pPr>
              <w:tabs>
                <w:tab w:val="decimal" w:pos="706"/>
              </w:tabs>
              <w:spacing w:line="240" w:lineRule="exact"/>
              <w:rPr>
                <w:rFonts w:ascii="Times New Roman" w:hAnsi="Times New Roman" w:cs="Times New Roman"/>
                <w:sz w:val="21"/>
                <w:szCs w:val="21"/>
              </w:rPr>
            </w:pPr>
          </w:p>
        </w:tc>
        <w:tc>
          <w:tcPr>
            <w:tcW w:w="1080" w:type="dxa"/>
          </w:tcPr>
          <w:p w14:paraId="7B0F303E" w14:textId="78327D97" w:rsidR="003711D3" w:rsidRDefault="003711D3" w:rsidP="003711D3">
            <w:pPr>
              <w:pStyle w:val="acctfourfigures"/>
              <w:tabs>
                <w:tab w:val="clear" w:pos="765"/>
                <w:tab w:val="decimal" w:pos="525"/>
              </w:tabs>
              <w:spacing w:line="240" w:lineRule="atLeast"/>
              <w:ind w:left="-43" w:right="-86"/>
              <w:rPr>
                <w:szCs w:val="22"/>
              </w:rPr>
            </w:pPr>
          </w:p>
        </w:tc>
        <w:tc>
          <w:tcPr>
            <w:tcW w:w="270" w:type="dxa"/>
          </w:tcPr>
          <w:p w14:paraId="10BAB9C1" w14:textId="77777777" w:rsidR="003711D3" w:rsidRPr="00B864F0" w:rsidRDefault="003711D3" w:rsidP="003711D3">
            <w:pPr>
              <w:tabs>
                <w:tab w:val="decimal" w:pos="706"/>
              </w:tabs>
              <w:spacing w:line="240" w:lineRule="exact"/>
              <w:rPr>
                <w:rFonts w:ascii="Times New Roman" w:hAnsi="Times New Roman" w:cs="Times New Roman"/>
                <w:sz w:val="21"/>
                <w:szCs w:val="21"/>
              </w:rPr>
            </w:pPr>
          </w:p>
        </w:tc>
        <w:tc>
          <w:tcPr>
            <w:tcW w:w="1170" w:type="dxa"/>
          </w:tcPr>
          <w:p w14:paraId="6674E512" w14:textId="0B565A5D" w:rsidR="003711D3" w:rsidRPr="00B552E2" w:rsidRDefault="003711D3" w:rsidP="003711D3">
            <w:pPr>
              <w:pStyle w:val="acctfourfigures"/>
              <w:spacing w:line="240" w:lineRule="atLeast"/>
              <w:ind w:right="-86"/>
              <w:rPr>
                <w:szCs w:val="22"/>
              </w:rPr>
            </w:pPr>
          </w:p>
        </w:tc>
        <w:tc>
          <w:tcPr>
            <w:tcW w:w="270" w:type="dxa"/>
          </w:tcPr>
          <w:p w14:paraId="2D84DA14" w14:textId="77777777" w:rsidR="003711D3" w:rsidRPr="00B864F0" w:rsidRDefault="003711D3" w:rsidP="003711D3">
            <w:pPr>
              <w:tabs>
                <w:tab w:val="decimal" w:pos="706"/>
              </w:tabs>
              <w:spacing w:line="240" w:lineRule="exact"/>
              <w:rPr>
                <w:rFonts w:ascii="Times New Roman" w:hAnsi="Times New Roman" w:cs="Times New Roman"/>
                <w:sz w:val="21"/>
                <w:szCs w:val="21"/>
              </w:rPr>
            </w:pPr>
          </w:p>
        </w:tc>
        <w:tc>
          <w:tcPr>
            <w:tcW w:w="1026" w:type="dxa"/>
            <w:gridSpan w:val="2"/>
          </w:tcPr>
          <w:p w14:paraId="5CAEF260" w14:textId="4E2F43FC" w:rsidR="003711D3" w:rsidRDefault="003711D3" w:rsidP="003711D3">
            <w:pPr>
              <w:pStyle w:val="acctfourfigures"/>
              <w:tabs>
                <w:tab w:val="clear" w:pos="765"/>
                <w:tab w:val="decimal" w:pos="435"/>
              </w:tabs>
              <w:spacing w:line="240" w:lineRule="atLeast"/>
              <w:ind w:right="-86"/>
              <w:rPr>
                <w:sz w:val="21"/>
                <w:szCs w:val="21"/>
              </w:rPr>
            </w:pPr>
          </w:p>
        </w:tc>
        <w:tc>
          <w:tcPr>
            <w:tcW w:w="238" w:type="dxa"/>
            <w:gridSpan w:val="2"/>
          </w:tcPr>
          <w:p w14:paraId="3E954729" w14:textId="77777777" w:rsidR="003711D3" w:rsidRPr="00B864F0" w:rsidRDefault="003711D3" w:rsidP="003711D3">
            <w:pPr>
              <w:tabs>
                <w:tab w:val="decimal" w:pos="706"/>
              </w:tabs>
              <w:spacing w:line="240" w:lineRule="exact"/>
              <w:rPr>
                <w:rFonts w:ascii="Times New Roman" w:hAnsi="Times New Roman" w:cs="Times New Roman"/>
                <w:sz w:val="21"/>
                <w:szCs w:val="21"/>
              </w:rPr>
            </w:pPr>
          </w:p>
        </w:tc>
        <w:tc>
          <w:tcPr>
            <w:tcW w:w="840" w:type="dxa"/>
            <w:gridSpan w:val="2"/>
          </w:tcPr>
          <w:p w14:paraId="7FD7B427" w14:textId="43F79F81" w:rsidR="003711D3" w:rsidRDefault="003711D3" w:rsidP="003711D3">
            <w:pPr>
              <w:pStyle w:val="acctfourfigures"/>
              <w:tabs>
                <w:tab w:val="clear" w:pos="765"/>
                <w:tab w:val="decimal" w:pos="375"/>
              </w:tabs>
              <w:spacing w:line="240" w:lineRule="atLeast"/>
              <w:ind w:left="-43" w:right="-86"/>
              <w:rPr>
                <w:sz w:val="21"/>
                <w:szCs w:val="21"/>
              </w:rPr>
            </w:pPr>
          </w:p>
        </w:tc>
        <w:tc>
          <w:tcPr>
            <w:tcW w:w="263" w:type="dxa"/>
            <w:gridSpan w:val="2"/>
          </w:tcPr>
          <w:p w14:paraId="11272838" w14:textId="77777777" w:rsidR="003711D3" w:rsidRPr="00B864F0" w:rsidRDefault="003711D3" w:rsidP="003711D3">
            <w:pPr>
              <w:tabs>
                <w:tab w:val="decimal" w:pos="706"/>
              </w:tabs>
              <w:spacing w:line="240" w:lineRule="exact"/>
              <w:rPr>
                <w:rFonts w:ascii="Times New Roman" w:hAnsi="Times New Roman" w:cs="Times New Roman"/>
                <w:sz w:val="21"/>
                <w:szCs w:val="21"/>
              </w:rPr>
            </w:pPr>
          </w:p>
        </w:tc>
        <w:tc>
          <w:tcPr>
            <w:tcW w:w="1143" w:type="dxa"/>
          </w:tcPr>
          <w:p w14:paraId="263E9D20" w14:textId="2A7367DF" w:rsidR="003711D3" w:rsidRPr="00535677" w:rsidRDefault="003711D3" w:rsidP="003711D3">
            <w:pPr>
              <w:pStyle w:val="acctfourfigures"/>
              <w:tabs>
                <w:tab w:val="clear" w:pos="765"/>
                <w:tab w:val="decimal" w:pos="795"/>
              </w:tabs>
              <w:spacing w:line="240" w:lineRule="atLeast"/>
              <w:ind w:left="-43" w:right="-86"/>
              <w:rPr>
                <w:szCs w:val="22"/>
              </w:rPr>
            </w:pPr>
          </w:p>
        </w:tc>
      </w:tr>
      <w:tr w:rsidR="002D7500" w:rsidRPr="00B864F0" w14:paraId="49C73B8A" w14:textId="77777777" w:rsidTr="00223A47">
        <w:tc>
          <w:tcPr>
            <w:tcW w:w="2196" w:type="dxa"/>
          </w:tcPr>
          <w:p w14:paraId="340B4F73" w14:textId="77777777" w:rsidR="002D7500" w:rsidRPr="006244E1" w:rsidRDefault="002D7500" w:rsidP="002D7500">
            <w:pPr>
              <w:pStyle w:val="ListParagraph"/>
              <w:numPr>
                <w:ilvl w:val="0"/>
                <w:numId w:val="18"/>
              </w:numPr>
              <w:spacing w:line="240" w:lineRule="exact"/>
              <w:ind w:left="161" w:right="-24" w:hanging="161"/>
              <w:rPr>
                <w:szCs w:val="22"/>
              </w:rPr>
            </w:pPr>
            <w:r w:rsidRPr="006244E1">
              <w:rPr>
                <w:szCs w:val="22"/>
              </w:rPr>
              <w:t>Cash outflow</w:t>
            </w:r>
          </w:p>
        </w:tc>
        <w:tc>
          <w:tcPr>
            <w:tcW w:w="1044" w:type="dxa"/>
          </w:tcPr>
          <w:p w14:paraId="30F3C373" w14:textId="7EB3CC80" w:rsidR="002D7500" w:rsidRPr="00574A55" w:rsidRDefault="00574A55" w:rsidP="002D7500">
            <w:pPr>
              <w:pStyle w:val="acctfourfigures"/>
              <w:tabs>
                <w:tab w:val="clear" w:pos="765"/>
                <w:tab w:val="decimal" w:pos="525"/>
              </w:tabs>
              <w:spacing w:line="240" w:lineRule="atLeast"/>
              <w:ind w:left="-43" w:right="-86"/>
              <w:rPr>
                <w:rFonts w:cs="Angsana New"/>
                <w:szCs w:val="28"/>
                <w:lang w:val="en-US" w:bidi="th-TH"/>
              </w:rPr>
            </w:pPr>
            <w:r>
              <w:rPr>
                <w:rFonts w:cs="Angsana New"/>
                <w:szCs w:val="28"/>
                <w:lang w:val="en-US" w:bidi="th-TH"/>
              </w:rPr>
              <w:t>-</w:t>
            </w:r>
          </w:p>
        </w:tc>
        <w:tc>
          <w:tcPr>
            <w:tcW w:w="270" w:type="dxa"/>
          </w:tcPr>
          <w:p w14:paraId="129DCFFF" w14:textId="77777777" w:rsidR="002D7500" w:rsidRPr="00632EAF" w:rsidRDefault="002D7500" w:rsidP="002D7500">
            <w:pPr>
              <w:tabs>
                <w:tab w:val="clear" w:pos="680"/>
                <w:tab w:val="decimal" w:pos="525"/>
                <w:tab w:val="decimal" w:pos="685"/>
                <w:tab w:val="decimal" w:pos="706"/>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080" w:type="dxa"/>
          </w:tcPr>
          <w:p w14:paraId="4B412C79" w14:textId="2EFEC100" w:rsidR="002D7500" w:rsidRPr="0051236B" w:rsidRDefault="008A2C7B" w:rsidP="002D7500">
            <w:pPr>
              <w:pStyle w:val="acctfourfigures"/>
              <w:tabs>
                <w:tab w:val="clear" w:pos="765"/>
                <w:tab w:val="decimal" w:pos="525"/>
              </w:tabs>
              <w:spacing w:line="240" w:lineRule="atLeast"/>
              <w:ind w:left="-43" w:right="-86"/>
              <w:rPr>
                <w:szCs w:val="22"/>
              </w:rPr>
            </w:pPr>
            <w:r>
              <w:rPr>
                <w:szCs w:val="22"/>
              </w:rPr>
              <w:t>-</w:t>
            </w:r>
          </w:p>
        </w:tc>
        <w:tc>
          <w:tcPr>
            <w:tcW w:w="270" w:type="dxa"/>
          </w:tcPr>
          <w:p w14:paraId="1E53F8B3" w14:textId="77777777" w:rsidR="002D7500" w:rsidRPr="0051236B" w:rsidRDefault="002D7500" w:rsidP="002D7500">
            <w:pPr>
              <w:pStyle w:val="acctfourfigures"/>
              <w:spacing w:line="240" w:lineRule="atLeast"/>
              <w:ind w:left="-43" w:right="-86"/>
              <w:rPr>
                <w:szCs w:val="22"/>
              </w:rPr>
            </w:pPr>
          </w:p>
        </w:tc>
        <w:tc>
          <w:tcPr>
            <w:tcW w:w="1170" w:type="dxa"/>
          </w:tcPr>
          <w:p w14:paraId="16789D3B" w14:textId="2DE16949" w:rsidR="002D7500" w:rsidRPr="00223A47" w:rsidRDefault="008A2C7B" w:rsidP="0074776C">
            <w:pPr>
              <w:pStyle w:val="acctfourfigures"/>
              <w:tabs>
                <w:tab w:val="clear" w:pos="765"/>
                <w:tab w:val="decimal" w:pos="879"/>
              </w:tabs>
              <w:spacing w:line="240" w:lineRule="atLeast"/>
              <w:ind w:left="-43" w:right="-86"/>
            </w:pPr>
            <w:r w:rsidRPr="008A2C7B">
              <w:t>(1,068,729)</w:t>
            </w:r>
          </w:p>
        </w:tc>
        <w:tc>
          <w:tcPr>
            <w:tcW w:w="270" w:type="dxa"/>
          </w:tcPr>
          <w:p w14:paraId="2C34AEBC" w14:textId="77777777" w:rsidR="002D7500" w:rsidRPr="0051236B" w:rsidRDefault="002D7500" w:rsidP="002D7500">
            <w:pPr>
              <w:pStyle w:val="acctfourfigures"/>
              <w:spacing w:line="240" w:lineRule="atLeast"/>
              <w:ind w:left="-43" w:right="-86"/>
              <w:rPr>
                <w:szCs w:val="22"/>
              </w:rPr>
            </w:pPr>
          </w:p>
        </w:tc>
        <w:tc>
          <w:tcPr>
            <w:tcW w:w="1026" w:type="dxa"/>
            <w:gridSpan w:val="2"/>
          </w:tcPr>
          <w:p w14:paraId="7C203504" w14:textId="4097A04C" w:rsidR="002D7500" w:rsidRPr="0051236B" w:rsidRDefault="00C1619D" w:rsidP="002D7500">
            <w:pPr>
              <w:pStyle w:val="acctfourfigures"/>
              <w:tabs>
                <w:tab w:val="clear" w:pos="765"/>
                <w:tab w:val="decimal" w:pos="435"/>
              </w:tabs>
              <w:spacing w:line="240" w:lineRule="atLeast"/>
              <w:ind w:left="-43" w:right="-86"/>
              <w:rPr>
                <w:szCs w:val="22"/>
              </w:rPr>
            </w:pPr>
            <w:r>
              <w:rPr>
                <w:szCs w:val="22"/>
              </w:rPr>
              <w:t>-</w:t>
            </w:r>
          </w:p>
        </w:tc>
        <w:tc>
          <w:tcPr>
            <w:tcW w:w="238" w:type="dxa"/>
            <w:gridSpan w:val="2"/>
          </w:tcPr>
          <w:p w14:paraId="7A9EC8AB" w14:textId="77777777" w:rsidR="002D7500" w:rsidRPr="0051236B" w:rsidRDefault="002D7500" w:rsidP="002D7500">
            <w:pPr>
              <w:pStyle w:val="acctfourfigures"/>
              <w:spacing w:line="240" w:lineRule="atLeast"/>
              <w:ind w:left="-43" w:right="-86"/>
              <w:rPr>
                <w:szCs w:val="22"/>
              </w:rPr>
            </w:pPr>
          </w:p>
        </w:tc>
        <w:tc>
          <w:tcPr>
            <w:tcW w:w="840" w:type="dxa"/>
            <w:gridSpan w:val="2"/>
          </w:tcPr>
          <w:p w14:paraId="38854FD1" w14:textId="5F0A7307" w:rsidR="002D7500" w:rsidRPr="0051236B" w:rsidRDefault="00C1619D" w:rsidP="002D7500">
            <w:pPr>
              <w:pStyle w:val="acctfourfigures"/>
              <w:tabs>
                <w:tab w:val="clear" w:pos="765"/>
                <w:tab w:val="decimal" w:pos="375"/>
              </w:tabs>
              <w:spacing w:line="240" w:lineRule="atLeast"/>
              <w:ind w:left="-43" w:right="-86"/>
              <w:rPr>
                <w:szCs w:val="22"/>
              </w:rPr>
            </w:pPr>
            <w:r>
              <w:rPr>
                <w:szCs w:val="22"/>
              </w:rPr>
              <w:t>-</w:t>
            </w:r>
          </w:p>
        </w:tc>
        <w:tc>
          <w:tcPr>
            <w:tcW w:w="263" w:type="dxa"/>
            <w:gridSpan w:val="2"/>
          </w:tcPr>
          <w:p w14:paraId="6D53DCF7" w14:textId="77777777" w:rsidR="002D7500" w:rsidRPr="0051236B" w:rsidRDefault="002D7500" w:rsidP="002D7500">
            <w:pPr>
              <w:pStyle w:val="acctfourfigures"/>
              <w:spacing w:line="240" w:lineRule="atLeast"/>
              <w:ind w:left="-43" w:right="-86"/>
              <w:rPr>
                <w:szCs w:val="22"/>
              </w:rPr>
            </w:pPr>
          </w:p>
        </w:tc>
        <w:tc>
          <w:tcPr>
            <w:tcW w:w="1143" w:type="dxa"/>
          </w:tcPr>
          <w:p w14:paraId="4550D9FB" w14:textId="4D0022AB" w:rsidR="002D7500" w:rsidRPr="009A0CF3" w:rsidRDefault="00C526E8" w:rsidP="002D7500">
            <w:pPr>
              <w:pStyle w:val="acctfourfigures"/>
              <w:tabs>
                <w:tab w:val="clear" w:pos="765"/>
                <w:tab w:val="decimal" w:pos="930"/>
              </w:tabs>
              <w:spacing w:line="240" w:lineRule="atLeast"/>
              <w:ind w:left="-43" w:right="-86"/>
            </w:pPr>
            <w:r w:rsidRPr="00C526E8">
              <w:t>(1,068,729)</w:t>
            </w:r>
          </w:p>
        </w:tc>
      </w:tr>
      <w:tr w:rsidR="002D7500" w:rsidRPr="00B864F0" w14:paraId="620808F0" w14:textId="77777777" w:rsidTr="00223A47">
        <w:tc>
          <w:tcPr>
            <w:tcW w:w="2196" w:type="dxa"/>
          </w:tcPr>
          <w:p w14:paraId="7B43F04D" w14:textId="77777777" w:rsidR="002D7500" w:rsidRPr="006244E1" w:rsidRDefault="002D7500" w:rsidP="002D7500">
            <w:pPr>
              <w:pStyle w:val="ListParagraph"/>
              <w:numPr>
                <w:ilvl w:val="0"/>
                <w:numId w:val="18"/>
              </w:numPr>
              <w:spacing w:line="240" w:lineRule="exact"/>
              <w:ind w:left="161" w:right="-24" w:hanging="161"/>
              <w:rPr>
                <w:szCs w:val="22"/>
              </w:rPr>
            </w:pPr>
            <w:r w:rsidRPr="006244E1">
              <w:rPr>
                <w:szCs w:val="22"/>
              </w:rPr>
              <w:t>Cash inflow</w:t>
            </w:r>
          </w:p>
        </w:tc>
        <w:tc>
          <w:tcPr>
            <w:tcW w:w="1044" w:type="dxa"/>
            <w:tcBorders>
              <w:bottom w:val="single" w:sz="4" w:space="0" w:color="auto"/>
            </w:tcBorders>
          </w:tcPr>
          <w:p w14:paraId="7866ABA3" w14:textId="52B94F92" w:rsidR="002D7500" w:rsidRPr="0051236B" w:rsidRDefault="00574A55" w:rsidP="002D7500">
            <w:pPr>
              <w:pStyle w:val="acctfourfigures"/>
              <w:tabs>
                <w:tab w:val="clear" w:pos="765"/>
                <w:tab w:val="decimal" w:pos="525"/>
              </w:tabs>
              <w:spacing w:line="240" w:lineRule="atLeast"/>
              <w:ind w:left="-43" w:right="-86"/>
              <w:rPr>
                <w:szCs w:val="22"/>
              </w:rPr>
            </w:pPr>
            <w:r>
              <w:rPr>
                <w:szCs w:val="22"/>
              </w:rPr>
              <w:t>-</w:t>
            </w:r>
          </w:p>
        </w:tc>
        <w:tc>
          <w:tcPr>
            <w:tcW w:w="270" w:type="dxa"/>
          </w:tcPr>
          <w:p w14:paraId="15D37B30" w14:textId="77777777" w:rsidR="002D7500" w:rsidRPr="00B864F0" w:rsidRDefault="002D7500" w:rsidP="002D7500">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80" w:type="dxa"/>
            <w:tcBorders>
              <w:bottom w:val="single" w:sz="4" w:space="0" w:color="auto"/>
            </w:tcBorders>
          </w:tcPr>
          <w:p w14:paraId="6D29945C" w14:textId="7E3ED9D7" w:rsidR="002D7500" w:rsidRPr="0051236B" w:rsidRDefault="008A2C7B" w:rsidP="002D7500">
            <w:pPr>
              <w:pStyle w:val="acctfourfigures"/>
              <w:tabs>
                <w:tab w:val="clear" w:pos="765"/>
                <w:tab w:val="decimal" w:pos="525"/>
              </w:tabs>
              <w:spacing w:line="240" w:lineRule="atLeast"/>
              <w:ind w:left="-43" w:right="-86"/>
              <w:rPr>
                <w:szCs w:val="22"/>
              </w:rPr>
            </w:pPr>
            <w:r>
              <w:rPr>
                <w:szCs w:val="22"/>
              </w:rPr>
              <w:t>-</w:t>
            </w:r>
          </w:p>
        </w:tc>
        <w:tc>
          <w:tcPr>
            <w:tcW w:w="270" w:type="dxa"/>
          </w:tcPr>
          <w:p w14:paraId="6F2D88E7" w14:textId="77777777" w:rsidR="002D7500" w:rsidRPr="0051236B" w:rsidRDefault="002D7500" w:rsidP="002D7500">
            <w:pPr>
              <w:pStyle w:val="acctfourfigures"/>
              <w:spacing w:line="240" w:lineRule="atLeast"/>
              <w:ind w:left="-43" w:right="-86"/>
              <w:rPr>
                <w:szCs w:val="22"/>
              </w:rPr>
            </w:pPr>
          </w:p>
        </w:tc>
        <w:tc>
          <w:tcPr>
            <w:tcW w:w="1170" w:type="dxa"/>
            <w:tcBorders>
              <w:bottom w:val="single" w:sz="4" w:space="0" w:color="auto"/>
            </w:tcBorders>
          </w:tcPr>
          <w:p w14:paraId="40E9ECF2" w14:textId="34A2B20B" w:rsidR="002D7500" w:rsidRPr="00223A47" w:rsidRDefault="00046AB2" w:rsidP="0074776C">
            <w:pPr>
              <w:pStyle w:val="acctfourfigures"/>
              <w:tabs>
                <w:tab w:val="clear" w:pos="765"/>
                <w:tab w:val="decimal" w:pos="879"/>
              </w:tabs>
              <w:spacing w:line="240" w:lineRule="atLeast"/>
              <w:ind w:left="-43" w:right="-86"/>
            </w:pPr>
            <w:r w:rsidRPr="00046AB2">
              <w:t>1,042,523</w:t>
            </w:r>
          </w:p>
        </w:tc>
        <w:tc>
          <w:tcPr>
            <w:tcW w:w="270" w:type="dxa"/>
          </w:tcPr>
          <w:p w14:paraId="6933D076" w14:textId="77777777" w:rsidR="002D7500" w:rsidRPr="0051236B" w:rsidRDefault="002D7500" w:rsidP="002D7500">
            <w:pPr>
              <w:pStyle w:val="acctfourfigures"/>
              <w:spacing w:line="240" w:lineRule="atLeast"/>
              <w:ind w:left="-43" w:right="-86"/>
              <w:rPr>
                <w:szCs w:val="22"/>
              </w:rPr>
            </w:pPr>
          </w:p>
        </w:tc>
        <w:tc>
          <w:tcPr>
            <w:tcW w:w="1026" w:type="dxa"/>
            <w:gridSpan w:val="2"/>
            <w:tcBorders>
              <w:bottom w:val="single" w:sz="4" w:space="0" w:color="auto"/>
            </w:tcBorders>
          </w:tcPr>
          <w:p w14:paraId="03D122D3" w14:textId="13ED67DE" w:rsidR="002D7500" w:rsidRPr="0051236B" w:rsidRDefault="00C1619D" w:rsidP="002D7500">
            <w:pPr>
              <w:pStyle w:val="acctfourfigures"/>
              <w:tabs>
                <w:tab w:val="clear" w:pos="765"/>
                <w:tab w:val="decimal" w:pos="435"/>
              </w:tabs>
              <w:spacing w:line="240" w:lineRule="atLeast"/>
              <w:ind w:left="-43" w:right="-86"/>
              <w:rPr>
                <w:szCs w:val="22"/>
              </w:rPr>
            </w:pPr>
            <w:r>
              <w:rPr>
                <w:szCs w:val="22"/>
              </w:rPr>
              <w:t>-</w:t>
            </w:r>
          </w:p>
        </w:tc>
        <w:tc>
          <w:tcPr>
            <w:tcW w:w="238" w:type="dxa"/>
            <w:gridSpan w:val="2"/>
          </w:tcPr>
          <w:p w14:paraId="0931B7F8" w14:textId="77777777" w:rsidR="002D7500" w:rsidRPr="0051236B" w:rsidRDefault="002D7500" w:rsidP="002D7500">
            <w:pPr>
              <w:pStyle w:val="acctfourfigures"/>
              <w:spacing w:line="240" w:lineRule="atLeast"/>
              <w:ind w:left="-43" w:right="-86"/>
              <w:rPr>
                <w:szCs w:val="22"/>
              </w:rPr>
            </w:pPr>
          </w:p>
        </w:tc>
        <w:tc>
          <w:tcPr>
            <w:tcW w:w="840" w:type="dxa"/>
            <w:gridSpan w:val="2"/>
            <w:tcBorders>
              <w:bottom w:val="single" w:sz="4" w:space="0" w:color="auto"/>
            </w:tcBorders>
          </w:tcPr>
          <w:p w14:paraId="536B6B3A" w14:textId="2EEBCEE0" w:rsidR="002D7500" w:rsidRPr="0051236B" w:rsidRDefault="00C1619D" w:rsidP="002D7500">
            <w:pPr>
              <w:pStyle w:val="acctfourfigures"/>
              <w:tabs>
                <w:tab w:val="clear" w:pos="765"/>
                <w:tab w:val="decimal" w:pos="375"/>
              </w:tabs>
              <w:spacing w:line="240" w:lineRule="atLeast"/>
              <w:ind w:left="-43" w:right="-86"/>
              <w:rPr>
                <w:szCs w:val="22"/>
              </w:rPr>
            </w:pPr>
            <w:r>
              <w:rPr>
                <w:szCs w:val="22"/>
              </w:rPr>
              <w:t>-</w:t>
            </w:r>
          </w:p>
        </w:tc>
        <w:tc>
          <w:tcPr>
            <w:tcW w:w="263" w:type="dxa"/>
            <w:gridSpan w:val="2"/>
          </w:tcPr>
          <w:p w14:paraId="5AFD6A82" w14:textId="77777777" w:rsidR="002D7500" w:rsidRPr="0051236B" w:rsidRDefault="002D7500" w:rsidP="002D7500">
            <w:pPr>
              <w:pStyle w:val="acctfourfigures"/>
              <w:spacing w:line="240" w:lineRule="atLeast"/>
              <w:ind w:left="-43" w:right="-86"/>
              <w:rPr>
                <w:szCs w:val="22"/>
              </w:rPr>
            </w:pPr>
          </w:p>
        </w:tc>
        <w:tc>
          <w:tcPr>
            <w:tcW w:w="1143" w:type="dxa"/>
            <w:tcBorders>
              <w:bottom w:val="single" w:sz="4" w:space="0" w:color="auto"/>
            </w:tcBorders>
          </w:tcPr>
          <w:p w14:paraId="46EBE048" w14:textId="69321F70" w:rsidR="002D7500" w:rsidRPr="009A0CF3" w:rsidRDefault="00B3642B" w:rsidP="002D7500">
            <w:pPr>
              <w:pStyle w:val="acctfourfigures"/>
              <w:tabs>
                <w:tab w:val="clear" w:pos="765"/>
                <w:tab w:val="decimal" w:pos="930"/>
              </w:tabs>
              <w:spacing w:line="240" w:lineRule="atLeast"/>
              <w:ind w:left="-43" w:right="-86"/>
            </w:pPr>
            <w:r w:rsidRPr="00B3642B">
              <w:t>1,042,523</w:t>
            </w:r>
          </w:p>
        </w:tc>
      </w:tr>
      <w:tr w:rsidR="002D7500" w:rsidRPr="00B864F0" w14:paraId="412E7C73" w14:textId="77777777" w:rsidTr="00223A47">
        <w:tc>
          <w:tcPr>
            <w:tcW w:w="2196" w:type="dxa"/>
          </w:tcPr>
          <w:p w14:paraId="5A3F6820" w14:textId="77777777" w:rsidR="002D7500" w:rsidRPr="00B864F0" w:rsidRDefault="002D7500" w:rsidP="002D7500">
            <w:pPr>
              <w:pStyle w:val="ListParagraph"/>
              <w:spacing w:line="240" w:lineRule="exact"/>
              <w:ind w:left="161" w:right="-24"/>
              <w:rPr>
                <w:sz w:val="21"/>
                <w:szCs w:val="21"/>
              </w:rPr>
            </w:pPr>
          </w:p>
        </w:tc>
        <w:tc>
          <w:tcPr>
            <w:tcW w:w="1044" w:type="dxa"/>
            <w:tcBorders>
              <w:bottom w:val="single" w:sz="4" w:space="0" w:color="auto"/>
            </w:tcBorders>
          </w:tcPr>
          <w:p w14:paraId="4D8A71BC" w14:textId="7762C3FA" w:rsidR="002D7500" w:rsidRPr="0051236B" w:rsidRDefault="00891F1D" w:rsidP="002D7500">
            <w:pPr>
              <w:pStyle w:val="acctfourfigures"/>
              <w:tabs>
                <w:tab w:val="clear" w:pos="765"/>
                <w:tab w:val="decimal" w:pos="850"/>
              </w:tabs>
              <w:spacing w:line="240" w:lineRule="atLeast"/>
              <w:ind w:left="-43" w:right="-86"/>
              <w:rPr>
                <w:szCs w:val="22"/>
              </w:rPr>
            </w:pPr>
            <w:r w:rsidRPr="00891F1D">
              <w:rPr>
                <w:szCs w:val="22"/>
              </w:rPr>
              <w:t>26,206</w:t>
            </w:r>
          </w:p>
        </w:tc>
        <w:tc>
          <w:tcPr>
            <w:tcW w:w="270" w:type="dxa"/>
          </w:tcPr>
          <w:p w14:paraId="533A1888" w14:textId="77777777" w:rsidR="002D7500" w:rsidRPr="00B864F0" w:rsidRDefault="002D7500" w:rsidP="002D7500">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80" w:type="dxa"/>
            <w:tcBorders>
              <w:bottom w:val="single" w:sz="4" w:space="0" w:color="auto"/>
            </w:tcBorders>
          </w:tcPr>
          <w:p w14:paraId="76CBEE12" w14:textId="4C37F9D3" w:rsidR="002D7500" w:rsidRDefault="008A2C7B" w:rsidP="002D7500">
            <w:pPr>
              <w:pStyle w:val="acctfourfigures"/>
              <w:tabs>
                <w:tab w:val="clear" w:pos="765"/>
                <w:tab w:val="decimal" w:pos="525"/>
              </w:tabs>
              <w:spacing w:line="240" w:lineRule="atLeast"/>
              <w:ind w:left="-43" w:right="-86"/>
              <w:rPr>
                <w:szCs w:val="22"/>
              </w:rPr>
            </w:pPr>
            <w:r>
              <w:rPr>
                <w:szCs w:val="22"/>
              </w:rPr>
              <w:t>-</w:t>
            </w:r>
          </w:p>
        </w:tc>
        <w:tc>
          <w:tcPr>
            <w:tcW w:w="270" w:type="dxa"/>
          </w:tcPr>
          <w:p w14:paraId="0879327C" w14:textId="77777777" w:rsidR="002D7500" w:rsidRPr="0051236B" w:rsidRDefault="002D7500" w:rsidP="002D7500">
            <w:pPr>
              <w:pStyle w:val="acctfourfigures"/>
              <w:spacing w:line="240" w:lineRule="atLeast"/>
              <w:ind w:left="-43" w:right="-86"/>
              <w:rPr>
                <w:szCs w:val="22"/>
              </w:rPr>
            </w:pPr>
          </w:p>
        </w:tc>
        <w:tc>
          <w:tcPr>
            <w:tcW w:w="1170" w:type="dxa"/>
            <w:tcBorders>
              <w:bottom w:val="single" w:sz="4" w:space="0" w:color="auto"/>
            </w:tcBorders>
          </w:tcPr>
          <w:p w14:paraId="2C9281F6" w14:textId="76FF5C4F" w:rsidR="002D7500" w:rsidRPr="00223A47" w:rsidRDefault="00386A44" w:rsidP="0074776C">
            <w:pPr>
              <w:pStyle w:val="acctfourfigures"/>
              <w:tabs>
                <w:tab w:val="clear" w:pos="765"/>
                <w:tab w:val="decimal" w:pos="879"/>
              </w:tabs>
              <w:spacing w:line="240" w:lineRule="atLeast"/>
              <w:ind w:left="-43" w:right="-86"/>
            </w:pPr>
            <w:r w:rsidRPr="00386A44">
              <w:t>(26,206)</w:t>
            </w:r>
          </w:p>
        </w:tc>
        <w:tc>
          <w:tcPr>
            <w:tcW w:w="270" w:type="dxa"/>
          </w:tcPr>
          <w:p w14:paraId="0B9075B7" w14:textId="77777777" w:rsidR="002D7500" w:rsidRPr="0051236B" w:rsidRDefault="002D7500" w:rsidP="002D7500">
            <w:pPr>
              <w:pStyle w:val="acctfourfigures"/>
              <w:spacing w:line="240" w:lineRule="atLeast"/>
              <w:ind w:left="-43" w:right="-86"/>
              <w:rPr>
                <w:szCs w:val="22"/>
              </w:rPr>
            </w:pPr>
          </w:p>
        </w:tc>
        <w:tc>
          <w:tcPr>
            <w:tcW w:w="1026" w:type="dxa"/>
            <w:gridSpan w:val="2"/>
            <w:tcBorders>
              <w:bottom w:val="single" w:sz="4" w:space="0" w:color="auto"/>
            </w:tcBorders>
          </w:tcPr>
          <w:p w14:paraId="40009B90" w14:textId="15B6647A" w:rsidR="002D7500" w:rsidRDefault="00C1619D" w:rsidP="002D7500">
            <w:pPr>
              <w:pStyle w:val="acctfourfigures"/>
              <w:tabs>
                <w:tab w:val="clear" w:pos="765"/>
                <w:tab w:val="decimal" w:pos="435"/>
              </w:tabs>
              <w:spacing w:line="240" w:lineRule="atLeast"/>
              <w:ind w:left="-43" w:right="-86"/>
              <w:rPr>
                <w:szCs w:val="22"/>
              </w:rPr>
            </w:pPr>
            <w:r>
              <w:rPr>
                <w:szCs w:val="22"/>
              </w:rPr>
              <w:t>-</w:t>
            </w:r>
          </w:p>
        </w:tc>
        <w:tc>
          <w:tcPr>
            <w:tcW w:w="238" w:type="dxa"/>
            <w:gridSpan w:val="2"/>
          </w:tcPr>
          <w:p w14:paraId="725CB1FC" w14:textId="77777777" w:rsidR="002D7500" w:rsidRPr="0051236B" w:rsidRDefault="002D7500" w:rsidP="002D7500">
            <w:pPr>
              <w:pStyle w:val="acctfourfigures"/>
              <w:spacing w:line="240" w:lineRule="atLeast"/>
              <w:ind w:left="-43" w:right="-86"/>
              <w:rPr>
                <w:szCs w:val="22"/>
              </w:rPr>
            </w:pPr>
          </w:p>
        </w:tc>
        <w:tc>
          <w:tcPr>
            <w:tcW w:w="840" w:type="dxa"/>
            <w:gridSpan w:val="2"/>
            <w:tcBorders>
              <w:bottom w:val="single" w:sz="4" w:space="0" w:color="auto"/>
            </w:tcBorders>
          </w:tcPr>
          <w:p w14:paraId="6925061B" w14:textId="276C4077" w:rsidR="002D7500" w:rsidRDefault="00C1619D" w:rsidP="002D7500">
            <w:pPr>
              <w:pStyle w:val="acctfourfigures"/>
              <w:tabs>
                <w:tab w:val="clear" w:pos="765"/>
                <w:tab w:val="decimal" w:pos="375"/>
              </w:tabs>
              <w:spacing w:line="240" w:lineRule="atLeast"/>
              <w:ind w:left="-43" w:right="-86"/>
              <w:rPr>
                <w:szCs w:val="22"/>
              </w:rPr>
            </w:pPr>
            <w:r>
              <w:rPr>
                <w:szCs w:val="22"/>
              </w:rPr>
              <w:t>-</w:t>
            </w:r>
          </w:p>
        </w:tc>
        <w:tc>
          <w:tcPr>
            <w:tcW w:w="263" w:type="dxa"/>
            <w:gridSpan w:val="2"/>
          </w:tcPr>
          <w:p w14:paraId="4C6839DC" w14:textId="77777777" w:rsidR="002D7500" w:rsidRPr="0051236B" w:rsidRDefault="002D7500" w:rsidP="002D7500">
            <w:pPr>
              <w:pStyle w:val="acctfourfigures"/>
              <w:spacing w:line="240" w:lineRule="atLeast"/>
              <w:ind w:left="-43" w:right="-86"/>
              <w:rPr>
                <w:szCs w:val="22"/>
              </w:rPr>
            </w:pPr>
          </w:p>
        </w:tc>
        <w:tc>
          <w:tcPr>
            <w:tcW w:w="1143" w:type="dxa"/>
            <w:tcBorders>
              <w:bottom w:val="single" w:sz="4" w:space="0" w:color="auto"/>
            </w:tcBorders>
          </w:tcPr>
          <w:p w14:paraId="55809705" w14:textId="563CF0E4" w:rsidR="002D7500" w:rsidRPr="009A0CF3" w:rsidRDefault="009F7656" w:rsidP="002D7500">
            <w:pPr>
              <w:pStyle w:val="acctfourfigures"/>
              <w:tabs>
                <w:tab w:val="clear" w:pos="765"/>
                <w:tab w:val="decimal" w:pos="930"/>
              </w:tabs>
              <w:spacing w:line="240" w:lineRule="atLeast"/>
              <w:ind w:left="-43" w:right="-86"/>
            </w:pPr>
            <w:r w:rsidRPr="009F7656">
              <w:t>(26,206)</w:t>
            </w:r>
          </w:p>
        </w:tc>
      </w:tr>
      <w:tr w:rsidR="002D7500" w:rsidRPr="00B864F0" w14:paraId="6258B316" w14:textId="77777777" w:rsidTr="00223A47">
        <w:tc>
          <w:tcPr>
            <w:tcW w:w="2196" w:type="dxa"/>
          </w:tcPr>
          <w:p w14:paraId="694BD6C5" w14:textId="77777777" w:rsidR="002D7500" w:rsidRPr="00B864F0" w:rsidRDefault="002D7500" w:rsidP="002D7500">
            <w:pPr>
              <w:spacing w:line="240" w:lineRule="exact"/>
              <w:ind w:left="73" w:right="-24" w:hanging="73"/>
              <w:rPr>
                <w:rFonts w:ascii="Times New Roman" w:hAnsi="Times New Roman" w:cs="Times New Roman"/>
                <w:sz w:val="21"/>
                <w:szCs w:val="21"/>
              </w:rPr>
            </w:pPr>
          </w:p>
        </w:tc>
        <w:tc>
          <w:tcPr>
            <w:tcW w:w="1044" w:type="dxa"/>
            <w:tcBorders>
              <w:top w:val="single" w:sz="4" w:space="0" w:color="auto"/>
              <w:bottom w:val="double" w:sz="4" w:space="0" w:color="auto"/>
            </w:tcBorders>
          </w:tcPr>
          <w:p w14:paraId="1D7B3FE0" w14:textId="7BFF6B26" w:rsidR="002D7500" w:rsidRPr="009A0CF3" w:rsidRDefault="0047471C" w:rsidP="002D7500">
            <w:pPr>
              <w:pStyle w:val="acctfourfigures"/>
              <w:tabs>
                <w:tab w:val="clear" w:pos="765"/>
                <w:tab w:val="decimal" w:pos="850"/>
              </w:tabs>
              <w:spacing w:line="240" w:lineRule="atLeast"/>
              <w:ind w:left="-43" w:right="-86"/>
              <w:rPr>
                <w:b/>
                <w:bCs/>
                <w:szCs w:val="22"/>
              </w:rPr>
            </w:pPr>
            <w:r w:rsidRPr="0047471C">
              <w:rPr>
                <w:b/>
                <w:bCs/>
                <w:szCs w:val="22"/>
              </w:rPr>
              <w:t>28,221</w:t>
            </w:r>
          </w:p>
        </w:tc>
        <w:tc>
          <w:tcPr>
            <w:tcW w:w="270" w:type="dxa"/>
            <w:tcBorders>
              <w:bottom w:val="nil"/>
            </w:tcBorders>
          </w:tcPr>
          <w:p w14:paraId="1C4E34F7" w14:textId="77777777" w:rsidR="002D7500" w:rsidRPr="009A0CF3" w:rsidRDefault="002D7500" w:rsidP="002D750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7F52B13B" w14:textId="1A780313" w:rsidR="002D7500" w:rsidRPr="009A0CF3" w:rsidRDefault="008A2C7B" w:rsidP="002D7500">
            <w:pPr>
              <w:pStyle w:val="acctfourfigures"/>
              <w:tabs>
                <w:tab w:val="clear" w:pos="765"/>
                <w:tab w:val="decimal" w:pos="525"/>
              </w:tabs>
              <w:spacing w:line="240" w:lineRule="atLeast"/>
              <w:ind w:left="-43" w:right="-86"/>
              <w:rPr>
                <w:b/>
                <w:bCs/>
                <w:szCs w:val="22"/>
              </w:rPr>
            </w:pPr>
            <w:r>
              <w:rPr>
                <w:b/>
                <w:bCs/>
                <w:szCs w:val="22"/>
              </w:rPr>
              <w:t>-</w:t>
            </w:r>
          </w:p>
        </w:tc>
        <w:tc>
          <w:tcPr>
            <w:tcW w:w="270" w:type="dxa"/>
          </w:tcPr>
          <w:p w14:paraId="22662BE8" w14:textId="77777777" w:rsidR="002D7500" w:rsidRPr="009A0CF3" w:rsidRDefault="002D7500" w:rsidP="002D7500">
            <w:pPr>
              <w:pStyle w:val="acctfourfigures"/>
              <w:spacing w:line="240" w:lineRule="atLeast"/>
              <w:ind w:left="-43" w:right="-86"/>
              <w:rPr>
                <w:b/>
                <w:bCs/>
                <w:szCs w:val="22"/>
              </w:rPr>
            </w:pPr>
          </w:p>
        </w:tc>
        <w:tc>
          <w:tcPr>
            <w:tcW w:w="1170" w:type="dxa"/>
            <w:tcBorders>
              <w:top w:val="single" w:sz="4" w:space="0" w:color="auto"/>
              <w:bottom w:val="double" w:sz="4" w:space="0" w:color="auto"/>
            </w:tcBorders>
          </w:tcPr>
          <w:p w14:paraId="44AF2658" w14:textId="2799567C" w:rsidR="002D7500" w:rsidRPr="00223A47" w:rsidRDefault="00C1619D" w:rsidP="0074776C">
            <w:pPr>
              <w:pStyle w:val="acctfourfigures"/>
              <w:tabs>
                <w:tab w:val="clear" w:pos="765"/>
                <w:tab w:val="decimal" w:pos="879"/>
              </w:tabs>
              <w:spacing w:line="240" w:lineRule="atLeast"/>
              <w:ind w:left="-43" w:right="-86"/>
              <w:rPr>
                <w:b/>
                <w:bCs/>
              </w:rPr>
            </w:pPr>
            <w:r w:rsidRPr="00C1619D">
              <w:rPr>
                <w:b/>
                <w:bCs/>
              </w:rPr>
              <w:t>(28,221)</w:t>
            </w:r>
          </w:p>
        </w:tc>
        <w:tc>
          <w:tcPr>
            <w:tcW w:w="270" w:type="dxa"/>
          </w:tcPr>
          <w:p w14:paraId="0E5EC741" w14:textId="77777777" w:rsidR="002D7500" w:rsidRPr="009A0CF3" w:rsidRDefault="002D7500" w:rsidP="002D7500">
            <w:pPr>
              <w:pStyle w:val="acctfourfigures"/>
              <w:spacing w:line="240" w:lineRule="atLeast"/>
              <w:ind w:left="-43" w:right="-86"/>
              <w:rPr>
                <w:b/>
                <w:bCs/>
                <w:szCs w:val="22"/>
              </w:rPr>
            </w:pPr>
          </w:p>
        </w:tc>
        <w:tc>
          <w:tcPr>
            <w:tcW w:w="1026" w:type="dxa"/>
            <w:gridSpan w:val="2"/>
            <w:tcBorders>
              <w:top w:val="single" w:sz="4" w:space="0" w:color="auto"/>
              <w:bottom w:val="double" w:sz="4" w:space="0" w:color="auto"/>
            </w:tcBorders>
          </w:tcPr>
          <w:p w14:paraId="650EAE73" w14:textId="113951F9" w:rsidR="002D7500" w:rsidRPr="009A0CF3" w:rsidRDefault="00C1619D" w:rsidP="002D7500">
            <w:pPr>
              <w:pStyle w:val="acctfourfigures"/>
              <w:tabs>
                <w:tab w:val="clear" w:pos="765"/>
                <w:tab w:val="decimal" w:pos="435"/>
              </w:tabs>
              <w:spacing w:line="240" w:lineRule="atLeast"/>
              <w:ind w:left="-43" w:right="-86"/>
              <w:rPr>
                <w:b/>
                <w:bCs/>
                <w:szCs w:val="22"/>
              </w:rPr>
            </w:pPr>
            <w:r>
              <w:rPr>
                <w:b/>
                <w:bCs/>
                <w:szCs w:val="22"/>
              </w:rPr>
              <w:t>-</w:t>
            </w:r>
          </w:p>
        </w:tc>
        <w:tc>
          <w:tcPr>
            <w:tcW w:w="238" w:type="dxa"/>
            <w:gridSpan w:val="2"/>
          </w:tcPr>
          <w:p w14:paraId="7F476790" w14:textId="77777777" w:rsidR="002D7500" w:rsidRPr="009A0CF3" w:rsidRDefault="002D7500" w:rsidP="002D7500">
            <w:pPr>
              <w:pStyle w:val="acctfourfigures"/>
              <w:spacing w:line="240" w:lineRule="atLeast"/>
              <w:ind w:left="-43" w:right="-86"/>
              <w:rPr>
                <w:b/>
                <w:bCs/>
                <w:szCs w:val="22"/>
              </w:rPr>
            </w:pPr>
          </w:p>
        </w:tc>
        <w:tc>
          <w:tcPr>
            <w:tcW w:w="840" w:type="dxa"/>
            <w:gridSpan w:val="2"/>
            <w:tcBorders>
              <w:top w:val="single" w:sz="4" w:space="0" w:color="auto"/>
              <w:bottom w:val="double" w:sz="4" w:space="0" w:color="auto"/>
            </w:tcBorders>
          </w:tcPr>
          <w:p w14:paraId="715CEDD4" w14:textId="7EF1EDF1" w:rsidR="002D7500" w:rsidRPr="009A0CF3" w:rsidRDefault="00C1619D" w:rsidP="002D7500">
            <w:pPr>
              <w:pStyle w:val="acctfourfigures"/>
              <w:tabs>
                <w:tab w:val="clear" w:pos="765"/>
                <w:tab w:val="decimal" w:pos="375"/>
              </w:tabs>
              <w:spacing w:line="240" w:lineRule="atLeast"/>
              <w:ind w:left="-43" w:right="-86"/>
              <w:rPr>
                <w:b/>
                <w:bCs/>
                <w:szCs w:val="22"/>
              </w:rPr>
            </w:pPr>
            <w:r>
              <w:rPr>
                <w:b/>
                <w:bCs/>
                <w:szCs w:val="22"/>
              </w:rPr>
              <w:t>-</w:t>
            </w:r>
          </w:p>
        </w:tc>
        <w:tc>
          <w:tcPr>
            <w:tcW w:w="263" w:type="dxa"/>
            <w:gridSpan w:val="2"/>
          </w:tcPr>
          <w:p w14:paraId="151CDB39" w14:textId="77777777" w:rsidR="002D7500" w:rsidRPr="009A0CF3" w:rsidRDefault="002D7500" w:rsidP="002D7500">
            <w:pPr>
              <w:pStyle w:val="acctfourfigures"/>
              <w:spacing w:line="240" w:lineRule="atLeast"/>
              <w:ind w:left="-43" w:right="-86"/>
              <w:rPr>
                <w:b/>
                <w:bCs/>
                <w:szCs w:val="22"/>
              </w:rPr>
            </w:pPr>
          </w:p>
        </w:tc>
        <w:tc>
          <w:tcPr>
            <w:tcW w:w="1143" w:type="dxa"/>
            <w:tcBorders>
              <w:top w:val="single" w:sz="4" w:space="0" w:color="auto"/>
              <w:bottom w:val="double" w:sz="4" w:space="0" w:color="auto"/>
            </w:tcBorders>
          </w:tcPr>
          <w:p w14:paraId="0F12E144" w14:textId="6EE549C2" w:rsidR="002D7500" w:rsidRPr="009A0CF3" w:rsidRDefault="00266018" w:rsidP="002D7500">
            <w:pPr>
              <w:pStyle w:val="acctfourfigures"/>
              <w:tabs>
                <w:tab w:val="clear" w:pos="765"/>
                <w:tab w:val="decimal" w:pos="926"/>
              </w:tabs>
              <w:spacing w:line="240" w:lineRule="atLeast"/>
              <w:ind w:left="-43" w:right="-86"/>
              <w:rPr>
                <w:b/>
                <w:bCs/>
              </w:rPr>
            </w:pPr>
            <w:r w:rsidRPr="00266018">
              <w:rPr>
                <w:b/>
                <w:bCs/>
              </w:rPr>
              <w:t>(28,221)</w:t>
            </w:r>
          </w:p>
        </w:tc>
      </w:tr>
    </w:tbl>
    <w:p w14:paraId="7CB0C579" w14:textId="2494BD34" w:rsidR="00657E42" w:rsidRDefault="00657E42"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6B41DE7B" w14:textId="5EEB47FD" w:rsidR="00DD27BC" w:rsidRDefault="003E660B" w:rsidP="008F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b/>
          <w:bCs/>
          <w:i/>
          <w:iCs/>
          <w:szCs w:val="22"/>
        </w:rPr>
        <w:br w:type="page"/>
      </w:r>
    </w:p>
    <w:p w14:paraId="3CCB5E38" w14:textId="77777777" w:rsidR="008F4233" w:rsidRPr="008F4233" w:rsidRDefault="008F4233" w:rsidP="008F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900" w:type="dxa"/>
        <w:tblInd w:w="450" w:type="dxa"/>
        <w:tblLayout w:type="fixed"/>
        <w:tblCellMar>
          <w:left w:w="0" w:type="dxa"/>
          <w:right w:w="0" w:type="dxa"/>
        </w:tblCellMar>
        <w:tblLook w:val="04A0" w:firstRow="1" w:lastRow="0" w:firstColumn="1" w:lastColumn="0" w:noHBand="0" w:noVBand="1"/>
      </w:tblPr>
      <w:tblGrid>
        <w:gridCol w:w="4320"/>
        <w:gridCol w:w="1170"/>
        <w:gridCol w:w="236"/>
        <w:gridCol w:w="1204"/>
        <w:gridCol w:w="236"/>
        <w:gridCol w:w="1204"/>
        <w:gridCol w:w="270"/>
        <w:gridCol w:w="1260"/>
      </w:tblGrid>
      <w:tr w:rsidR="00807A1E" w:rsidRPr="005549A8" w14:paraId="2D01C7BD" w14:textId="77777777" w:rsidTr="001B1253">
        <w:trPr>
          <w:tblHeader/>
        </w:trPr>
        <w:tc>
          <w:tcPr>
            <w:tcW w:w="4320" w:type="dxa"/>
            <w:tcMar>
              <w:top w:w="0" w:type="dxa"/>
              <w:left w:w="108" w:type="dxa"/>
              <w:bottom w:w="0" w:type="dxa"/>
              <w:right w:w="108" w:type="dxa"/>
            </w:tcMar>
          </w:tcPr>
          <w:p w14:paraId="687A52A9" w14:textId="77777777" w:rsidR="00807A1E" w:rsidRPr="005549A8" w:rsidRDefault="00807A1E" w:rsidP="000F43D7">
            <w:pPr>
              <w:pStyle w:val="BodyText"/>
              <w:spacing w:after="0"/>
              <w:ind w:left="145" w:right="-405" w:hanging="145"/>
              <w:jc w:val="both"/>
              <w:rPr>
                <w:rFonts w:ascii="Times New Roman" w:hAnsi="Times New Roman" w:cs="Times New Roman"/>
                <w:b/>
                <w:bCs/>
                <w:sz w:val="22"/>
                <w:szCs w:val="22"/>
              </w:rPr>
            </w:pPr>
          </w:p>
        </w:tc>
        <w:tc>
          <w:tcPr>
            <w:tcW w:w="5580" w:type="dxa"/>
            <w:gridSpan w:val="7"/>
            <w:tcMar>
              <w:top w:w="0" w:type="dxa"/>
              <w:left w:w="108" w:type="dxa"/>
              <w:bottom w:w="0" w:type="dxa"/>
              <w:right w:w="108" w:type="dxa"/>
            </w:tcMar>
            <w:hideMark/>
          </w:tcPr>
          <w:p w14:paraId="37C21DE6" w14:textId="77777777" w:rsidR="00807A1E" w:rsidRPr="005549A8" w:rsidRDefault="00807A1E" w:rsidP="000F43D7">
            <w:pPr>
              <w:pStyle w:val="BodyText"/>
              <w:spacing w:after="0"/>
              <w:ind w:right="-405"/>
              <w:jc w:val="center"/>
              <w:rPr>
                <w:rFonts w:ascii="Times New Roman" w:hAnsi="Times New Roman" w:cs="Times New Roman"/>
                <w:b/>
                <w:bCs/>
                <w:sz w:val="22"/>
                <w:szCs w:val="22"/>
              </w:rPr>
            </w:pPr>
            <w:r w:rsidRPr="005549A8">
              <w:rPr>
                <w:rFonts w:ascii="Times New Roman" w:hAnsi="Times New Roman" w:cs="Times New Roman"/>
                <w:b/>
                <w:bCs/>
                <w:sz w:val="22"/>
                <w:szCs w:val="22"/>
              </w:rPr>
              <w:t>Consolidated</w:t>
            </w:r>
            <w:r w:rsidRPr="005549A8">
              <w:rPr>
                <w:rFonts w:ascii="Times New Roman" w:hAnsi="Times New Roman" w:cs="Times New Roman"/>
                <w:b/>
                <w:sz w:val="22"/>
                <w:szCs w:val="22"/>
              </w:rPr>
              <w:t xml:space="preserve"> /Separate financial statements</w:t>
            </w:r>
          </w:p>
        </w:tc>
      </w:tr>
      <w:tr w:rsidR="00807A1E" w:rsidRPr="005549A8" w14:paraId="4B279BC3" w14:textId="77777777" w:rsidTr="001B1253">
        <w:trPr>
          <w:tblHeader/>
        </w:trPr>
        <w:tc>
          <w:tcPr>
            <w:tcW w:w="4320" w:type="dxa"/>
            <w:tcMar>
              <w:top w:w="0" w:type="dxa"/>
              <w:left w:w="108" w:type="dxa"/>
              <w:bottom w:w="0" w:type="dxa"/>
              <w:right w:w="108" w:type="dxa"/>
            </w:tcMar>
            <w:hideMark/>
          </w:tcPr>
          <w:p w14:paraId="7F2E1011" w14:textId="77777777" w:rsidR="00393086" w:rsidRDefault="00807A1E" w:rsidP="00393086">
            <w:pPr>
              <w:pStyle w:val="BodyText"/>
              <w:spacing w:after="0"/>
              <w:ind w:left="160" w:right="-108" w:hanging="160"/>
              <w:rPr>
                <w:rFonts w:ascii="Times New Roman" w:hAnsi="Times New Roman" w:cstheme="minorBidi"/>
                <w:b/>
                <w:bCs/>
                <w:i/>
                <w:iCs/>
                <w:sz w:val="22"/>
                <w:szCs w:val="22"/>
              </w:rPr>
            </w:pPr>
            <w:r w:rsidRPr="005549A8">
              <w:rPr>
                <w:rFonts w:ascii="Times New Roman" w:hAnsi="Times New Roman" w:cs="Times New Roman"/>
                <w:b/>
                <w:bCs/>
                <w:i/>
                <w:iCs/>
                <w:sz w:val="22"/>
                <w:szCs w:val="22"/>
              </w:rPr>
              <w:t xml:space="preserve">Exposure to foreign currency at </w:t>
            </w:r>
          </w:p>
          <w:p w14:paraId="2264C347" w14:textId="08780395" w:rsidR="00807A1E" w:rsidRPr="00393086" w:rsidRDefault="00807A1E" w:rsidP="00393086">
            <w:pPr>
              <w:pStyle w:val="BodyText"/>
              <w:tabs>
                <w:tab w:val="clear" w:pos="454"/>
                <w:tab w:val="left" w:pos="0"/>
              </w:tabs>
              <w:spacing w:after="0"/>
              <w:ind w:left="160" w:right="-108" w:hanging="160"/>
              <w:rPr>
                <w:rFonts w:ascii="Times New Roman" w:hAnsi="Times New Roman" w:cstheme="minorBidi"/>
                <w:b/>
                <w:bCs/>
                <w:i/>
                <w:iCs/>
                <w:sz w:val="22"/>
                <w:szCs w:val="22"/>
              </w:rPr>
            </w:pPr>
            <w:r w:rsidRPr="005549A8">
              <w:rPr>
                <w:rFonts w:ascii="Times New Roman" w:hAnsi="Times New Roman" w:cs="Times New Roman"/>
                <w:b/>
                <w:bCs/>
                <w:i/>
                <w:iCs/>
                <w:sz w:val="22"/>
                <w:szCs w:val="22"/>
              </w:rPr>
              <w:t xml:space="preserve">31 </w:t>
            </w:r>
            <w:r w:rsidR="002A0A69">
              <w:rPr>
                <w:rFonts w:ascii="Times New Roman" w:hAnsi="Times New Roman" w:cs="Times New Roman"/>
                <w:b/>
                <w:bCs/>
                <w:i/>
                <w:iCs/>
                <w:sz w:val="22"/>
                <w:szCs w:val="22"/>
              </w:rPr>
              <w:t>March 2026</w:t>
            </w:r>
          </w:p>
        </w:tc>
        <w:tc>
          <w:tcPr>
            <w:tcW w:w="1170" w:type="dxa"/>
            <w:tcMar>
              <w:top w:w="0" w:type="dxa"/>
              <w:left w:w="108" w:type="dxa"/>
              <w:bottom w:w="0" w:type="dxa"/>
              <w:right w:w="108" w:type="dxa"/>
            </w:tcMar>
            <w:hideMark/>
          </w:tcPr>
          <w:p w14:paraId="0EA43CCF" w14:textId="77777777" w:rsidR="00807A1E" w:rsidRPr="005549A8" w:rsidRDefault="00807A1E" w:rsidP="000F43D7">
            <w:pPr>
              <w:pStyle w:val="BodyText"/>
              <w:spacing w:after="0"/>
              <w:ind w:right="-108"/>
              <w:jc w:val="center"/>
              <w:rPr>
                <w:rFonts w:ascii="Times New Roman" w:hAnsi="Times New Roman" w:cs="Times New Roman"/>
                <w:sz w:val="22"/>
                <w:szCs w:val="22"/>
              </w:rPr>
            </w:pPr>
            <w:r w:rsidRPr="005549A8">
              <w:rPr>
                <w:rFonts w:ascii="Times New Roman" w:hAnsi="Times New Roman" w:cs="Times New Roman"/>
                <w:sz w:val="22"/>
                <w:szCs w:val="22"/>
              </w:rPr>
              <w:t>United States Dollars</w:t>
            </w:r>
          </w:p>
        </w:tc>
        <w:tc>
          <w:tcPr>
            <w:tcW w:w="236" w:type="dxa"/>
            <w:tcMar>
              <w:top w:w="0" w:type="dxa"/>
              <w:left w:w="108" w:type="dxa"/>
              <w:bottom w:w="0" w:type="dxa"/>
              <w:right w:w="108" w:type="dxa"/>
            </w:tcMar>
          </w:tcPr>
          <w:p w14:paraId="4DBD85A6" w14:textId="77777777" w:rsidR="00807A1E" w:rsidRPr="005549A8" w:rsidRDefault="00807A1E" w:rsidP="000F43D7">
            <w:pPr>
              <w:pStyle w:val="BodyText"/>
              <w:spacing w:after="0"/>
              <w:ind w:right="-405"/>
              <w:jc w:val="center"/>
              <w:rPr>
                <w:rFonts w:ascii="Times New Roman" w:hAnsi="Times New Roman" w:cs="Times New Roman"/>
                <w:sz w:val="22"/>
                <w:szCs w:val="22"/>
              </w:rPr>
            </w:pPr>
          </w:p>
        </w:tc>
        <w:tc>
          <w:tcPr>
            <w:tcW w:w="1204" w:type="dxa"/>
            <w:tcMar>
              <w:top w:w="0" w:type="dxa"/>
              <w:left w:w="108" w:type="dxa"/>
              <w:bottom w:w="0" w:type="dxa"/>
              <w:right w:w="108" w:type="dxa"/>
            </w:tcMar>
          </w:tcPr>
          <w:p w14:paraId="7ABD10D6" w14:textId="77777777" w:rsidR="00807A1E" w:rsidRPr="005549A8" w:rsidRDefault="00807A1E" w:rsidP="000F43D7">
            <w:pPr>
              <w:pStyle w:val="BodyText"/>
              <w:spacing w:after="0"/>
              <w:ind w:left="-108" w:right="-108"/>
              <w:jc w:val="center"/>
              <w:rPr>
                <w:rFonts w:ascii="Times New Roman" w:hAnsi="Times New Roman" w:cs="Times New Roman"/>
                <w:sz w:val="22"/>
                <w:szCs w:val="22"/>
              </w:rPr>
            </w:pPr>
          </w:p>
          <w:p w14:paraId="423BD249" w14:textId="77777777" w:rsidR="00807A1E" w:rsidRPr="005549A8" w:rsidRDefault="00807A1E" w:rsidP="000F43D7">
            <w:pPr>
              <w:pStyle w:val="BodyText"/>
              <w:spacing w:after="0"/>
              <w:ind w:left="-108" w:right="-108"/>
              <w:jc w:val="center"/>
              <w:rPr>
                <w:rFonts w:ascii="Times New Roman" w:hAnsi="Times New Roman" w:cs="Times New Roman"/>
                <w:sz w:val="22"/>
                <w:szCs w:val="22"/>
              </w:rPr>
            </w:pPr>
          </w:p>
          <w:p w14:paraId="0BFF0DC5" w14:textId="77777777" w:rsidR="00807A1E" w:rsidRPr="005549A8" w:rsidRDefault="00807A1E" w:rsidP="000F43D7">
            <w:pPr>
              <w:pStyle w:val="BodyText"/>
              <w:spacing w:after="0"/>
              <w:ind w:right="-108"/>
              <w:rPr>
                <w:rFonts w:ascii="Times New Roman" w:hAnsi="Times New Roman" w:cs="Times New Roman"/>
                <w:sz w:val="22"/>
                <w:szCs w:val="22"/>
              </w:rPr>
            </w:pPr>
            <w:r w:rsidRPr="005549A8">
              <w:rPr>
                <w:rFonts w:ascii="Times New Roman" w:hAnsi="Times New Roman" w:cs="Times New Roman"/>
                <w:sz w:val="22"/>
                <w:szCs w:val="22"/>
                <w:lang w:val="fr-FR"/>
              </w:rPr>
              <w:t>    Euro</w:t>
            </w:r>
          </w:p>
        </w:tc>
        <w:tc>
          <w:tcPr>
            <w:tcW w:w="236" w:type="dxa"/>
            <w:tcMar>
              <w:top w:w="0" w:type="dxa"/>
              <w:left w:w="108" w:type="dxa"/>
              <w:bottom w:w="0" w:type="dxa"/>
              <w:right w:w="108" w:type="dxa"/>
            </w:tcMar>
          </w:tcPr>
          <w:p w14:paraId="52BFEA79" w14:textId="77777777" w:rsidR="00807A1E" w:rsidRPr="005549A8" w:rsidRDefault="00807A1E" w:rsidP="000F43D7">
            <w:pPr>
              <w:pStyle w:val="BodyText"/>
              <w:spacing w:after="0"/>
              <w:ind w:right="-405"/>
              <w:jc w:val="center"/>
              <w:rPr>
                <w:rFonts w:ascii="Times New Roman" w:hAnsi="Times New Roman" w:cs="Times New Roman"/>
                <w:sz w:val="22"/>
                <w:szCs w:val="22"/>
                <w:cs/>
              </w:rPr>
            </w:pPr>
          </w:p>
        </w:tc>
        <w:tc>
          <w:tcPr>
            <w:tcW w:w="1204" w:type="dxa"/>
            <w:tcMar>
              <w:top w:w="0" w:type="dxa"/>
              <w:left w:w="108" w:type="dxa"/>
              <w:bottom w:w="0" w:type="dxa"/>
              <w:right w:w="108" w:type="dxa"/>
            </w:tcMar>
          </w:tcPr>
          <w:p w14:paraId="1EFAE957" w14:textId="0D99E3D7" w:rsidR="00807A1E" w:rsidRPr="007164BD" w:rsidRDefault="007164BD" w:rsidP="002A0A69">
            <w:pPr>
              <w:pStyle w:val="BodyText"/>
              <w:spacing w:after="0"/>
              <w:ind w:right="-108"/>
              <w:jc w:val="center"/>
              <w:rPr>
                <w:rFonts w:ascii="Times New Roman" w:hAnsi="Times New Roman"/>
                <w:sz w:val="22"/>
                <w:szCs w:val="28"/>
              </w:rPr>
            </w:pPr>
            <w:r w:rsidRPr="007164BD">
              <w:rPr>
                <w:rFonts w:ascii="Times New Roman" w:hAnsi="Times New Roman" w:cs="Times New Roman"/>
                <w:sz w:val="22"/>
                <w:szCs w:val="22"/>
              </w:rPr>
              <w:t>New Zealand Dollar</w:t>
            </w:r>
            <w:r w:rsidRPr="002A0A69">
              <w:rPr>
                <w:rFonts w:ascii="Times New Roman" w:hAnsi="Times New Roman" w:cs="Times New Roman"/>
                <w:sz w:val="22"/>
                <w:szCs w:val="22"/>
              </w:rPr>
              <w:t>s</w:t>
            </w:r>
          </w:p>
        </w:tc>
        <w:tc>
          <w:tcPr>
            <w:tcW w:w="270" w:type="dxa"/>
            <w:tcMar>
              <w:top w:w="0" w:type="dxa"/>
              <w:left w:w="108" w:type="dxa"/>
              <w:bottom w:w="0" w:type="dxa"/>
              <w:right w:w="108" w:type="dxa"/>
            </w:tcMar>
          </w:tcPr>
          <w:p w14:paraId="1AD65E6A" w14:textId="77777777" w:rsidR="00807A1E" w:rsidRPr="005549A8" w:rsidRDefault="00807A1E" w:rsidP="000F43D7">
            <w:pPr>
              <w:pStyle w:val="BodyText"/>
              <w:spacing w:after="0"/>
              <w:ind w:right="-405"/>
              <w:jc w:val="center"/>
              <w:rPr>
                <w:rFonts w:ascii="Times New Roman" w:hAnsi="Times New Roman" w:cs="Times New Roman"/>
                <w:sz w:val="22"/>
                <w:szCs w:val="22"/>
                <w:lang w:eastAsia="en-GB"/>
              </w:rPr>
            </w:pPr>
          </w:p>
        </w:tc>
        <w:tc>
          <w:tcPr>
            <w:tcW w:w="1260" w:type="dxa"/>
          </w:tcPr>
          <w:p w14:paraId="2CF0B7A4" w14:textId="77777777" w:rsidR="00807A1E" w:rsidRPr="005549A8" w:rsidRDefault="00807A1E" w:rsidP="000F43D7">
            <w:pPr>
              <w:pStyle w:val="BodyText"/>
              <w:spacing w:after="0"/>
              <w:ind w:right="-405"/>
              <w:jc w:val="center"/>
              <w:rPr>
                <w:rFonts w:ascii="Times New Roman" w:hAnsi="Times New Roman" w:cs="Times New Roman"/>
                <w:sz w:val="22"/>
                <w:szCs w:val="22"/>
                <w:lang w:eastAsia="en-GB"/>
              </w:rPr>
            </w:pPr>
          </w:p>
          <w:p w14:paraId="29C1CBB9" w14:textId="77777777" w:rsidR="00807A1E" w:rsidRPr="005549A8" w:rsidRDefault="00807A1E" w:rsidP="000F43D7">
            <w:pPr>
              <w:pStyle w:val="BodyText"/>
              <w:spacing w:after="0"/>
              <w:ind w:right="-405"/>
              <w:rPr>
                <w:rFonts w:ascii="Times New Roman" w:hAnsi="Times New Roman" w:cs="Times New Roman"/>
                <w:sz w:val="22"/>
                <w:szCs w:val="22"/>
                <w:lang w:eastAsia="en-GB"/>
              </w:rPr>
            </w:pPr>
          </w:p>
          <w:p w14:paraId="0AB13414" w14:textId="77777777" w:rsidR="00807A1E" w:rsidRPr="005549A8" w:rsidRDefault="00807A1E" w:rsidP="000F43D7">
            <w:pPr>
              <w:pStyle w:val="BodyText"/>
              <w:spacing w:after="0"/>
              <w:ind w:right="-405"/>
              <w:jc w:val="center"/>
              <w:rPr>
                <w:rFonts w:ascii="Times New Roman" w:hAnsi="Times New Roman" w:cs="Times New Roman"/>
                <w:sz w:val="22"/>
                <w:szCs w:val="22"/>
                <w:lang w:eastAsia="en-GB"/>
              </w:rPr>
            </w:pPr>
            <w:r w:rsidRPr="005549A8">
              <w:rPr>
                <w:rFonts w:ascii="Times New Roman" w:hAnsi="Times New Roman" w:cs="Times New Roman"/>
                <w:sz w:val="22"/>
                <w:szCs w:val="22"/>
                <w:lang w:eastAsia="en-GB"/>
              </w:rPr>
              <w:t>Total</w:t>
            </w:r>
          </w:p>
        </w:tc>
      </w:tr>
      <w:tr w:rsidR="00807A1E" w:rsidRPr="005549A8" w14:paraId="2C252F8A" w14:textId="77777777" w:rsidTr="001B1253">
        <w:tc>
          <w:tcPr>
            <w:tcW w:w="4320" w:type="dxa"/>
            <w:tcMar>
              <w:top w:w="0" w:type="dxa"/>
              <w:left w:w="108" w:type="dxa"/>
              <w:bottom w:w="0" w:type="dxa"/>
              <w:right w:w="108" w:type="dxa"/>
            </w:tcMar>
          </w:tcPr>
          <w:p w14:paraId="498F6008" w14:textId="77777777" w:rsidR="00807A1E" w:rsidRPr="005549A8" w:rsidRDefault="00807A1E" w:rsidP="000F43D7">
            <w:pPr>
              <w:pStyle w:val="BodyText"/>
              <w:spacing w:after="0"/>
              <w:ind w:right="-405"/>
              <w:jc w:val="both"/>
              <w:rPr>
                <w:rFonts w:ascii="Times New Roman" w:hAnsi="Times New Roman" w:cs="Times New Roman"/>
                <w:sz w:val="22"/>
                <w:szCs w:val="22"/>
                <w:cs/>
              </w:rPr>
            </w:pPr>
          </w:p>
        </w:tc>
        <w:tc>
          <w:tcPr>
            <w:tcW w:w="4320" w:type="dxa"/>
            <w:gridSpan w:val="6"/>
            <w:tcMar>
              <w:top w:w="0" w:type="dxa"/>
              <w:left w:w="108" w:type="dxa"/>
              <w:bottom w:w="0" w:type="dxa"/>
              <w:right w:w="108" w:type="dxa"/>
            </w:tcMar>
            <w:hideMark/>
          </w:tcPr>
          <w:p w14:paraId="1C63E4BB" w14:textId="77777777" w:rsidR="00807A1E" w:rsidRPr="005549A8" w:rsidRDefault="00807A1E" w:rsidP="000F43D7">
            <w:pPr>
              <w:pStyle w:val="BodyText"/>
              <w:spacing w:after="0"/>
              <w:ind w:right="-405"/>
              <w:jc w:val="center"/>
              <w:rPr>
                <w:rFonts w:ascii="Times New Roman" w:hAnsi="Times New Roman" w:cs="Times New Roman"/>
                <w:sz w:val="22"/>
                <w:szCs w:val="22"/>
                <w:cs/>
              </w:rPr>
            </w:pPr>
            <w:r w:rsidRPr="005549A8">
              <w:rPr>
                <w:rFonts w:ascii="Times New Roman" w:hAnsi="Times New Roman" w:cs="Times New Roman"/>
                <w:i/>
                <w:iCs/>
                <w:sz w:val="22"/>
                <w:szCs w:val="22"/>
              </w:rPr>
              <w:t>(in thousand Baht)</w:t>
            </w:r>
          </w:p>
        </w:tc>
        <w:tc>
          <w:tcPr>
            <w:tcW w:w="1260" w:type="dxa"/>
          </w:tcPr>
          <w:p w14:paraId="3F4A9AE6" w14:textId="77777777" w:rsidR="00807A1E" w:rsidRPr="005549A8" w:rsidRDefault="00807A1E" w:rsidP="000F43D7">
            <w:pPr>
              <w:pStyle w:val="BodyText"/>
              <w:spacing w:after="0"/>
              <w:ind w:right="-405"/>
              <w:jc w:val="center"/>
              <w:rPr>
                <w:rFonts w:ascii="Times New Roman" w:hAnsi="Times New Roman" w:cs="Times New Roman"/>
                <w:i/>
                <w:iCs/>
                <w:sz w:val="22"/>
                <w:szCs w:val="22"/>
              </w:rPr>
            </w:pPr>
          </w:p>
        </w:tc>
      </w:tr>
      <w:tr w:rsidR="00807A1E" w:rsidRPr="005549A8" w14:paraId="2BE48B03" w14:textId="77777777" w:rsidTr="001B1253">
        <w:tc>
          <w:tcPr>
            <w:tcW w:w="4320" w:type="dxa"/>
            <w:tcMar>
              <w:top w:w="0" w:type="dxa"/>
              <w:left w:w="108" w:type="dxa"/>
              <w:bottom w:w="0" w:type="dxa"/>
              <w:right w:w="108" w:type="dxa"/>
            </w:tcMar>
            <w:hideMark/>
          </w:tcPr>
          <w:p w14:paraId="299D8DA3" w14:textId="77777777" w:rsidR="00807A1E" w:rsidRPr="005549A8" w:rsidRDefault="00807A1E" w:rsidP="000F43D7">
            <w:pPr>
              <w:pStyle w:val="BodyText"/>
              <w:spacing w:after="0"/>
              <w:ind w:right="-405"/>
              <w:jc w:val="both"/>
              <w:rPr>
                <w:rFonts w:ascii="Times New Roman" w:hAnsi="Times New Roman" w:cs="Times New Roman"/>
                <w:sz w:val="22"/>
                <w:szCs w:val="22"/>
              </w:rPr>
            </w:pPr>
            <w:r w:rsidRPr="005549A8">
              <w:rPr>
                <w:rFonts w:ascii="Times New Roman" w:hAnsi="Times New Roman" w:cs="Times New Roman"/>
                <w:sz w:val="22"/>
                <w:szCs w:val="22"/>
              </w:rPr>
              <w:t>Trade receivables</w:t>
            </w:r>
          </w:p>
        </w:tc>
        <w:tc>
          <w:tcPr>
            <w:tcW w:w="1170" w:type="dxa"/>
            <w:tcMar>
              <w:top w:w="0" w:type="dxa"/>
              <w:left w:w="108" w:type="dxa"/>
              <w:bottom w:w="0" w:type="dxa"/>
              <w:right w:w="108" w:type="dxa"/>
            </w:tcMar>
          </w:tcPr>
          <w:p w14:paraId="1C4F6B27" w14:textId="57747E02" w:rsidR="00807A1E" w:rsidRPr="005549A8" w:rsidRDefault="00807A1E" w:rsidP="000F4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807A1E">
              <w:rPr>
                <w:rFonts w:ascii="Times New Roman" w:hAnsi="Times New Roman" w:cs="Times New Roman"/>
                <w:sz w:val="22"/>
                <w:szCs w:val="22"/>
              </w:rPr>
              <w:t>1,142,973</w:t>
            </w:r>
          </w:p>
        </w:tc>
        <w:tc>
          <w:tcPr>
            <w:tcW w:w="236" w:type="dxa"/>
            <w:tcMar>
              <w:top w:w="0" w:type="dxa"/>
              <w:left w:w="108" w:type="dxa"/>
              <w:bottom w:w="0" w:type="dxa"/>
              <w:right w:w="108" w:type="dxa"/>
            </w:tcMar>
          </w:tcPr>
          <w:p w14:paraId="2DCE6ED7" w14:textId="77777777" w:rsidR="00807A1E" w:rsidRPr="005549A8" w:rsidRDefault="00807A1E" w:rsidP="000F43D7">
            <w:pPr>
              <w:pStyle w:val="BodyText"/>
              <w:spacing w:after="0"/>
              <w:ind w:right="-110"/>
              <w:rPr>
                <w:rFonts w:ascii="Times New Roman" w:hAnsi="Times New Roman" w:cs="Times New Roman"/>
                <w:sz w:val="22"/>
                <w:szCs w:val="22"/>
              </w:rPr>
            </w:pPr>
          </w:p>
        </w:tc>
        <w:tc>
          <w:tcPr>
            <w:tcW w:w="1204" w:type="dxa"/>
            <w:tcMar>
              <w:top w:w="0" w:type="dxa"/>
              <w:left w:w="108" w:type="dxa"/>
              <w:bottom w:w="0" w:type="dxa"/>
              <w:right w:w="108" w:type="dxa"/>
            </w:tcMar>
          </w:tcPr>
          <w:p w14:paraId="637F065F" w14:textId="076D2148" w:rsidR="00807A1E" w:rsidRPr="005549A8" w:rsidRDefault="00807A1E" w:rsidP="004B5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807A1E">
              <w:rPr>
                <w:rFonts w:ascii="Times New Roman" w:hAnsi="Times New Roman" w:cs="Times New Roman"/>
                <w:sz w:val="22"/>
                <w:szCs w:val="22"/>
              </w:rPr>
              <w:t>-</w:t>
            </w:r>
          </w:p>
        </w:tc>
        <w:tc>
          <w:tcPr>
            <w:tcW w:w="236" w:type="dxa"/>
            <w:tcMar>
              <w:top w:w="0" w:type="dxa"/>
              <w:left w:w="108" w:type="dxa"/>
              <w:bottom w:w="0" w:type="dxa"/>
              <w:right w:w="108" w:type="dxa"/>
            </w:tcMar>
          </w:tcPr>
          <w:p w14:paraId="1B24434E" w14:textId="77777777" w:rsidR="00807A1E" w:rsidRPr="005549A8" w:rsidRDefault="00807A1E" w:rsidP="000F43D7">
            <w:pPr>
              <w:pStyle w:val="BodyText"/>
              <w:spacing w:after="0"/>
              <w:ind w:right="-110"/>
              <w:rPr>
                <w:rFonts w:ascii="Times New Roman" w:hAnsi="Times New Roman" w:cs="Times New Roman"/>
                <w:sz w:val="22"/>
                <w:szCs w:val="22"/>
              </w:rPr>
            </w:pPr>
          </w:p>
        </w:tc>
        <w:tc>
          <w:tcPr>
            <w:tcW w:w="1204" w:type="dxa"/>
            <w:tcMar>
              <w:top w:w="0" w:type="dxa"/>
              <w:left w:w="108" w:type="dxa"/>
              <w:bottom w:w="0" w:type="dxa"/>
              <w:right w:w="108" w:type="dxa"/>
            </w:tcMar>
          </w:tcPr>
          <w:p w14:paraId="5936C42D" w14:textId="6F255DFB" w:rsidR="00807A1E" w:rsidRPr="005549A8" w:rsidRDefault="00807A1E" w:rsidP="000F4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807A1E">
              <w:rPr>
                <w:rFonts w:ascii="Times New Roman" w:hAnsi="Times New Roman" w:cs="Times New Roman"/>
                <w:sz w:val="22"/>
                <w:szCs w:val="22"/>
              </w:rPr>
              <w:t>-</w:t>
            </w:r>
          </w:p>
        </w:tc>
        <w:tc>
          <w:tcPr>
            <w:tcW w:w="270" w:type="dxa"/>
            <w:tcMar>
              <w:top w:w="0" w:type="dxa"/>
              <w:left w:w="108" w:type="dxa"/>
              <w:bottom w:w="0" w:type="dxa"/>
              <w:right w:w="108" w:type="dxa"/>
            </w:tcMar>
          </w:tcPr>
          <w:p w14:paraId="2510DF12" w14:textId="77777777" w:rsidR="00807A1E" w:rsidRPr="005549A8" w:rsidRDefault="00807A1E" w:rsidP="000F43D7">
            <w:pPr>
              <w:pStyle w:val="BodyText"/>
              <w:spacing w:after="0"/>
              <w:ind w:right="-405"/>
              <w:jc w:val="both"/>
              <w:rPr>
                <w:rFonts w:ascii="Times New Roman" w:hAnsi="Times New Roman" w:cs="Times New Roman"/>
                <w:sz w:val="22"/>
                <w:szCs w:val="22"/>
              </w:rPr>
            </w:pPr>
          </w:p>
        </w:tc>
        <w:tc>
          <w:tcPr>
            <w:tcW w:w="1260" w:type="dxa"/>
          </w:tcPr>
          <w:p w14:paraId="134A7E86" w14:textId="41819BD8" w:rsidR="00807A1E" w:rsidRPr="005549A8" w:rsidRDefault="00807A1E" w:rsidP="00AF4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right="-110"/>
              <w:rPr>
                <w:rFonts w:ascii="Times New Roman" w:hAnsi="Times New Roman" w:cs="Times New Roman"/>
                <w:sz w:val="22"/>
                <w:szCs w:val="22"/>
              </w:rPr>
            </w:pPr>
            <w:r w:rsidRPr="00807A1E">
              <w:rPr>
                <w:rFonts w:ascii="Times New Roman" w:hAnsi="Times New Roman" w:cs="Times New Roman"/>
                <w:sz w:val="22"/>
                <w:szCs w:val="22"/>
              </w:rPr>
              <w:t>1,142,973</w:t>
            </w:r>
          </w:p>
        </w:tc>
      </w:tr>
      <w:tr w:rsidR="00807A1E" w:rsidRPr="005549A8" w14:paraId="0F29029A" w14:textId="77777777" w:rsidTr="001B1253">
        <w:tc>
          <w:tcPr>
            <w:tcW w:w="4320" w:type="dxa"/>
            <w:tcMar>
              <w:top w:w="0" w:type="dxa"/>
              <w:left w:w="108" w:type="dxa"/>
              <w:bottom w:w="0" w:type="dxa"/>
              <w:right w:w="108" w:type="dxa"/>
            </w:tcMar>
            <w:hideMark/>
          </w:tcPr>
          <w:p w14:paraId="79B5ABA2" w14:textId="0BDC3F5D" w:rsidR="00807A1E" w:rsidRPr="005549A8" w:rsidRDefault="00807A1E" w:rsidP="000F43D7">
            <w:pPr>
              <w:pStyle w:val="BodyText"/>
              <w:spacing w:after="0"/>
              <w:ind w:right="-405"/>
              <w:jc w:val="both"/>
              <w:rPr>
                <w:rFonts w:ascii="Times New Roman" w:hAnsi="Times New Roman" w:cs="Times New Roman"/>
                <w:sz w:val="22"/>
                <w:szCs w:val="22"/>
              </w:rPr>
            </w:pPr>
            <w:r w:rsidRPr="005549A8">
              <w:rPr>
                <w:rFonts w:ascii="Times New Roman" w:hAnsi="Times New Roman" w:cs="Times New Roman"/>
                <w:sz w:val="22"/>
                <w:szCs w:val="22"/>
              </w:rPr>
              <w:t xml:space="preserve">Other </w:t>
            </w:r>
            <w:r w:rsidR="00B95FFD" w:rsidRPr="006244E1">
              <w:rPr>
                <w:rFonts w:ascii="Times New Roman" w:hAnsi="Times New Roman" w:cs="Times New Roman"/>
                <w:sz w:val="22"/>
                <w:szCs w:val="22"/>
              </w:rPr>
              <w:t>current</w:t>
            </w:r>
            <w:r w:rsidR="00B95FFD" w:rsidRPr="005549A8">
              <w:rPr>
                <w:rFonts w:ascii="Times New Roman" w:hAnsi="Times New Roman" w:cs="Times New Roman"/>
                <w:sz w:val="22"/>
                <w:szCs w:val="22"/>
              </w:rPr>
              <w:t xml:space="preserve"> </w:t>
            </w:r>
            <w:r w:rsidRPr="005549A8">
              <w:rPr>
                <w:rFonts w:ascii="Times New Roman" w:hAnsi="Times New Roman" w:cs="Times New Roman"/>
                <w:sz w:val="22"/>
                <w:szCs w:val="22"/>
              </w:rPr>
              <w:t>receivables</w:t>
            </w:r>
          </w:p>
        </w:tc>
        <w:tc>
          <w:tcPr>
            <w:tcW w:w="1170" w:type="dxa"/>
            <w:tcMar>
              <w:top w:w="0" w:type="dxa"/>
              <w:left w:w="108" w:type="dxa"/>
              <w:bottom w:w="0" w:type="dxa"/>
              <w:right w:w="108" w:type="dxa"/>
            </w:tcMar>
          </w:tcPr>
          <w:p w14:paraId="498652DF" w14:textId="4043621B" w:rsidR="00807A1E" w:rsidRPr="005549A8" w:rsidRDefault="00807A1E" w:rsidP="000F4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807A1E">
              <w:rPr>
                <w:rFonts w:ascii="Times New Roman" w:hAnsi="Times New Roman" w:cs="Times New Roman"/>
                <w:sz w:val="22"/>
                <w:szCs w:val="22"/>
              </w:rPr>
              <w:t>6,563</w:t>
            </w:r>
          </w:p>
        </w:tc>
        <w:tc>
          <w:tcPr>
            <w:tcW w:w="236" w:type="dxa"/>
            <w:tcMar>
              <w:top w:w="0" w:type="dxa"/>
              <w:left w:w="108" w:type="dxa"/>
              <w:bottom w:w="0" w:type="dxa"/>
              <w:right w:w="108" w:type="dxa"/>
            </w:tcMar>
          </w:tcPr>
          <w:p w14:paraId="412619F1" w14:textId="77777777" w:rsidR="00807A1E" w:rsidRPr="005549A8" w:rsidRDefault="00807A1E" w:rsidP="000F43D7">
            <w:pPr>
              <w:pStyle w:val="BodyText"/>
              <w:spacing w:after="0"/>
              <w:ind w:right="-110"/>
              <w:rPr>
                <w:rFonts w:ascii="Times New Roman" w:hAnsi="Times New Roman" w:cs="Times New Roman"/>
                <w:sz w:val="22"/>
                <w:szCs w:val="22"/>
              </w:rPr>
            </w:pPr>
          </w:p>
        </w:tc>
        <w:tc>
          <w:tcPr>
            <w:tcW w:w="1204" w:type="dxa"/>
            <w:tcMar>
              <w:top w:w="0" w:type="dxa"/>
              <w:left w:w="108" w:type="dxa"/>
              <w:bottom w:w="0" w:type="dxa"/>
              <w:right w:w="108" w:type="dxa"/>
            </w:tcMar>
          </w:tcPr>
          <w:p w14:paraId="6DBDFFB9" w14:textId="291B8CC1" w:rsidR="00807A1E" w:rsidRPr="005549A8" w:rsidRDefault="00807A1E" w:rsidP="001B12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jc w:val="center"/>
              <w:rPr>
                <w:rFonts w:ascii="Times New Roman" w:hAnsi="Times New Roman" w:cs="Times New Roman"/>
                <w:sz w:val="22"/>
                <w:szCs w:val="22"/>
              </w:rPr>
            </w:pPr>
            <w:r w:rsidRPr="00807A1E">
              <w:rPr>
                <w:rFonts w:ascii="Times New Roman" w:hAnsi="Times New Roman" w:cs="Times New Roman"/>
                <w:sz w:val="22"/>
                <w:szCs w:val="22"/>
              </w:rPr>
              <w:t>4,486</w:t>
            </w:r>
          </w:p>
        </w:tc>
        <w:tc>
          <w:tcPr>
            <w:tcW w:w="236" w:type="dxa"/>
            <w:tcMar>
              <w:top w:w="0" w:type="dxa"/>
              <w:left w:w="108" w:type="dxa"/>
              <w:bottom w:w="0" w:type="dxa"/>
              <w:right w:w="108" w:type="dxa"/>
            </w:tcMar>
          </w:tcPr>
          <w:p w14:paraId="2D085FDC" w14:textId="77777777" w:rsidR="00807A1E" w:rsidRPr="005549A8" w:rsidRDefault="00807A1E" w:rsidP="000F43D7">
            <w:pPr>
              <w:pStyle w:val="BodyText"/>
              <w:spacing w:after="0"/>
              <w:ind w:right="-110"/>
              <w:rPr>
                <w:rFonts w:ascii="Times New Roman" w:hAnsi="Times New Roman" w:cs="Times New Roman"/>
                <w:sz w:val="22"/>
                <w:szCs w:val="22"/>
                <w:cs/>
              </w:rPr>
            </w:pPr>
          </w:p>
        </w:tc>
        <w:tc>
          <w:tcPr>
            <w:tcW w:w="1204" w:type="dxa"/>
            <w:tcMar>
              <w:top w:w="0" w:type="dxa"/>
              <w:left w:w="108" w:type="dxa"/>
              <w:bottom w:w="0" w:type="dxa"/>
              <w:right w:w="108" w:type="dxa"/>
            </w:tcMar>
          </w:tcPr>
          <w:p w14:paraId="355233F1" w14:textId="26A36DB2" w:rsidR="00807A1E" w:rsidRPr="005549A8" w:rsidRDefault="00807A1E" w:rsidP="000F4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807A1E">
              <w:rPr>
                <w:rFonts w:ascii="Times New Roman" w:hAnsi="Times New Roman" w:cs="Times New Roman"/>
                <w:sz w:val="22"/>
                <w:szCs w:val="22"/>
              </w:rPr>
              <w:t>1,174</w:t>
            </w:r>
          </w:p>
        </w:tc>
        <w:tc>
          <w:tcPr>
            <w:tcW w:w="270" w:type="dxa"/>
            <w:tcMar>
              <w:top w:w="0" w:type="dxa"/>
              <w:left w:w="108" w:type="dxa"/>
              <w:bottom w:w="0" w:type="dxa"/>
              <w:right w:w="108" w:type="dxa"/>
            </w:tcMar>
          </w:tcPr>
          <w:p w14:paraId="2D9F8728" w14:textId="77777777" w:rsidR="00807A1E" w:rsidRPr="005549A8" w:rsidRDefault="00807A1E" w:rsidP="000F43D7">
            <w:pPr>
              <w:pStyle w:val="BodyText"/>
              <w:spacing w:after="0"/>
              <w:ind w:right="-405"/>
              <w:jc w:val="both"/>
              <w:rPr>
                <w:rFonts w:ascii="Times New Roman" w:hAnsi="Times New Roman" w:cs="Times New Roman"/>
                <w:sz w:val="22"/>
                <w:szCs w:val="22"/>
              </w:rPr>
            </w:pPr>
          </w:p>
        </w:tc>
        <w:tc>
          <w:tcPr>
            <w:tcW w:w="1260" w:type="dxa"/>
          </w:tcPr>
          <w:p w14:paraId="5C10E4DE" w14:textId="19CD5750" w:rsidR="00807A1E" w:rsidRPr="005549A8" w:rsidRDefault="00807A1E" w:rsidP="00AF4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right="-110"/>
              <w:rPr>
                <w:rFonts w:ascii="Times New Roman" w:hAnsi="Times New Roman" w:cs="Times New Roman"/>
                <w:sz w:val="22"/>
                <w:szCs w:val="22"/>
              </w:rPr>
            </w:pPr>
            <w:r w:rsidRPr="00807A1E">
              <w:rPr>
                <w:rFonts w:ascii="Times New Roman" w:hAnsi="Times New Roman" w:cs="Times New Roman"/>
                <w:sz w:val="22"/>
                <w:szCs w:val="22"/>
              </w:rPr>
              <w:t>12,223</w:t>
            </w:r>
          </w:p>
        </w:tc>
      </w:tr>
      <w:tr w:rsidR="00807A1E" w:rsidRPr="005549A8" w14:paraId="6934F0D4" w14:textId="77777777" w:rsidTr="001B1253">
        <w:tc>
          <w:tcPr>
            <w:tcW w:w="4320" w:type="dxa"/>
            <w:tcMar>
              <w:top w:w="0" w:type="dxa"/>
              <w:left w:w="108" w:type="dxa"/>
              <w:bottom w:w="0" w:type="dxa"/>
              <w:right w:w="108" w:type="dxa"/>
            </w:tcMar>
            <w:hideMark/>
          </w:tcPr>
          <w:p w14:paraId="33557B47" w14:textId="77777777" w:rsidR="00807A1E" w:rsidRPr="005549A8" w:rsidRDefault="00807A1E" w:rsidP="000F43D7">
            <w:pPr>
              <w:pStyle w:val="BodyText"/>
              <w:spacing w:after="0"/>
              <w:ind w:right="-405"/>
              <w:jc w:val="both"/>
              <w:rPr>
                <w:rFonts w:ascii="Times New Roman" w:hAnsi="Times New Roman" w:cs="Times New Roman"/>
                <w:sz w:val="22"/>
                <w:szCs w:val="22"/>
              </w:rPr>
            </w:pPr>
            <w:r w:rsidRPr="005549A8">
              <w:rPr>
                <w:rFonts w:ascii="Times New Roman" w:hAnsi="Times New Roman" w:cs="Times New Roman"/>
                <w:sz w:val="22"/>
                <w:szCs w:val="22"/>
              </w:rPr>
              <w:t>Trade payables</w:t>
            </w:r>
          </w:p>
        </w:tc>
        <w:tc>
          <w:tcPr>
            <w:tcW w:w="1170" w:type="dxa"/>
            <w:tcMar>
              <w:top w:w="0" w:type="dxa"/>
              <w:left w:w="108" w:type="dxa"/>
              <w:bottom w:w="0" w:type="dxa"/>
              <w:right w:w="108" w:type="dxa"/>
            </w:tcMar>
          </w:tcPr>
          <w:p w14:paraId="71672882" w14:textId="060907B4" w:rsidR="00807A1E" w:rsidRPr="005549A8" w:rsidRDefault="00807A1E" w:rsidP="000F4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807A1E">
              <w:rPr>
                <w:rFonts w:ascii="Times New Roman" w:hAnsi="Times New Roman" w:cs="Times New Roman"/>
                <w:sz w:val="22"/>
                <w:szCs w:val="22"/>
              </w:rPr>
              <w:t>(299,806)</w:t>
            </w:r>
          </w:p>
        </w:tc>
        <w:tc>
          <w:tcPr>
            <w:tcW w:w="236" w:type="dxa"/>
            <w:tcMar>
              <w:top w:w="0" w:type="dxa"/>
              <w:left w:w="108" w:type="dxa"/>
              <w:bottom w:w="0" w:type="dxa"/>
              <w:right w:w="108" w:type="dxa"/>
            </w:tcMar>
          </w:tcPr>
          <w:p w14:paraId="1D89FBA4" w14:textId="77777777" w:rsidR="00807A1E" w:rsidRPr="005549A8" w:rsidRDefault="00807A1E" w:rsidP="000F43D7">
            <w:pPr>
              <w:pStyle w:val="BodyText"/>
              <w:spacing w:after="0"/>
              <w:ind w:right="-110"/>
              <w:rPr>
                <w:rFonts w:ascii="Times New Roman" w:hAnsi="Times New Roman" w:cs="Times New Roman"/>
                <w:sz w:val="22"/>
                <w:szCs w:val="22"/>
              </w:rPr>
            </w:pPr>
          </w:p>
        </w:tc>
        <w:tc>
          <w:tcPr>
            <w:tcW w:w="1204" w:type="dxa"/>
            <w:tcMar>
              <w:top w:w="0" w:type="dxa"/>
              <w:left w:w="108" w:type="dxa"/>
              <w:bottom w:w="0" w:type="dxa"/>
              <w:right w:w="108" w:type="dxa"/>
            </w:tcMar>
          </w:tcPr>
          <w:p w14:paraId="51877228" w14:textId="4BC8A9DA" w:rsidR="00807A1E" w:rsidRPr="005549A8" w:rsidRDefault="00807A1E" w:rsidP="004B5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807A1E">
              <w:rPr>
                <w:rFonts w:ascii="Times New Roman" w:hAnsi="Times New Roman" w:cs="Times New Roman"/>
                <w:sz w:val="22"/>
                <w:szCs w:val="22"/>
              </w:rPr>
              <w:t>-</w:t>
            </w:r>
          </w:p>
        </w:tc>
        <w:tc>
          <w:tcPr>
            <w:tcW w:w="236" w:type="dxa"/>
            <w:tcMar>
              <w:top w:w="0" w:type="dxa"/>
              <w:left w:w="108" w:type="dxa"/>
              <w:bottom w:w="0" w:type="dxa"/>
              <w:right w:w="108" w:type="dxa"/>
            </w:tcMar>
          </w:tcPr>
          <w:p w14:paraId="54334F7B" w14:textId="77777777" w:rsidR="00807A1E" w:rsidRPr="005549A8" w:rsidRDefault="00807A1E" w:rsidP="000F43D7">
            <w:pPr>
              <w:pStyle w:val="BodyText"/>
              <w:spacing w:after="0"/>
              <w:ind w:right="-110"/>
              <w:rPr>
                <w:rFonts w:ascii="Times New Roman" w:hAnsi="Times New Roman" w:cs="Times New Roman"/>
                <w:sz w:val="22"/>
                <w:szCs w:val="22"/>
              </w:rPr>
            </w:pPr>
          </w:p>
        </w:tc>
        <w:tc>
          <w:tcPr>
            <w:tcW w:w="1204" w:type="dxa"/>
            <w:tcMar>
              <w:top w:w="0" w:type="dxa"/>
              <w:left w:w="108" w:type="dxa"/>
              <w:bottom w:w="0" w:type="dxa"/>
              <w:right w:w="108" w:type="dxa"/>
            </w:tcMar>
          </w:tcPr>
          <w:p w14:paraId="4F7D118D" w14:textId="037E7E40" w:rsidR="00807A1E" w:rsidRPr="005549A8" w:rsidRDefault="00807A1E" w:rsidP="000F4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807A1E">
              <w:rPr>
                <w:rFonts w:ascii="Times New Roman" w:hAnsi="Times New Roman" w:cs="Times New Roman"/>
                <w:sz w:val="22"/>
                <w:szCs w:val="22"/>
              </w:rPr>
              <w:t>-</w:t>
            </w:r>
          </w:p>
        </w:tc>
        <w:tc>
          <w:tcPr>
            <w:tcW w:w="270" w:type="dxa"/>
            <w:tcMar>
              <w:top w:w="0" w:type="dxa"/>
              <w:left w:w="108" w:type="dxa"/>
              <w:bottom w:w="0" w:type="dxa"/>
              <w:right w:w="108" w:type="dxa"/>
            </w:tcMar>
          </w:tcPr>
          <w:p w14:paraId="0C172F55" w14:textId="77777777" w:rsidR="00807A1E" w:rsidRPr="005549A8" w:rsidRDefault="00807A1E" w:rsidP="000F43D7">
            <w:pPr>
              <w:pStyle w:val="BodyText"/>
              <w:spacing w:after="0"/>
              <w:ind w:right="-405"/>
              <w:jc w:val="both"/>
              <w:rPr>
                <w:rFonts w:ascii="Times New Roman" w:hAnsi="Times New Roman" w:cs="Times New Roman"/>
                <w:sz w:val="22"/>
                <w:szCs w:val="22"/>
              </w:rPr>
            </w:pPr>
          </w:p>
        </w:tc>
        <w:tc>
          <w:tcPr>
            <w:tcW w:w="1260" w:type="dxa"/>
          </w:tcPr>
          <w:p w14:paraId="707F92F0" w14:textId="0C8C7A54" w:rsidR="00807A1E" w:rsidRPr="005549A8" w:rsidRDefault="00807A1E" w:rsidP="00AF4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right="-110"/>
              <w:rPr>
                <w:rFonts w:ascii="Times New Roman" w:hAnsi="Times New Roman" w:cs="Times New Roman"/>
                <w:sz w:val="22"/>
                <w:szCs w:val="22"/>
              </w:rPr>
            </w:pPr>
            <w:r w:rsidRPr="00807A1E">
              <w:rPr>
                <w:rFonts w:ascii="Times New Roman" w:hAnsi="Times New Roman" w:cs="Times New Roman"/>
                <w:sz w:val="22"/>
                <w:szCs w:val="22"/>
              </w:rPr>
              <w:t>(299,806)</w:t>
            </w:r>
          </w:p>
        </w:tc>
      </w:tr>
      <w:tr w:rsidR="00807A1E" w:rsidRPr="005549A8" w14:paraId="2019A909" w14:textId="77777777" w:rsidTr="001B1253">
        <w:tc>
          <w:tcPr>
            <w:tcW w:w="4320" w:type="dxa"/>
            <w:tcMar>
              <w:top w:w="0" w:type="dxa"/>
              <w:left w:w="108" w:type="dxa"/>
              <w:bottom w:w="0" w:type="dxa"/>
              <w:right w:w="108" w:type="dxa"/>
            </w:tcMar>
            <w:hideMark/>
          </w:tcPr>
          <w:p w14:paraId="2F07E7BB" w14:textId="38543C39" w:rsidR="00807A1E" w:rsidRPr="005549A8" w:rsidRDefault="00807A1E" w:rsidP="000F43D7">
            <w:pPr>
              <w:pStyle w:val="BodyText"/>
              <w:spacing w:after="0"/>
              <w:ind w:right="-405"/>
              <w:jc w:val="both"/>
              <w:rPr>
                <w:rFonts w:ascii="Times New Roman" w:hAnsi="Times New Roman" w:cs="Times New Roman"/>
                <w:sz w:val="22"/>
                <w:szCs w:val="22"/>
              </w:rPr>
            </w:pPr>
            <w:r w:rsidRPr="005549A8">
              <w:rPr>
                <w:rFonts w:ascii="Times New Roman" w:hAnsi="Times New Roman" w:cs="Times New Roman"/>
                <w:sz w:val="22"/>
                <w:szCs w:val="22"/>
              </w:rPr>
              <w:t xml:space="preserve">Other </w:t>
            </w:r>
            <w:r w:rsidR="00B95FFD" w:rsidRPr="006244E1">
              <w:rPr>
                <w:rFonts w:ascii="Times New Roman" w:hAnsi="Times New Roman" w:cs="Times New Roman"/>
                <w:sz w:val="22"/>
                <w:szCs w:val="22"/>
              </w:rPr>
              <w:t>current</w:t>
            </w:r>
            <w:r w:rsidR="00B95FFD" w:rsidRPr="005549A8">
              <w:rPr>
                <w:rFonts w:ascii="Times New Roman" w:hAnsi="Times New Roman" w:cs="Times New Roman"/>
                <w:sz w:val="22"/>
                <w:szCs w:val="22"/>
              </w:rPr>
              <w:t xml:space="preserve"> </w:t>
            </w:r>
            <w:r w:rsidRPr="005549A8">
              <w:rPr>
                <w:rFonts w:ascii="Times New Roman" w:hAnsi="Times New Roman" w:cs="Times New Roman"/>
                <w:sz w:val="22"/>
                <w:szCs w:val="22"/>
              </w:rPr>
              <w:t>payables</w:t>
            </w:r>
          </w:p>
        </w:tc>
        <w:tc>
          <w:tcPr>
            <w:tcW w:w="1170" w:type="dxa"/>
            <w:tcBorders>
              <w:top w:val="nil"/>
              <w:left w:val="nil"/>
              <w:bottom w:val="single" w:sz="4" w:space="0" w:color="auto"/>
              <w:right w:val="nil"/>
            </w:tcBorders>
            <w:tcMar>
              <w:top w:w="0" w:type="dxa"/>
              <w:left w:w="108" w:type="dxa"/>
              <w:bottom w:w="0" w:type="dxa"/>
              <w:right w:w="108" w:type="dxa"/>
            </w:tcMar>
          </w:tcPr>
          <w:p w14:paraId="5D51CE4B" w14:textId="7F75885C" w:rsidR="00807A1E" w:rsidRPr="005549A8" w:rsidRDefault="00807A1E" w:rsidP="000F4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807A1E">
              <w:rPr>
                <w:rFonts w:ascii="Times New Roman" w:hAnsi="Times New Roman" w:cs="Times New Roman"/>
                <w:sz w:val="22"/>
                <w:szCs w:val="22"/>
              </w:rPr>
              <w:t>(32,648)</w:t>
            </w:r>
          </w:p>
        </w:tc>
        <w:tc>
          <w:tcPr>
            <w:tcW w:w="236" w:type="dxa"/>
            <w:tcMar>
              <w:top w:w="0" w:type="dxa"/>
              <w:left w:w="108" w:type="dxa"/>
              <w:bottom w:w="0" w:type="dxa"/>
              <w:right w:w="108" w:type="dxa"/>
            </w:tcMar>
          </w:tcPr>
          <w:p w14:paraId="2663F986" w14:textId="77777777" w:rsidR="00807A1E" w:rsidRPr="005549A8" w:rsidRDefault="00807A1E" w:rsidP="000F43D7">
            <w:pPr>
              <w:pStyle w:val="BodyText"/>
              <w:spacing w:after="0"/>
              <w:ind w:right="-110"/>
              <w:rPr>
                <w:rFonts w:ascii="Times New Roman" w:hAnsi="Times New Roman" w:cs="Times New Roman"/>
                <w:sz w:val="22"/>
                <w:szCs w:val="22"/>
              </w:rPr>
            </w:pPr>
          </w:p>
        </w:tc>
        <w:tc>
          <w:tcPr>
            <w:tcW w:w="1204" w:type="dxa"/>
            <w:tcBorders>
              <w:top w:val="nil"/>
              <w:left w:val="nil"/>
              <w:bottom w:val="single" w:sz="4" w:space="0" w:color="auto"/>
              <w:right w:val="nil"/>
            </w:tcBorders>
            <w:tcMar>
              <w:top w:w="0" w:type="dxa"/>
              <w:left w:w="108" w:type="dxa"/>
              <w:bottom w:w="0" w:type="dxa"/>
              <w:right w:w="108" w:type="dxa"/>
            </w:tcMar>
          </w:tcPr>
          <w:p w14:paraId="64686132" w14:textId="32CDF9A4" w:rsidR="00807A1E" w:rsidRPr="005549A8" w:rsidRDefault="00807A1E" w:rsidP="004B5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807A1E">
              <w:rPr>
                <w:rFonts w:ascii="Times New Roman" w:hAnsi="Times New Roman" w:cs="Times New Roman"/>
                <w:sz w:val="22"/>
                <w:szCs w:val="22"/>
              </w:rPr>
              <w:t>-</w:t>
            </w:r>
          </w:p>
        </w:tc>
        <w:tc>
          <w:tcPr>
            <w:tcW w:w="236" w:type="dxa"/>
            <w:tcMar>
              <w:top w:w="0" w:type="dxa"/>
              <w:left w:w="108" w:type="dxa"/>
              <w:bottom w:w="0" w:type="dxa"/>
              <w:right w:w="108" w:type="dxa"/>
            </w:tcMar>
          </w:tcPr>
          <w:p w14:paraId="13659B00" w14:textId="77777777" w:rsidR="00807A1E" w:rsidRPr="005549A8" w:rsidRDefault="00807A1E" w:rsidP="000F43D7">
            <w:pPr>
              <w:pStyle w:val="BodyText"/>
              <w:spacing w:after="0"/>
              <w:ind w:right="-110"/>
              <w:rPr>
                <w:rFonts w:ascii="Times New Roman" w:hAnsi="Times New Roman" w:cs="Times New Roman"/>
                <w:sz w:val="22"/>
                <w:szCs w:val="22"/>
              </w:rPr>
            </w:pPr>
          </w:p>
        </w:tc>
        <w:tc>
          <w:tcPr>
            <w:tcW w:w="1204" w:type="dxa"/>
            <w:tcBorders>
              <w:top w:val="nil"/>
              <w:left w:val="nil"/>
              <w:bottom w:val="single" w:sz="4" w:space="0" w:color="auto"/>
              <w:right w:val="nil"/>
            </w:tcBorders>
            <w:tcMar>
              <w:top w:w="0" w:type="dxa"/>
              <w:left w:w="108" w:type="dxa"/>
              <w:bottom w:w="0" w:type="dxa"/>
              <w:right w:w="108" w:type="dxa"/>
            </w:tcMar>
          </w:tcPr>
          <w:p w14:paraId="3BF80EB1" w14:textId="6A17264E" w:rsidR="00807A1E" w:rsidRPr="005549A8" w:rsidRDefault="00807A1E" w:rsidP="000F4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807A1E">
              <w:rPr>
                <w:rFonts w:ascii="Times New Roman" w:hAnsi="Times New Roman" w:cs="Times New Roman"/>
                <w:sz w:val="22"/>
                <w:szCs w:val="22"/>
              </w:rPr>
              <w:t>-</w:t>
            </w:r>
          </w:p>
        </w:tc>
        <w:tc>
          <w:tcPr>
            <w:tcW w:w="270" w:type="dxa"/>
            <w:tcMar>
              <w:top w:w="0" w:type="dxa"/>
              <w:left w:w="108" w:type="dxa"/>
              <w:bottom w:w="0" w:type="dxa"/>
              <w:right w:w="108" w:type="dxa"/>
            </w:tcMar>
          </w:tcPr>
          <w:p w14:paraId="36585EEA" w14:textId="77777777" w:rsidR="00807A1E" w:rsidRPr="005549A8" w:rsidRDefault="00807A1E" w:rsidP="000F43D7">
            <w:pPr>
              <w:pStyle w:val="BodyText"/>
              <w:spacing w:after="0"/>
              <w:ind w:right="-405"/>
              <w:jc w:val="both"/>
              <w:rPr>
                <w:rFonts w:ascii="Times New Roman" w:hAnsi="Times New Roman" w:cs="Times New Roman"/>
                <w:sz w:val="22"/>
                <w:szCs w:val="22"/>
              </w:rPr>
            </w:pPr>
          </w:p>
        </w:tc>
        <w:tc>
          <w:tcPr>
            <w:tcW w:w="1260" w:type="dxa"/>
            <w:tcBorders>
              <w:bottom w:val="single" w:sz="4" w:space="0" w:color="auto"/>
            </w:tcBorders>
          </w:tcPr>
          <w:p w14:paraId="773DFCD7" w14:textId="6BB21108" w:rsidR="00807A1E" w:rsidRPr="005549A8" w:rsidRDefault="00807A1E" w:rsidP="00AF4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right="-110"/>
              <w:rPr>
                <w:rFonts w:ascii="Times New Roman" w:hAnsi="Times New Roman" w:cs="Times New Roman"/>
                <w:sz w:val="22"/>
                <w:szCs w:val="22"/>
              </w:rPr>
            </w:pPr>
            <w:r w:rsidRPr="00807A1E">
              <w:rPr>
                <w:rFonts w:ascii="Times New Roman" w:hAnsi="Times New Roman" w:cs="Times New Roman"/>
                <w:sz w:val="22"/>
                <w:szCs w:val="22"/>
              </w:rPr>
              <w:t>(32,648)</w:t>
            </w:r>
          </w:p>
        </w:tc>
      </w:tr>
      <w:tr w:rsidR="00807A1E" w:rsidRPr="005549A8" w14:paraId="04C01FF3" w14:textId="77777777" w:rsidTr="001B1253">
        <w:tc>
          <w:tcPr>
            <w:tcW w:w="4320" w:type="dxa"/>
            <w:tcMar>
              <w:top w:w="0" w:type="dxa"/>
              <w:left w:w="108" w:type="dxa"/>
              <w:bottom w:w="0" w:type="dxa"/>
              <w:right w:w="108" w:type="dxa"/>
            </w:tcMar>
            <w:hideMark/>
          </w:tcPr>
          <w:p w14:paraId="13768B86" w14:textId="77777777" w:rsidR="00807A1E" w:rsidRPr="005549A8" w:rsidRDefault="00807A1E" w:rsidP="000F43D7">
            <w:pPr>
              <w:pStyle w:val="BodyText"/>
              <w:spacing w:after="0"/>
              <w:ind w:right="-108"/>
              <w:rPr>
                <w:rFonts w:ascii="Times New Roman" w:hAnsi="Times New Roman" w:cs="Times New Roman"/>
                <w:b/>
                <w:bCs/>
                <w:sz w:val="22"/>
                <w:szCs w:val="22"/>
              </w:rPr>
            </w:pPr>
            <w:r w:rsidRPr="005549A8">
              <w:rPr>
                <w:rFonts w:ascii="Times New Roman" w:hAnsi="Times New Roman" w:cs="Times New Roman"/>
                <w:b/>
                <w:bCs/>
                <w:sz w:val="22"/>
                <w:szCs w:val="22"/>
              </w:rPr>
              <w:t>Gross balance sheet exposure</w:t>
            </w:r>
          </w:p>
        </w:tc>
        <w:tc>
          <w:tcPr>
            <w:tcW w:w="1170" w:type="dxa"/>
            <w:tcBorders>
              <w:top w:val="single" w:sz="4" w:space="0" w:color="auto"/>
            </w:tcBorders>
            <w:tcMar>
              <w:top w:w="0" w:type="dxa"/>
              <w:left w:w="108" w:type="dxa"/>
              <w:bottom w:w="0" w:type="dxa"/>
              <w:right w:w="108" w:type="dxa"/>
            </w:tcMar>
          </w:tcPr>
          <w:p w14:paraId="45D35192" w14:textId="0CDE1498" w:rsidR="00807A1E" w:rsidRPr="005549A8" w:rsidRDefault="00807A1E" w:rsidP="000F4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807A1E">
              <w:rPr>
                <w:rFonts w:ascii="Times New Roman" w:hAnsi="Times New Roman" w:cs="Times New Roman"/>
                <w:b/>
                <w:bCs/>
                <w:sz w:val="22"/>
                <w:szCs w:val="22"/>
              </w:rPr>
              <w:t>817,082</w:t>
            </w:r>
          </w:p>
        </w:tc>
        <w:tc>
          <w:tcPr>
            <w:tcW w:w="236" w:type="dxa"/>
            <w:tcMar>
              <w:top w:w="0" w:type="dxa"/>
              <w:left w:w="108" w:type="dxa"/>
              <w:bottom w:w="0" w:type="dxa"/>
              <w:right w:w="108" w:type="dxa"/>
            </w:tcMar>
          </w:tcPr>
          <w:p w14:paraId="56ED293A" w14:textId="77777777" w:rsidR="00807A1E" w:rsidRPr="005549A8" w:rsidRDefault="00807A1E" w:rsidP="000F43D7">
            <w:pPr>
              <w:pStyle w:val="BodyText"/>
              <w:spacing w:after="0"/>
              <w:ind w:right="-110"/>
              <w:rPr>
                <w:rFonts w:ascii="Times New Roman" w:hAnsi="Times New Roman" w:cs="Times New Roman"/>
                <w:b/>
                <w:bCs/>
                <w:sz w:val="22"/>
                <w:szCs w:val="22"/>
              </w:rPr>
            </w:pPr>
          </w:p>
        </w:tc>
        <w:tc>
          <w:tcPr>
            <w:tcW w:w="1204" w:type="dxa"/>
            <w:tcBorders>
              <w:top w:val="single" w:sz="4" w:space="0" w:color="auto"/>
            </w:tcBorders>
            <w:tcMar>
              <w:top w:w="0" w:type="dxa"/>
              <w:left w:w="108" w:type="dxa"/>
              <w:bottom w:w="0" w:type="dxa"/>
              <w:right w:w="108" w:type="dxa"/>
            </w:tcMar>
          </w:tcPr>
          <w:p w14:paraId="63537215" w14:textId="4B72EA19" w:rsidR="00807A1E" w:rsidRPr="005549A8" w:rsidRDefault="001B1253" w:rsidP="001B12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center"/>
              <w:rPr>
                <w:rFonts w:ascii="Times New Roman" w:hAnsi="Times New Roman" w:cs="Times New Roman"/>
                <w:b/>
                <w:bCs/>
                <w:sz w:val="22"/>
                <w:szCs w:val="22"/>
              </w:rPr>
            </w:pPr>
            <w:r w:rsidRPr="001B1253">
              <w:rPr>
                <w:rFonts w:ascii="Times New Roman" w:hAnsi="Times New Roman" w:cs="Times New Roman"/>
                <w:b/>
                <w:bCs/>
                <w:sz w:val="22"/>
                <w:szCs w:val="22"/>
              </w:rPr>
              <w:t>4,486</w:t>
            </w:r>
          </w:p>
        </w:tc>
        <w:tc>
          <w:tcPr>
            <w:tcW w:w="236" w:type="dxa"/>
            <w:tcMar>
              <w:top w:w="0" w:type="dxa"/>
              <w:left w:w="108" w:type="dxa"/>
              <w:bottom w:w="0" w:type="dxa"/>
              <w:right w:w="108" w:type="dxa"/>
            </w:tcMar>
          </w:tcPr>
          <w:p w14:paraId="134C6B92" w14:textId="77777777" w:rsidR="00807A1E" w:rsidRPr="005549A8" w:rsidRDefault="00807A1E" w:rsidP="000F43D7">
            <w:pPr>
              <w:pStyle w:val="BodyText"/>
              <w:spacing w:after="0"/>
              <w:ind w:right="-110"/>
              <w:rPr>
                <w:rFonts w:ascii="Times New Roman" w:hAnsi="Times New Roman" w:cs="Times New Roman"/>
                <w:b/>
                <w:bCs/>
                <w:sz w:val="22"/>
                <w:szCs w:val="22"/>
              </w:rPr>
            </w:pPr>
          </w:p>
        </w:tc>
        <w:tc>
          <w:tcPr>
            <w:tcW w:w="1204" w:type="dxa"/>
            <w:tcBorders>
              <w:top w:val="single" w:sz="4" w:space="0" w:color="auto"/>
            </w:tcBorders>
            <w:tcMar>
              <w:top w:w="0" w:type="dxa"/>
              <w:left w:w="108" w:type="dxa"/>
              <w:bottom w:w="0" w:type="dxa"/>
              <w:right w:w="108" w:type="dxa"/>
            </w:tcMar>
          </w:tcPr>
          <w:p w14:paraId="75C76EA4" w14:textId="0EE8A182" w:rsidR="00807A1E" w:rsidRPr="005549A8" w:rsidRDefault="001B1253" w:rsidP="000F4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1B1253">
              <w:rPr>
                <w:rFonts w:ascii="Times New Roman" w:hAnsi="Times New Roman" w:cs="Times New Roman"/>
                <w:b/>
                <w:bCs/>
                <w:sz w:val="22"/>
                <w:szCs w:val="22"/>
              </w:rPr>
              <w:t>1,174</w:t>
            </w:r>
          </w:p>
        </w:tc>
        <w:tc>
          <w:tcPr>
            <w:tcW w:w="270" w:type="dxa"/>
            <w:tcMar>
              <w:top w:w="0" w:type="dxa"/>
              <w:left w:w="108" w:type="dxa"/>
              <w:bottom w:w="0" w:type="dxa"/>
              <w:right w:w="108" w:type="dxa"/>
            </w:tcMar>
          </w:tcPr>
          <w:p w14:paraId="7EEC8907" w14:textId="77777777" w:rsidR="00807A1E" w:rsidRPr="005549A8" w:rsidRDefault="00807A1E" w:rsidP="000F43D7">
            <w:pPr>
              <w:pStyle w:val="BodyText"/>
              <w:spacing w:after="0"/>
              <w:ind w:right="-46"/>
              <w:jc w:val="right"/>
              <w:rPr>
                <w:rFonts w:ascii="Times New Roman" w:hAnsi="Times New Roman" w:cs="Times New Roman"/>
                <w:sz w:val="22"/>
                <w:szCs w:val="22"/>
              </w:rPr>
            </w:pPr>
          </w:p>
        </w:tc>
        <w:tc>
          <w:tcPr>
            <w:tcW w:w="1260" w:type="dxa"/>
            <w:tcBorders>
              <w:top w:val="single" w:sz="4" w:space="0" w:color="auto"/>
            </w:tcBorders>
          </w:tcPr>
          <w:p w14:paraId="5351D0B2" w14:textId="21D3D950" w:rsidR="00807A1E" w:rsidRPr="005549A8" w:rsidRDefault="001B1253" w:rsidP="00AF4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right="-110"/>
              <w:rPr>
                <w:rFonts w:ascii="Times New Roman" w:hAnsi="Times New Roman" w:cs="Times New Roman"/>
                <w:b/>
                <w:bCs/>
                <w:sz w:val="22"/>
                <w:szCs w:val="22"/>
              </w:rPr>
            </w:pPr>
            <w:r w:rsidRPr="001B1253">
              <w:rPr>
                <w:rFonts w:ascii="Times New Roman" w:hAnsi="Times New Roman" w:cs="Times New Roman"/>
                <w:b/>
                <w:bCs/>
                <w:sz w:val="22"/>
                <w:szCs w:val="22"/>
              </w:rPr>
              <w:t>822,742</w:t>
            </w:r>
          </w:p>
        </w:tc>
      </w:tr>
      <w:tr w:rsidR="00807A1E" w:rsidRPr="005549A8" w14:paraId="58FE8BAD" w14:textId="77777777" w:rsidTr="001B1253">
        <w:tc>
          <w:tcPr>
            <w:tcW w:w="4320" w:type="dxa"/>
            <w:tcMar>
              <w:top w:w="0" w:type="dxa"/>
              <w:left w:w="108" w:type="dxa"/>
              <w:bottom w:w="0" w:type="dxa"/>
              <w:right w:w="108" w:type="dxa"/>
            </w:tcMar>
          </w:tcPr>
          <w:p w14:paraId="5996543D" w14:textId="77777777" w:rsidR="00807A1E" w:rsidRPr="009A7EEF" w:rsidRDefault="00807A1E" w:rsidP="000F43D7">
            <w:pPr>
              <w:pStyle w:val="BodyText"/>
              <w:spacing w:after="0"/>
              <w:ind w:right="-108"/>
              <w:rPr>
                <w:rFonts w:ascii="Times New Roman" w:hAnsi="Times New Roman" w:cs="Times New Roman"/>
                <w:sz w:val="22"/>
                <w:szCs w:val="22"/>
              </w:rPr>
            </w:pPr>
            <w:r w:rsidRPr="009A7EEF">
              <w:rPr>
                <w:rFonts w:ascii="Times New Roman" w:hAnsi="Times New Roman" w:cs="Times New Roman"/>
                <w:sz w:val="22"/>
                <w:szCs w:val="22"/>
              </w:rPr>
              <w:t>Currency forwards purchases</w:t>
            </w:r>
          </w:p>
        </w:tc>
        <w:tc>
          <w:tcPr>
            <w:tcW w:w="1170" w:type="dxa"/>
            <w:tcMar>
              <w:top w:w="0" w:type="dxa"/>
              <w:left w:w="108" w:type="dxa"/>
              <w:bottom w:w="0" w:type="dxa"/>
              <w:right w:w="108" w:type="dxa"/>
            </w:tcMar>
          </w:tcPr>
          <w:p w14:paraId="772A9361" w14:textId="7C0B27D0" w:rsidR="00807A1E" w:rsidRPr="00FF30A9" w:rsidRDefault="00807A1E" w:rsidP="000F4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heme="minorBidi"/>
                <w:sz w:val="22"/>
                <w:szCs w:val="22"/>
              </w:rPr>
            </w:pPr>
            <w:r w:rsidRPr="00FF30A9">
              <w:rPr>
                <w:rFonts w:ascii="Times New Roman" w:hAnsi="Times New Roman" w:cstheme="minorBidi"/>
                <w:sz w:val="22"/>
                <w:szCs w:val="22"/>
              </w:rPr>
              <w:t>22,556</w:t>
            </w:r>
          </w:p>
        </w:tc>
        <w:tc>
          <w:tcPr>
            <w:tcW w:w="236" w:type="dxa"/>
            <w:tcMar>
              <w:top w:w="0" w:type="dxa"/>
              <w:left w:w="108" w:type="dxa"/>
              <w:bottom w:w="0" w:type="dxa"/>
              <w:right w:w="108" w:type="dxa"/>
            </w:tcMar>
          </w:tcPr>
          <w:p w14:paraId="3764EDAB" w14:textId="77777777" w:rsidR="00807A1E" w:rsidRPr="00FF30A9" w:rsidRDefault="00807A1E" w:rsidP="000F43D7">
            <w:pPr>
              <w:pStyle w:val="BodyText"/>
              <w:spacing w:after="0"/>
              <w:ind w:right="-110"/>
              <w:rPr>
                <w:rFonts w:ascii="Times New Roman" w:hAnsi="Times New Roman" w:cs="Times New Roman"/>
                <w:sz w:val="22"/>
                <w:szCs w:val="22"/>
              </w:rPr>
            </w:pPr>
          </w:p>
        </w:tc>
        <w:tc>
          <w:tcPr>
            <w:tcW w:w="1204" w:type="dxa"/>
            <w:tcMar>
              <w:top w:w="0" w:type="dxa"/>
              <w:left w:w="108" w:type="dxa"/>
              <w:bottom w:w="0" w:type="dxa"/>
              <w:right w:w="108" w:type="dxa"/>
            </w:tcMar>
          </w:tcPr>
          <w:p w14:paraId="35FE95A9" w14:textId="376F5722" w:rsidR="00807A1E" w:rsidRPr="00FF30A9" w:rsidRDefault="001B1253" w:rsidP="004B5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heme="minorBidi"/>
                <w:sz w:val="22"/>
                <w:szCs w:val="22"/>
              </w:rPr>
            </w:pPr>
            <w:r w:rsidRPr="00FF30A9">
              <w:rPr>
                <w:rFonts w:ascii="Times New Roman" w:hAnsi="Times New Roman" w:cstheme="minorBidi"/>
                <w:sz w:val="22"/>
                <w:szCs w:val="22"/>
              </w:rPr>
              <w:t>-</w:t>
            </w:r>
          </w:p>
        </w:tc>
        <w:tc>
          <w:tcPr>
            <w:tcW w:w="236" w:type="dxa"/>
            <w:tcMar>
              <w:top w:w="0" w:type="dxa"/>
              <w:left w:w="108" w:type="dxa"/>
              <w:bottom w:w="0" w:type="dxa"/>
              <w:right w:w="108" w:type="dxa"/>
            </w:tcMar>
          </w:tcPr>
          <w:p w14:paraId="02C03463" w14:textId="77777777" w:rsidR="00807A1E" w:rsidRPr="00FF30A9" w:rsidRDefault="00807A1E" w:rsidP="000F43D7">
            <w:pPr>
              <w:pStyle w:val="BodyText"/>
              <w:spacing w:after="0"/>
              <w:ind w:right="-110"/>
              <w:rPr>
                <w:rFonts w:ascii="Times New Roman" w:hAnsi="Times New Roman" w:cs="Times New Roman"/>
                <w:sz w:val="22"/>
                <w:szCs w:val="22"/>
              </w:rPr>
            </w:pPr>
          </w:p>
        </w:tc>
        <w:tc>
          <w:tcPr>
            <w:tcW w:w="1204" w:type="dxa"/>
            <w:tcMar>
              <w:top w:w="0" w:type="dxa"/>
              <w:left w:w="108" w:type="dxa"/>
              <w:bottom w:w="0" w:type="dxa"/>
              <w:right w:w="108" w:type="dxa"/>
            </w:tcMar>
          </w:tcPr>
          <w:p w14:paraId="22A67217" w14:textId="0D88ADE1" w:rsidR="00807A1E" w:rsidRPr="00FF30A9" w:rsidRDefault="001B1253" w:rsidP="000F4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FF30A9">
              <w:rPr>
                <w:rFonts w:ascii="Times New Roman" w:hAnsi="Times New Roman" w:cs="Times New Roman"/>
                <w:sz w:val="22"/>
                <w:szCs w:val="22"/>
              </w:rPr>
              <w:t>-</w:t>
            </w:r>
          </w:p>
        </w:tc>
        <w:tc>
          <w:tcPr>
            <w:tcW w:w="270" w:type="dxa"/>
            <w:tcMar>
              <w:top w:w="0" w:type="dxa"/>
              <w:left w:w="108" w:type="dxa"/>
              <w:bottom w:w="0" w:type="dxa"/>
              <w:right w:w="108" w:type="dxa"/>
            </w:tcMar>
          </w:tcPr>
          <w:p w14:paraId="667391B4" w14:textId="77777777" w:rsidR="00807A1E" w:rsidRPr="00FF30A9" w:rsidRDefault="00807A1E" w:rsidP="000F43D7">
            <w:pPr>
              <w:pStyle w:val="BodyText"/>
              <w:spacing w:after="0"/>
              <w:ind w:right="-46"/>
              <w:jc w:val="right"/>
              <w:rPr>
                <w:rFonts w:ascii="Times New Roman" w:hAnsi="Times New Roman" w:cs="Times New Roman"/>
                <w:sz w:val="22"/>
                <w:szCs w:val="22"/>
              </w:rPr>
            </w:pPr>
          </w:p>
        </w:tc>
        <w:tc>
          <w:tcPr>
            <w:tcW w:w="1260" w:type="dxa"/>
          </w:tcPr>
          <w:p w14:paraId="7AA9A3D1" w14:textId="57F5CB1D" w:rsidR="00807A1E" w:rsidRPr="00FF30A9" w:rsidRDefault="001B1253" w:rsidP="00AF4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right="-110"/>
              <w:rPr>
                <w:rFonts w:ascii="Times New Roman" w:hAnsi="Times New Roman" w:cstheme="minorBidi"/>
                <w:sz w:val="22"/>
                <w:szCs w:val="22"/>
              </w:rPr>
            </w:pPr>
            <w:r w:rsidRPr="00FF30A9">
              <w:rPr>
                <w:rFonts w:ascii="Times New Roman" w:hAnsi="Times New Roman" w:cstheme="minorBidi"/>
                <w:sz w:val="22"/>
                <w:szCs w:val="22"/>
              </w:rPr>
              <w:t>22,556</w:t>
            </w:r>
          </w:p>
        </w:tc>
      </w:tr>
      <w:tr w:rsidR="00807A1E" w:rsidRPr="005549A8" w14:paraId="358BEFE7" w14:textId="77777777" w:rsidTr="001B1253">
        <w:tc>
          <w:tcPr>
            <w:tcW w:w="4320" w:type="dxa"/>
            <w:tcMar>
              <w:top w:w="0" w:type="dxa"/>
              <w:left w:w="108" w:type="dxa"/>
              <w:bottom w:w="0" w:type="dxa"/>
              <w:right w:w="108" w:type="dxa"/>
            </w:tcMar>
            <w:hideMark/>
          </w:tcPr>
          <w:p w14:paraId="38414457" w14:textId="77777777" w:rsidR="00807A1E" w:rsidRPr="005549A8" w:rsidRDefault="00807A1E" w:rsidP="000F43D7">
            <w:pPr>
              <w:rPr>
                <w:rFonts w:ascii="Times New Roman" w:hAnsi="Times New Roman" w:cs="Times New Roman"/>
                <w:sz w:val="22"/>
                <w:szCs w:val="22"/>
              </w:rPr>
            </w:pPr>
            <w:r w:rsidRPr="005549A8">
              <w:rPr>
                <w:rFonts w:ascii="Times New Roman" w:hAnsi="Times New Roman" w:cs="Times New Roman"/>
                <w:sz w:val="22"/>
                <w:szCs w:val="22"/>
              </w:rPr>
              <w:t>Currency forwards sales</w:t>
            </w:r>
          </w:p>
        </w:tc>
        <w:tc>
          <w:tcPr>
            <w:tcW w:w="1170" w:type="dxa"/>
            <w:tcBorders>
              <w:top w:val="nil"/>
              <w:left w:val="nil"/>
              <w:bottom w:val="single" w:sz="4" w:space="0" w:color="auto"/>
              <w:right w:val="nil"/>
            </w:tcBorders>
            <w:tcMar>
              <w:top w:w="0" w:type="dxa"/>
              <w:left w:w="108" w:type="dxa"/>
              <w:bottom w:w="0" w:type="dxa"/>
              <w:right w:w="108" w:type="dxa"/>
            </w:tcMar>
          </w:tcPr>
          <w:p w14:paraId="3AE784F0" w14:textId="3841FCC8" w:rsidR="00807A1E" w:rsidRPr="005549A8" w:rsidRDefault="00807A1E" w:rsidP="000F4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807A1E">
              <w:rPr>
                <w:rFonts w:ascii="Times New Roman" w:hAnsi="Times New Roman" w:cs="Times New Roman"/>
                <w:sz w:val="22"/>
                <w:szCs w:val="22"/>
              </w:rPr>
              <w:t>(1,019,967)</w:t>
            </w:r>
          </w:p>
        </w:tc>
        <w:tc>
          <w:tcPr>
            <w:tcW w:w="236" w:type="dxa"/>
            <w:tcMar>
              <w:top w:w="0" w:type="dxa"/>
              <w:left w:w="108" w:type="dxa"/>
              <w:bottom w:w="0" w:type="dxa"/>
              <w:right w:w="108" w:type="dxa"/>
            </w:tcMar>
          </w:tcPr>
          <w:p w14:paraId="5EE3C207" w14:textId="77777777" w:rsidR="00807A1E" w:rsidRPr="005549A8" w:rsidRDefault="00807A1E" w:rsidP="000F43D7">
            <w:pPr>
              <w:pStyle w:val="BodyText"/>
              <w:spacing w:after="0"/>
              <w:ind w:right="-110"/>
              <w:rPr>
                <w:rFonts w:ascii="Times New Roman" w:hAnsi="Times New Roman" w:cs="Times New Roman"/>
                <w:sz w:val="22"/>
                <w:szCs w:val="22"/>
              </w:rPr>
            </w:pPr>
          </w:p>
        </w:tc>
        <w:tc>
          <w:tcPr>
            <w:tcW w:w="1204" w:type="dxa"/>
            <w:tcBorders>
              <w:top w:val="nil"/>
              <w:left w:val="nil"/>
              <w:bottom w:val="single" w:sz="4" w:space="0" w:color="auto"/>
              <w:right w:val="nil"/>
            </w:tcBorders>
            <w:tcMar>
              <w:top w:w="0" w:type="dxa"/>
              <w:left w:w="108" w:type="dxa"/>
              <w:bottom w:w="0" w:type="dxa"/>
              <w:right w:w="108" w:type="dxa"/>
            </w:tcMar>
          </w:tcPr>
          <w:p w14:paraId="62977463" w14:textId="3EB83DD7" w:rsidR="00807A1E" w:rsidRPr="005549A8" w:rsidRDefault="001B1253" w:rsidP="004B5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1B1253">
              <w:rPr>
                <w:rFonts w:ascii="Times New Roman" w:hAnsi="Times New Roman" w:cs="Times New Roman"/>
                <w:sz w:val="22"/>
                <w:szCs w:val="22"/>
              </w:rPr>
              <w:t>-</w:t>
            </w:r>
          </w:p>
        </w:tc>
        <w:tc>
          <w:tcPr>
            <w:tcW w:w="236" w:type="dxa"/>
            <w:tcMar>
              <w:top w:w="0" w:type="dxa"/>
              <w:left w:w="108" w:type="dxa"/>
              <w:bottom w:w="0" w:type="dxa"/>
              <w:right w:w="108" w:type="dxa"/>
            </w:tcMar>
          </w:tcPr>
          <w:p w14:paraId="6758DEBE" w14:textId="77777777" w:rsidR="00807A1E" w:rsidRPr="005549A8" w:rsidRDefault="00807A1E" w:rsidP="000F43D7">
            <w:pPr>
              <w:pStyle w:val="BodyText"/>
              <w:spacing w:after="0"/>
              <w:ind w:right="-110"/>
              <w:rPr>
                <w:rFonts w:ascii="Times New Roman" w:hAnsi="Times New Roman" w:cs="Times New Roman"/>
                <w:sz w:val="22"/>
                <w:szCs w:val="22"/>
              </w:rPr>
            </w:pPr>
          </w:p>
        </w:tc>
        <w:tc>
          <w:tcPr>
            <w:tcW w:w="1204" w:type="dxa"/>
            <w:tcBorders>
              <w:top w:val="nil"/>
              <w:left w:val="nil"/>
              <w:bottom w:val="single" w:sz="4" w:space="0" w:color="auto"/>
              <w:right w:val="nil"/>
            </w:tcBorders>
            <w:tcMar>
              <w:top w:w="0" w:type="dxa"/>
              <w:left w:w="108" w:type="dxa"/>
              <w:bottom w:w="0" w:type="dxa"/>
              <w:right w:w="108" w:type="dxa"/>
            </w:tcMar>
          </w:tcPr>
          <w:p w14:paraId="576604A0" w14:textId="4F834650" w:rsidR="00807A1E" w:rsidRPr="005549A8" w:rsidRDefault="001B1253" w:rsidP="000F4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cs/>
              </w:rPr>
            </w:pPr>
            <w:r>
              <w:rPr>
                <w:rFonts w:ascii="Times New Roman" w:hAnsi="Times New Roman" w:cs="Times New Roman"/>
                <w:sz w:val="22"/>
                <w:szCs w:val="22"/>
              </w:rPr>
              <w:t>-</w:t>
            </w:r>
          </w:p>
        </w:tc>
        <w:tc>
          <w:tcPr>
            <w:tcW w:w="270" w:type="dxa"/>
            <w:tcMar>
              <w:top w:w="0" w:type="dxa"/>
              <w:left w:w="108" w:type="dxa"/>
              <w:bottom w:w="0" w:type="dxa"/>
              <w:right w:w="108" w:type="dxa"/>
            </w:tcMar>
          </w:tcPr>
          <w:p w14:paraId="7FCC53A6" w14:textId="77777777" w:rsidR="00807A1E" w:rsidRPr="005549A8" w:rsidRDefault="00807A1E" w:rsidP="000F43D7">
            <w:pPr>
              <w:pStyle w:val="BodyText"/>
              <w:spacing w:after="0"/>
              <w:ind w:right="-46"/>
              <w:jc w:val="right"/>
              <w:rPr>
                <w:rFonts w:ascii="Times New Roman" w:hAnsi="Times New Roman" w:cs="Times New Roman"/>
                <w:sz w:val="22"/>
                <w:szCs w:val="22"/>
              </w:rPr>
            </w:pPr>
          </w:p>
        </w:tc>
        <w:tc>
          <w:tcPr>
            <w:tcW w:w="1260" w:type="dxa"/>
            <w:tcBorders>
              <w:bottom w:val="single" w:sz="4" w:space="0" w:color="auto"/>
            </w:tcBorders>
          </w:tcPr>
          <w:p w14:paraId="5CB20C3A" w14:textId="5E1A12B2" w:rsidR="00807A1E" w:rsidRPr="005549A8" w:rsidRDefault="001B1253" w:rsidP="00AF4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right="-110"/>
              <w:rPr>
                <w:rFonts w:ascii="Times New Roman" w:hAnsi="Times New Roman" w:cs="Times New Roman"/>
                <w:sz w:val="22"/>
                <w:szCs w:val="22"/>
              </w:rPr>
            </w:pPr>
            <w:r w:rsidRPr="001B1253">
              <w:rPr>
                <w:rFonts w:ascii="Times New Roman" w:hAnsi="Times New Roman" w:cs="Times New Roman"/>
                <w:sz w:val="22"/>
                <w:szCs w:val="22"/>
              </w:rPr>
              <w:t>(1,019,967)</w:t>
            </w:r>
          </w:p>
        </w:tc>
      </w:tr>
      <w:tr w:rsidR="00807A1E" w:rsidRPr="005549A8" w14:paraId="35F41CDD" w14:textId="77777777" w:rsidTr="001B1253">
        <w:tc>
          <w:tcPr>
            <w:tcW w:w="4320" w:type="dxa"/>
            <w:tcMar>
              <w:top w:w="0" w:type="dxa"/>
              <w:left w:w="108" w:type="dxa"/>
              <w:bottom w:w="0" w:type="dxa"/>
              <w:right w:w="108" w:type="dxa"/>
            </w:tcMar>
            <w:hideMark/>
          </w:tcPr>
          <w:p w14:paraId="547F3ACC" w14:textId="77777777" w:rsidR="00807A1E" w:rsidRPr="005549A8" w:rsidRDefault="00807A1E" w:rsidP="000F43D7">
            <w:pPr>
              <w:rPr>
                <w:rFonts w:ascii="Times New Roman" w:hAnsi="Times New Roman" w:cs="Times New Roman"/>
                <w:sz w:val="22"/>
                <w:szCs w:val="22"/>
              </w:rPr>
            </w:pPr>
            <w:r w:rsidRPr="005549A8">
              <w:rPr>
                <w:rFonts w:ascii="Times New Roman" w:hAnsi="Times New Roman" w:cs="Times New Roman"/>
                <w:b/>
                <w:bCs/>
                <w:sz w:val="22"/>
                <w:szCs w:val="22"/>
                <w:lang w:val="fr-FR"/>
              </w:rPr>
              <w:t xml:space="preserve">Net </w:t>
            </w:r>
            <w:proofErr w:type="spellStart"/>
            <w:r w:rsidRPr="005549A8">
              <w:rPr>
                <w:rFonts w:ascii="Times New Roman" w:hAnsi="Times New Roman" w:cs="Times New Roman"/>
                <w:b/>
                <w:bCs/>
                <w:sz w:val="22"/>
                <w:szCs w:val="22"/>
                <w:lang w:val="fr-FR"/>
              </w:rPr>
              <w:t>exposure</w:t>
            </w:r>
            <w:proofErr w:type="spellEnd"/>
          </w:p>
        </w:tc>
        <w:tc>
          <w:tcPr>
            <w:tcW w:w="1170" w:type="dxa"/>
            <w:tcBorders>
              <w:top w:val="single" w:sz="4" w:space="0" w:color="auto"/>
              <w:left w:val="nil"/>
              <w:bottom w:val="double" w:sz="4" w:space="0" w:color="auto"/>
              <w:right w:val="nil"/>
            </w:tcBorders>
            <w:tcMar>
              <w:top w:w="0" w:type="dxa"/>
              <w:left w:w="108" w:type="dxa"/>
              <w:bottom w:w="0" w:type="dxa"/>
              <w:right w:w="108" w:type="dxa"/>
            </w:tcMar>
          </w:tcPr>
          <w:p w14:paraId="2FFF81B2" w14:textId="069F563A" w:rsidR="00807A1E" w:rsidRPr="005549A8" w:rsidRDefault="00807A1E" w:rsidP="000F4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807A1E">
              <w:rPr>
                <w:rFonts w:ascii="Times New Roman" w:hAnsi="Times New Roman" w:cs="Times New Roman"/>
                <w:b/>
                <w:bCs/>
                <w:sz w:val="22"/>
                <w:szCs w:val="22"/>
              </w:rPr>
              <w:t>(180,329)</w:t>
            </w:r>
          </w:p>
        </w:tc>
        <w:tc>
          <w:tcPr>
            <w:tcW w:w="236" w:type="dxa"/>
            <w:tcMar>
              <w:top w:w="0" w:type="dxa"/>
              <w:left w:w="108" w:type="dxa"/>
              <w:bottom w:w="0" w:type="dxa"/>
              <w:right w:w="108" w:type="dxa"/>
            </w:tcMar>
          </w:tcPr>
          <w:p w14:paraId="781F5E7B" w14:textId="77777777" w:rsidR="00807A1E" w:rsidRPr="005549A8" w:rsidRDefault="00807A1E" w:rsidP="000F43D7">
            <w:pPr>
              <w:pStyle w:val="BodyText"/>
              <w:spacing w:after="0"/>
              <w:ind w:right="-110"/>
              <w:rPr>
                <w:rFonts w:ascii="Times New Roman" w:hAnsi="Times New Roman" w:cs="Times New Roman"/>
                <w:b/>
                <w:bCs/>
                <w:sz w:val="22"/>
                <w:szCs w:val="22"/>
                <w:cs/>
              </w:rPr>
            </w:pPr>
          </w:p>
        </w:tc>
        <w:tc>
          <w:tcPr>
            <w:tcW w:w="1204" w:type="dxa"/>
            <w:tcBorders>
              <w:top w:val="single" w:sz="4" w:space="0" w:color="auto"/>
              <w:left w:val="nil"/>
              <w:bottom w:val="double" w:sz="4" w:space="0" w:color="auto"/>
              <w:right w:val="nil"/>
            </w:tcBorders>
            <w:tcMar>
              <w:top w:w="0" w:type="dxa"/>
              <w:left w:w="108" w:type="dxa"/>
              <w:bottom w:w="0" w:type="dxa"/>
              <w:right w:w="108" w:type="dxa"/>
            </w:tcMar>
          </w:tcPr>
          <w:p w14:paraId="66788633" w14:textId="30F8AFD8" w:rsidR="00807A1E" w:rsidRPr="005549A8" w:rsidRDefault="001B1253" w:rsidP="001B12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center"/>
              <w:rPr>
                <w:rFonts w:ascii="Times New Roman" w:hAnsi="Times New Roman" w:cs="Times New Roman"/>
                <w:b/>
                <w:bCs/>
                <w:sz w:val="22"/>
                <w:szCs w:val="22"/>
              </w:rPr>
            </w:pPr>
            <w:r w:rsidRPr="001B1253">
              <w:rPr>
                <w:rFonts w:ascii="Times New Roman" w:hAnsi="Times New Roman" w:cs="Times New Roman"/>
                <w:b/>
                <w:bCs/>
                <w:sz w:val="22"/>
                <w:szCs w:val="22"/>
              </w:rPr>
              <w:t>4,486</w:t>
            </w:r>
          </w:p>
        </w:tc>
        <w:tc>
          <w:tcPr>
            <w:tcW w:w="236" w:type="dxa"/>
            <w:tcMar>
              <w:top w:w="0" w:type="dxa"/>
              <w:left w:w="108" w:type="dxa"/>
              <w:bottom w:w="0" w:type="dxa"/>
              <w:right w:w="108" w:type="dxa"/>
            </w:tcMar>
          </w:tcPr>
          <w:p w14:paraId="38C1338F" w14:textId="77777777" w:rsidR="00807A1E" w:rsidRPr="005549A8" w:rsidRDefault="00807A1E" w:rsidP="000F43D7">
            <w:pPr>
              <w:pStyle w:val="BodyText"/>
              <w:spacing w:after="0"/>
              <w:ind w:right="-110"/>
              <w:rPr>
                <w:rFonts w:ascii="Times New Roman" w:hAnsi="Times New Roman" w:cs="Times New Roman"/>
                <w:b/>
                <w:bCs/>
                <w:sz w:val="22"/>
                <w:szCs w:val="22"/>
              </w:rPr>
            </w:pPr>
          </w:p>
        </w:tc>
        <w:tc>
          <w:tcPr>
            <w:tcW w:w="1204" w:type="dxa"/>
            <w:tcBorders>
              <w:top w:val="single" w:sz="4" w:space="0" w:color="auto"/>
              <w:left w:val="nil"/>
              <w:bottom w:val="double" w:sz="4" w:space="0" w:color="auto"/>
              <w:right w:val="nil"/>
            </w:tcBorders>
            <w:tcMar>
              <w:top w:w="0" w:type="dxa"/>
              <w:left w:w="108" w:type="dxa"/>
              <w:bottom w:w="0" w:type="dxa"/>
              <w:right w:w="108" w:type="dxa"/>
            </w:tcMar>
          </w:tcPr>
          <w:p w14:paraId="66E3D767" w14:textId="4DAF7A3C" w:rsidR="00807A1E" w:rsidRPr="005549A8" w:rsidRDefault="001B1253" w:rsidP="000F4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cs/>
              </w:rPr>
            </w:pPr>
            <w:r w:rsidRPr="001B1253">
              <w:rPr>
                <w:rFonts w:ascii="Times New Roman" w:hAnsi="Times New Roman" w:cs="Times New Roman"/>
                <w:b/>
                <w:bCs/>
                <w:sz w:val="22"/>
                <w:szCs w:val="22"/>
              </w:rPr>
              <w:t>1,174</w:t>
            </w:r>
          </w:p>
        </w:tc>
        <w:tc>
          <w:tcPr>
            <w:tcW w:w="270" w:type="dxa"/>
            <w:tcMar>
              <w:top w:w="0" w:type="dxa"/>
              <w:left w:w="108" w:type="dxa"/>
              <w:bottom w:w="0" w:type="dxa"/>
              <w:right w:w="108" w:type="dxa"/>
            </w:tcMar>
          </w:tcPr>
          <w:p w14:paraId="4DCB7E2F" w14:textId="77777777" w:rsidR="00807A1E" w:rsidRPr="005549A8" w:rsidRDefault="00807A1E" w:rsidP="000F43D7">
            <w:pPr>
              <w:pStyle w:val="BodyText"/>
              <w:spacing w:after="0"/>
              <w:ind w:right="-46"/>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2B49CE8" w14:textId="24CF887F" w:rsidR="00807A1E" w:rsidRPr="005549A8" w:rsidRDefault="001B1253" w:rsidP="00AF4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right="-110"/>
              <w:rPr>
                <w:rFonts w:ascii="Times New Roman" w:hAnsi="Times New Roman" w:cs="Times New Roman"/>
                <w:b/>
                <w:bCs/>
                <w:sz w:val="22"/>
                <w:szCs w:val="22"/>
              </w:rPr>
            </w:pPr>
            <w:r w:rsidRPr="001B1253">
              <w:rPr>
                <w:rFonts w:ascii="Times New Roman" w:hAnsi="Times New Roman" w:cs="Times New Roman"/>
                <w:b/>
                <w:bCs/>
                <w:sz w:val="22"/>
                <w:szCs w:val="22"/>
              </w:rPr>
              <w:t>(174,669)</w:t>
            </w:r>
          </w:p>
        </w:tc>
      </w:tr>
    </w:tbl>
    <w:p w14:paraId="0AE78592" w14:textId="4BE0D13E" w:rsidR="001F6E51" w:rsidRPr="00E31B83" w:rsidRDefault="001F6E51" w:rsidP="00E31B83">
      <w:pPr>
        <w:pStyle w:val="31"/>
        <w:tabs>
          <w:tab w:val="clear" w:pos="360"/>
          <w:tab w:val="clear" w:pos="720"/>
          <w:tab w:val="decimal" w:pos="970"/>
        </w:tabs>
        <w:ind w:left="-108" w:right="-43"/>
        <w:rPr>
          <w:rFonts w:ascii="Times New Roman" w:hAnsi="Times New Roman" w:cs="Times New Roman"/>
          <w:lang w:val="en-US"/>
        </w:rPr>
      </w:pPr>
    </w:p>
    <w:p w14:paraId="7924D307" w14:textId="77777777" w:rsidR="009E32D8" w:rsidRPr="00E50C4A" w:rsidRDefault="009E32D8" w:rsidP="00BD0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14:paraId="25E29E05" w14:textId="3B011356" w:rsidR="00093E36" w:rsidRPr="00C23017" w:rsidRDefault="00DF5275" w:rsidP="00093E36">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cs="Angsana New"/>
          <w:sz w:val="24"/>
          <w:szCs w:val="30"/>
        </w:rPr>
        <w:t>1</w:t>
      </w:r>
      <w:r w:rsidR="00D6737E">
        <w:rPr>
          <w:rFonts w:ascii="Times New Roman" w:hAnsi="Times New Roman" w:cs="Angsana New"/>
          <w:sz w:val="24"/>
          <w:szCs w:val="30"/>
        </w:rPr>
        <w:t>0</w:t>
      </w:r>
      <w:r w:rsidR="00093E36" w:rsidRPr="00C23017">
        <w:rPr>
          <w:rFonts w:ascii="Times New Roman" w:hAnsi="Times New Roman"/>
          <w:sz w:val="24"/>
          <w:szCs w:val="24"/>
        </w:rPr>
        <w:tab/>
        <w:t>Commitments with non-related parties</w:t>
      </w:r>
    </w:p>
    <w:p w14:paraId="50117901" w14:textId="495BF6B3" w:rsidR="0032189E" w:rsidRDefault="0032189E" w:rsidP="0032189E"/>
    <w:tbl>
      <w:tblPr>
        <w:tblW w:w="9810" w:type="dxa"/>
        <w:tblInd w:w="450" w:type="dxa"/>
        <w:tblLayout w:type="fixed"/>
        <w:tblLook w:val="0000" w:firstRow="0" w:lastRow="0" w:firstColumn="0" w:lastColumn="0" w:noHBand="0" w:noVBand="0"/>
      </w:tblPr>
      <w:tblGrid>
        <w:gridCol w:w="3960"/>
        <w:gridCol w:w="1260"/>
        <w:gridCol w:w="270"/>
        <w:gridCol w:w="1260"/>
        <w:gridCol w:w="270"/>
        <w:gridCol w:w="1260"/>
        <w:gridCol w:w="270"/>
        <w:gridCol w:w="1260"/>
      </w:tblGrid>
      <w:tr w:rsidR="0032189E" w:rsidRPr="0032189E" w14:paraId="36D6857B" w14:textId="77777777" w:rsidTr="00546E6E">
        <w:trPr>
          <w:tblHeader/>
        </w:trPr>
        <w:tc>
          <w:tcPr>
            <w:tcW w:w="3960" w:type="dxa"/>
          </w:tcPr>
          <w:p w14:paraId="1B2BA9A6" w14:textId="77777777" w:rsidR="0032189E" w:rsidRPr="004C4BE5" w:rsidRDefault="0032189E" w:rsidP="0032189E">
            <w:pPr>
              <w:pStyle w:val="a4"/>
              <w:tabs>
                <w:tab w:val="clear" w:pos="1080"/>
              </w:tabs>
              <w:rPr>
                <w:rFonts w:cs="Times New Roman"/>
                <w:sz w:val="22"/>
                <w:szCs w:val="22"/>
                <w:lang w:val="en-US"/>
              </w:rPr>
            </w:pPr>
          </w:p>
        </w:tc>
        <w:tc>
          <w:tcPr>
            <w:tcW w:w="2790" w:type="dxa"/>
            <w:gridSpan w:val="3"/>
            <w:vAlign w:val="center"/>
          </w:tcPr>
          <w:p w14:paraId="751809DC" w14:textId="5BA30625" w:rsidR="0032189E" w:rsidRPr="004C4BE5" w:rsidRDefault="0032189E" w:rsidP="0032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4C4BE5">
              <w:rPr>
                <w:rFonts w:ascii="Times New Roman" w:hAnsi="Times New Roman" w:cs="Times New Roman"/>
                <w:b/>
                <w:bCs/>
                <w:sz w:val="22"/>
                <w:szCs w:val="22"/>
              </w:rPr>
              <w:t xml:space="preserve">Consolidated financial statements </w:t>
            </w:r>
          </w:p>
        </w:tc>
        <w:tc>
          <w:tcPr>
            <w:tcW w:w="270" w:type="dxa"/>
          </w:tcPr>
          <w:p w14:paraId="363F44D8" w14:textId="77777777" w:rsidR="0032189E" w:rsidRPr="004C4BE5" w:rsidRDefault="0032189E" w:rsidP="0032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p>
        </w:tc>
        <w:tc>
          <w:tcPr>
            <w:tcW w:w="2790" w:type="dxa"/>
            <w:gridSpan w:val="3"/>
            <w:vAlign w:val="center"/>
          </w:tcPr>
          <w:p w14:paraId="56691CE1" w14:textId="77777777" w:rsidR="004C4BE5" w:rsidRPr="004C4BE5" w:rsidRDefault="0032189E" w:rsidP="0032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4C4BE5">
              <w:rPr>
                <w:rFonts w:ascii="Times New Roman" w:hAnsi="Times New Roman" w:cs="Times New Roman"/>
                <w:b/>
                <w:bCs/>
                <w:sz w:val="22"/>
                <w:szCs w:val="22"/>
              </w:rPr>
              <w:t xml:space="preserve">Separate financial </w:t>
            </w:r>
          </w:p>
          <w:p w14:paraId="3440D921" w14:textId="39A051A6" w:rsidR="0032189E" w:rsidRPr="004C4BE5" w:rsidRDefault="0032189E" w:rsidP="0032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4C4BE5">
              <w:rPr>
                <w:rFonts w:ascii="Times New Roman" w:hAnsi="Times New Roman" w:cs="Times New Roman"/>
                <w:b/>
                <w:bCs/>
                <w:sz w:val="22"/>
                <w:szCs w:val="22"/>
              </w:rPr>
              <w:t>statements</w:t>
            </w:r>
          </w:p>
        </w:tc>
      </w:tr>
      <w:tr w:rsidR="00400553" w:rsidRPr="0032189E" w14:paraId="0025129E" w14:textId="77777777" w:rsidTr="00546E6E">
        <w:trPr>
          <w:tblHeader/>
        </w:trPr>
        <w:tc>
          <w:tcPr>
            <w:tcW w:w="3960" w:type="dxa"/>
          </w:tcPr>
          <w:p w14:paraId="5ECB85E4" w14:textId="77777777" w:rsidR="00400553" w:rsidRPr="004C4BE5" w:rsidRDefault="00400553" w:rsidP="00400553">
            <w:pPr>
              <w:pStyle w:val="a2"/>
              <w:tabs>
                <w:tab w:val="clear" w:pos="360"/>
                <w:tab w:val="clear" w:pos="720"/>
                <w:tab w:val="clear" w:pos="1080"/>
              </w:tabs>
              <w:rPr>
                <w:rFonts w:eastAsia="Times New Roman" w:hAnsi="Times New Roman" w:cs="Times New Roman"/>
                <w:snapToGrid/>
                <w:sz w:val="22"/>
                <w:szCs w:val="22"/>
                <w:lang w:val="en-US"/>
              </w:rPr>
            </w:pPr>
          </w:p>
        </w:tc>
        <w:tc>
          <w:tcPr>
            <w:tcW w:w="1260" w:type="dxa"/>
            <w:vAlign w:val="bottom"/>
          </w:tcPr>
          <w:p w14:paraId="40DC5D3C" w14:textId="7E13C7F9" w:rsidR="00400553" w:rsidRPr="004C4BE5" w:rsidRDefault="00400553" w:rsidP="00400553">
            <w:pPr>
              <w:tabs>
                <w:tab w:val="clear" w:pos="5387"/>
                <w:tab w:val="left" w:pos="1143"/>
              </w:tabs>
              <w:ind w:left="-174" w:right="-78" w:firstLine="47"/>
              <w:jc w:val="center"/>
              <w:rPr>
                <w:rFonts w:ascii="Times New Roman" w:hAnsi="Times New Roman" w:cs="Times New Roman"/>
                <w:sz w:val="22"/>
                <w:szCs w:val="22"/>
              </w:rPr>
            </w:pPr>
            <w:r>
              <w:rPr>
                <w:rFonts w:ascii="Times New Roman" w:hAnsi="Times New Roman" w:cs="Times New Roman"/>
                <w:bCs/>
                <w:sz w:val="22"/>
                <w:szCs w:val="22"/>
              </w:rPr>
              <w:t>31 March</w:t>
            </w:r>
          </w:p>
        </w:tc>
        <w:tc>
          <w:tcPr>
            <w:tcW w:w="270" w:type="dxa"/>
            <w:vAlign w:val="bottom"/>
          </w:tcPr>
          <w:p w14:paraId="60F1A5BB" w14:textId="77777777" w:rsidR="00400553" w:rsidRPr="004C4BE5" w:rsidRDefault="00400553" w:rsidP="00400553">
            <w:pPr>
              <w:ind w:left="-127" w:right="-78"/>
              <w:rPr>
                <w:rFonts w:ascii="Times New Roman" w:hAnsi="Times New Roman" w:cs="Times New Roman"/>
                <w:sz w:val="22"/>
                <w:szCs w:val="22"/>
                <w:cs/>
              </w:rPr>
            </w:pPr>
          </w:p>
        </w:tc>
        <w:tc>
          <w:tcPr>
            <w:tcW w:w="1260" w:type="dxa"/>
            <w:vAlign w:val="bottom"/>
          </w:tcPr>
          <w:p w14:paraId="316FD618" w14:textId="0DEBF9DD" w:rsidR="00400553" w:rsidRPr="004C4BE5" w:rsidRDefault="00400553" w:rsidP="00400553">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31 December</w:t>
            </w:r>
          </w:p>
        </w:tc>
        <w:tc>
          <w:tcPr>
            <w:tcW w:w="270" w:type="dxa"/>
          </w:tcPr>
          <w:p w14:paraId="2A75246C" w14:textId="77777777" w:rsidR="00400553" w:rsidRPr="004C4BE5" w:rsidRDefault="00400553" w:rsidP="00400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6"/>
              <w:jc w:val="center"/>
              <w:rPr>
                <w:rFonts w:ascii="Times New Roman" w:hAnsi="Times New Roman" w:cs="Times New Roman"/>
                <w:sz w:val="22"/>
                <w:szCs w:val="22"/>
              </w:rPr>
            </w:pPr>
          </w:p>
        </w:tc>
        <w:tc>
          <w:tcPr>
            <w:tcW w:w="1260" w:type="dxa"/>
            <w:vAlign w:val="bottom"/>
          </w:tcPr>
          <w:p w14:paraId="6B030492" w14:textId="1998A5CF" w:rsidR="00400553" w:rsidRPr="004C4BE5" w:rsidRDefault="00400553" w:rsidP="00400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right="-98"/>
              <w:jc w:val="center"/>
              <w:rPr>
                <w:rFonts w:ascii="Times New Roman" w:hAnsi="Times New Roman" w:cs="Times New Roman"/>
                <w:sz w:val="22"/>
                <w:szCs w:val="22"/>
              </w:rPr>
            </w:pPr>
            <w:r>
              <w:rPr>
                <w:rFonts w:ascii="Times New Roman" w:hAnsi="Times New Roman" w:cs="Times New Roman"/>
                <w:bCs/>
                <w:sz w:val="22"/>
                <w:szCs w:val="22"/>
              </w:rPr>
              <w:t>31 March</w:t>
            </w:r>
          </w:p>
        </w:tc>
        <w:tc>
          <w:tcPr>
            <w:tcW w:w="270" w:type="dxa"/>
            <w:vAlign w:val="bottom"/>
          </w:tcPr>
          <w:p w14:paraId="6DD33DDC" w14:textId="77777777" w:rsidR="00400553" w:rsidRPr="004C4BE5" w:rsidRDefault="00400553" w:rsidP="00400553">
            <w:pPr>
              <w:ind w:left="-127" w:right="-78"/>
              <w:rPr>
                <w:rFonts w:ascii="Times New Roman" w:hAnsi="Times New Roman" w:cs="Times New Roman"/>
                <w:sz w:val="22"/>
                <w:szCs w:val="22"/>
                <w:cs/>
              </w:rPr>
            </w:pPr>
          </w:p>
        </w:tc>
        <w:tc>
          <w:tcPr>
            <w:tcW w:w="1260" w:type="dxa"/>
            <w:vAlign w:val="bottom"/>
          </w:tcPr>
          <w:p w14:paraId="5BF9259E" w14:textId="5CBE269F" w:rsidR="00400553" w:rsidRPr="004C4BE5" w:rsidRDefault="00400553" w:rsidP="00400553">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31 December</w:t>
            </w:r>
          </w:p>
        </w:tc>
      </w:tr>
      <w:tr w:rsidR="00400553" w:rsidRPr="0032189E" w14:paraId="3EB81E77" w14:textId="77777777" w:rsidTr="00546E6E">
        <w:trPr>
          <w:tblHeader/>
        </w:trPr>
        <w:tc>
          <w:tcPr>
            <w:tcW w:w="3960" w:type="dxa"/>
          </w:tcPr>
          <w:p w14:paraId="2947E050" w14:textId="77777777" w:rsidR="00400553" w:rsidRPr="004C4BE5" w:rsidRDefault="00400553" w:rsidP="00400553">
            <w:pPr>
              <w:pStyle w:val="a2"/>
              <w:tabs>
                <w:tab w:val="clear" w:pos="360"/>
                <w:tab w:val="clear" w:pos="720"/>
                <w:tab w:val="clear" w:pos="1080"/>
              </w:tabs>
              <w:rPr>
                <w:rFonts w:eastAsia="Times New Roman" w:hAnsi="Times New Roman" w:cs="Times New Roman"/>
                <w:snapToGrid/>
                <w:sz w:val="22"/>
                <w:szCs w:val="22"/>
                <w:lang w:val="en-US"/>
              </w:rPr>
            </w:pPr>
          </w:p>
        </w:tc>
        <w:tc>
          <w:tcPr>
            <w:tcW w:w="1260" w:type="dxa"/>
            <w:vAlign w:val="bottom"/>
          </w:tcPr>
          <w:p w14:paraId="45751749" w14:textId="2BB3F484" w:rsidR="00400553" w:rsidRPr="004C4BE5" w:rsidRDefault="00400553" w:rsidP="00400553">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202</w:t>
            </w:r>
            <w:r w:rsidR="00FF188A">
              <w:rPr>
                <w:rFonts w:ascii="Times New Roman" w:hAnsi="Times New Roman" w:cs="Times New Roman"/>
                <w:bCs/>
                <w:sz w:val="22"/>
                <w:szCs w:val="22"/>
              </w:rPr>
              <w:t>6</w:t>
            </w:r>
          </w:p>
        </w:tc>
        <w:tc>
          <w:tcPr>
            <w:tcW w:w="270" w:type="dxa"/>
            <w:vAlign w:val="bottom"/>
          </w:tcPr>
          <w:p w14:paraId="380B128D" w14:textId="77777777" w:rsidR="00400553" w:rsidRPr="004C4BE5" w:rsidRDefault="00400553" w:rsidP="00400553">
            <w:pPr>
              <w:ind w:left="-127" w:right="-78"/>
              <w:rPr>
                <w:rFonts w:ascii="Times New Roman" w:hAnsi="Times New Roman" w:cs="Times New Roman"/>
                <w:sz w:val="22"/>
                <w:szCs w:val="22"/>
                <w:cs/>
              </w:rPr>
            </w:pPr>
          </w:p>
        </w:tc>
        <w:tc>
          <w:tcPr>
            <w:tcW w:w="1260" w:type="dxa"/>
            <w:vAlign w:val="bottom"/>
          </w:tcPr>
          <w:p w14:paraId="1BD38C8F" w14:textId="02E7AA9D" w:rsidR="00400553" w:rsidRPr="004C4BE5" w:rsidRDefault="00400553" w:rsidP="00400553">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202</w:t>
            </w:r>
            <w:r w:rsidR="00FF188A">
              <w:rPr>
                <w:rFonts w:ascii="Times New Roman" w:hAnsi="Times New Roman" w:cs="Times New Roman"/>
                <w:bCs/>
                <w:sz w:val="22"/>
                <w:szCs w:val="22"/>
              </w:rPr>
              <w:t>5</w:t>
            </w:r>
          </w:p>
        </w:tc>
        <w:tc>
          <w:tcPr>
            <w:tcW w:w="270" w:type="dxa"/>
          </w:tcPr>
          <w:p w14:paraId="1DC3FB8E" w14:textId="77777777" w:rsidR="00400553" w:rsidRPr="004C4BE5" w:rsidRDefault="00400553" w:rsidP="00400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6"/>
              <w:jc w:val="center"/>
              <w:rPr>
                <w:rFonts w:ascii="Times New Roman" w:hAnsi="Times New Roman" w:cs="Times New Roman"/>
                <w:sz w:val="22"/>
                <w:szCs w:val="22"/>
              </w:rPr>
            </w:pPr>
          </w:p>
        </w:tc>
        <w:tc>
          <w:tcPr>
            <w:tcW w:w="1260" w:type="dxa"/>
            <w:vAlign w:val="bottom"/>
          </w:tcPr>
          <w:p w14:paraId="02963382" w14:textId="0C4B5C6C" w:rsidR="00400553" w:rsidRPr="004C4BE5" w:rsidRDefault="00400553" w:rsidP="00400553">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202</w:t>
            </w:r>
            <w:r w:rsidR="00FF188A">
              <w:rPr>
                <w:rFonts w:ascii="Times New Roman" w:hAnsi="Times New Roman" w:cs="Times New Roman"/>
                <w:bCs/>
                <w:sz w:val="22"/>
                <w:szCs w:val="22"/>
              </w:rPr>
              <w:t>6</w:t>
            </w:r>
          </w:p>
        </w:tc>
        <w:tc>
          <w:tcPr>
            <w:tcW w:w="270" w:type="dxa"/>
            <w:vAlign w:val="bottom"/>
          </w:tcPr>
          <w:p w14:paraId="5742A930" w14:textId="77777777" w:rsidR="00400553" w:rsidRPr="004C4BE5" w:rsidRDefault="00400553" w:rsidP="00400553">
            <w:pPr>
              <w:ind w:left="-127" w:right="-78"/>
              <w:rPr>
                <w:rFonts w:ascii="Times New Roman" w:hAnsi="Times New Roman" w:cs="Times New Roman"/>
                <w:sz w:val="22"/>
                <w:szCs w:val="22"/>
                <w:cs/>
              </w:rPr>
            </w:pPr>
          </w:p>
        </w:tc>
        <w:tc>
          <w:tcPr>
            <w:tcW w:w="1260" w:type="dxa"/>
            <w:vAlign w:val="bottom"/>
          </w:tcPr>
          <w:p w14:paraId="336181AA" w14:textId="36A82745" w:rsidR="00400553" w:rsidRPr="004C4BE5" w:rsidRDefault="00400553" w:rsidP="00400553">
            <w:pPr>
              <w:ind w:left="-127" w:right="-78"/>
              <w:jc w:val="center"/>
              <w:rPr>
                <w:rFonts w:ascii="Times New Roman" w:hAnsi="Times New Roman" w:cs="Times New Roman"/>
                <w:sz w:val="22"/>
                <w:szCs w:val="22"/>
              </w:rPr>
            </w:pPr>
            <w:r w:rsidRPr="0032189E">
              <w:rPr>
                <w:rFonts w:ascii="Times New Roman" w:hAnsi="Times New Roman" w:cs="Times New Roman"/>
                <w:bCs/>
                <w:sz w:val="22"/>
                <w:szCs w:val="22"/>
              </w:rPr>
              <w:t>202</w:t>
            </w:r>
            <w:r w:rsidR="00FF188A">
              <w:rPr>
                <w:rFonts w:ascii="Times New Roman" w:hAnsi="Times New Roman" w:cs="Times New Roman"/>
                <w:bCs/>
                <w:sz w:val="22"/>
                <w:szCs w:val="22"/>
              </w:rPr>
              <w:t>5</w:t>
            </w:r>
          </w:p>
        </w:tc>
      </w:tr>
      <w:tr w:rsidR="00F1130D" w:rsidRPr="0032189E" w14:paraId="11B4E586" w14:textId="77777777" w:rsidTr="00546E6E">
        <w:trPr>
          <w:tblHeader/>
        </w:trPr>
        <w:tc>
          <w:tcPr>
            <w:tcW w:w="3960" w:type="dxa"/>
          </w:tcPr>
          <w:p w14:paraId="38758E8D" w14:textId="77777777" w:rsidR="00F1130D" w:rsidRPr="004C4BE5" w:rsidRDefault="00F1130D" w:rsidP="00F1130D">
            <w:pPr>
              <w:pStyle w:val="a2"/>
              <w:tabs>
                <w:tab w:val="clear" w:pos="360"/>
                <w:tab w:val="clear" w:pos="720"/>
                <w:tab w:val="clear" w:pos="1080"/>
              </w:tabs>
              <w:rPr>
                <w:rFonts w:eastAsia="Times New Roman" w:hAnsi="Times New Roman" w:cs="Times New Roman"/>
                <w:snapToGrid/>
                <w:sz w:val="22"/>
                <w:szCs w:val="22"/>
                <w:lang w:val="en-US"/>
              </w:rPr>
            </w:pPr>
          </w:p>
        </w:tc>
        <w:tc>
          <w:tcPr>
            <w:tcW w:w="5850" w:type="dxa"/>
            <w:gridSpan w:val="7"/>
          </w:tcPr>
          <w:p w14:paraId="10EA9077" w14:textId="70439B80" w:rsidR="00F1130D" w:rsidRPr="004C4BE5" w:rsidRDefault="00F1130D" w:rsidP="00F11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i/>
                <w:iCs/>
                <w:sz w:val="22"/>
                <w:szCs w:val="22"/>
                <w:cs/>
                <w:lang w:val="th-TH"/>
              </w:rPr>
            </w:pPr>
            <w:r w:rsidRPr="004C4BE5">
              <w:rPr>
                <w:rFonts w:ascii="Times New Roman" w:hAnsi="Times New Roman" w:cs="Times New Roman"/>
                <w:bCs/>
                <w:i/>
                <w:iCs/>
                <w:sz w:val="22"/>
                <w:szCs w:val="22"/>
              </w:rPr>
              <w:t>(in thousand Baht)</w:t>
            </w:r>
          </w:p>
        </w:tc>
      </w:tr>
      <w:tr w:rsidR="00F1130D" w:rsidRPr="0032189E" w14:paraId="4C703259" w14:textId="77777777" w:rsidTr="00546E6E">
        <w:trPr>
          <w:cantSplit/>
        </w:trPr>
        <w:tc>
          <w:tcPr>
            <w:tcW w:w="3960" w:type="dxa"/>
          </w:tcPr>
          <w:p w14:paraId="63D5F34F" w14:textId="4A0ECD80" w:rsidR="00F1130D" w:rsidRPr="004C4BE5" w:rsidRDefault="00F1130D" w:rsidP="00F1130D">
            <w:pPr>
              <w:pStyle w:val="31"/>
              <w:tabs>
                <w:tab w:val="clear" w:pos="360"/>
                <w:tab w:val="clear" w:pos="720"/>
              </w:tabs>
              <w:rPr>
                <w:rFonts w:ascii="Times New Roman" w:hAnsi="Times New Roman" w:cs="Times New Roman"/>
                <w:b/>
                <w:bCs/>
                <w:i/>
                <w:iCs/>
                <w:cs/>
                <w:lang w:val="en-US"/>
              </w:rPr>
            </w:pPr>
            <w:r w:rsidRPr="004C4BE5">
              <w:rPr>
                <w:rFonts w:ascii="Times New Roman" w:hAnsi="Times New Roman" w:cs="Times New Roman"/>
                <w:b/>
                <w:bCs/>
                <w:i/>
                <w:iCs/>
              </w:rPr>
              <w:t xml:space="preserve">Capital commitments </w:t>
            </w:r>
          </w:p>
        </w:tc>
        <w:tc>
          <w:tcPr>
            <w:tcW w:w="1260" w:type="dxa"/>
          </w:tcPr>
          <w:p w14:paraId="21E40F4B" w14:textId="77777777" w:rsidR="00F1130D" w:rsidRPr="004C4BE5" w:rsidRDefault="00F1130D" w:rsidP="00F1130D">
            <w:pPr>
              <w:pStyle w:val="31"/>
              <w:tabs>
                <w:tab w:val="clear" w:pos="360"/>
                <w:tab w:val="clear" w:pos="720"/>
              </w:tabs>
              <w:jc w:val="right"/>
              <w:rPr>
                <w:rFonts w:ascii="Times New Roman" w:hAnsi="Times New Roman" w:cs="Times New Roman"/>
                <w:lang w:val="en-US"/>
              </w:rPr>
            </w:pPr>
          </w:p>
        </w:tc>
        <w:tc>
          <w:tcPr>
            <w:tcW w:w="270" w:type="dxa"/>
          </w:tcPr>
          <w:p w14:paraId="452B71CF" w14:textId="77777777" w:rsidR="00F1130D" w:rsidRPr="004C4BE5" w:rsidRDefault="00F1130D" w:rsidP="00F1130D">
            <w:pPr>
              <w:pStyle w:val="31"/>
              <w:tabs>
                <w:tab w:val="clear" w:pos="360"/>
                <w:tab w:val="clear" w:pos="720"/>
              </w:tabs>
              <w:jc w:val="right"/>
              <w:rPr>
                <w:rFonts w:ascii="Times New Roman" w:hAnsi="Times New Roman" w:cs="Times New Roman"/>
                <w:cs/>
              </w:rPr>
            </w:pPr>
          </w:p>
        </w:tc>
        <w:tc>
          <w:tcPr>
            <w:tcW w:w="1260" w:type="dxa"/>
          </w:tcPr>
          <w:p w14:paraId="2EB9E991" w14:textId="77777777" w:rsidR="00F1130D" w:rsidRPr="004C4BE5" w:rsidRDefault="00F1130D" w:rsidP="00F1130D">
            <w:pPr>
              <w:pStyle w:val="31"/>
              <w:tabs>
                <w:tab w:val="clear" w:pos="360"/>
                <w:tab w:val="clear" w:pos="720"/>
              </w:tabs>
              <w:jc w:val="right"/>
              <w:rPr>
                <w:rFonts w:ascii="Times New Roman" w:hAnsi="Times New Roman" w:cs="Times New Roman"/>
                <w:lang w:val="en-US"/>
              </w:rPr>
            </w:pPr>
          </w:p>
        </w:tc>
        <w:tc>
          <w:tcPr>
            <w:tcW w:w="270" w:type="dxa"/>
          </w:tcPr>
          <w:p w14:paraId="2D423193" w14:textId="77777777" w:rsidR="00F1130D" w:rsidRPr="004C4BE5" w:rsidRDefault="00F1130D" w:rsidP="00F1130D">
            <w:pPr>
              <w:pStyle w:val="31"/>
              <w:tabs>
                <w:tab w:val="clear" w:pos="360"/>
                <w:tab w:val="clear" w:pos="720"/>
              </w:tabs>
              <w:jc w:val="right"/>
              <w:rPr>
                <w:rFonts w:ascii="Times New Roman" w:hAnsi="Times New Roman" w:cs="Times New Roman"/>
                <w:cs/>
              </w:rPr>
            </w:pPr>
          </w:p>
        </w:tc>
        <w:tc>
          <w:tcPr>
            <w:tcW w:w="1260" w:type="dxa"/>
          </w:tcPr>
          <w:p w14:paraId="5F749C55" w14:textId="77777777" w:rsidR="00F1130D" w:rsidRPr="004C4BE5" w:rsidRDefault="00F1130D" w:rsidP="00F1130D">
            <w:pPr>
              <w:pStyle w:val="31"/>
              <w:tabs>
                <w:tab w:val="clear" w:pos="360"/>
                <w:tab w:val="clear" w:pos="720"/>
              </w:tabs>
              <w:jc w:val="right"/>
              <w:rPr>
                <w:rFonts w:ascii="Times New Roman" w:hAnsi="Times New Roman" w:cs="Times New Roman"/>
                <w:lang w:val="en-US"/>
              </w:rPr>
            </w:pPr>
          </w:p>
        </w:tc>
        <w:tc>
          <w:tcPr>
            <w:tcW w:w="270" w:type="dxa"/>
          </w:tcPr>
          <w:p w14:paraId="179E511B" w14:textId="77777777" w:rsidR="00F1130D" w:rsidRPr="004C4BE5" w:rsidRDefault="00F1130D" w:rsidP="00F1130D">
            <w:pPr>
              <w:pStyle w:val="31"/>
              <w:tabs>
                <w:tab w:val="clear" w:pos="360"/>
                <w:tab w:val="clear" w:pos="720"/>
              </w:tabs>
              <w:jc w:val="right"/>
              <w:rPr>
                <w:rFonts w:ascii="Times New Roman" w:hAnsi="Times New Roman" w:cs="Times New Roman"/>
                <w:cs/>
              </w:rPr>
            </w:pPr>
          </w:p>
        </w:tc>
        <w:tc>
          <w:tcPr>
            <w:tcW w:w="1260" w:type="dxa"/>
          </w:tcPr>
          <w:p w14:paraId="2F9A45B0" w14:textId="77777777" w:rsidR="00F1130D" w:rsidRPr="004C4BE5" w:rsidRDefault="00F1130D" w:rsidP="00F1130D">
            <w:pPr>
              <w:pStyle w:val="31"/>
              <w:tabs>
                <w:tab w:val="clear" w:pos="360"/>
                <w:tab w:val="clear" w:pos="720"/>
              </w:tabs>
              <w:jc w:val="right"/>
              <w:rPr>
                <w:rFonts w:ascii="Times New Roman" w:hAnsi="Times New Roman" w:cs="Times New Roman"/>
                <w:lang w:val="en-US"/>
              </w:rPr>
            </w:pPr>
          </w:p>
        </w:tc>
      </w:tr>
      <w:tr w:rsidR="00BB74E0" w:rsidRPr="0032189E" w14:paraId="14605452" w14:textId="77777777" w:rsidTr="00546E6E">
        <w:trPr>
          <w:cantSplit/>
          <w:trHeight w:val="218"/>
        </w:trPr>
        <w:tc>
          <w:tcPr>
            <w:tcW w:w="3960" w:type="dxa"/>
          </w:tcPr>
          <w:p w14:paraId="07487021" w14:textId="3C4F3F01" w:rsidR="00BB74E0" w:rsidRPr="004C4BE5" w:rsidRDefault="00BB74E0" w:rsidP="00BB74E0">
            <w:pPr>
              <w:pStyle w:val="31"/>
              <w:tabs>
                <w:tab w:val="clear" w:pos="360"/>
                <w:tab w:val="clear" w:pos="720"/>
              </w:tabs>
              <w:rPr>
                <w:rFonts w:ascii="Times New Roman" w:hAnsi="Times New Roman" w:cs="Times New Roman"/>
                <w:cs/>
                <w:lang w:val="en-US"/>
              </w:rPr>
            </w:pPr>
            <w:r w:rsidRPr="004C4BE5">
              <w:rPr>
                <w:rFonts w:ascii="Times New Roman" w:hAnsi="Times New Roman" w:cs="Times New Roman"/>
              </w:rPr>
              <w:t>Buildings and other construction</w:t>
            </w:r>
          </w:p>
        </w:tc>
        <w:tc>
          <w:tcPr>
            <w:tcW w:w="1260" w:type="dxa"/>
          </w:tcPr>
          <w:p w14:paraId="010255C5" w14:textId="0DA986D9" w:rsidR="00BB74E0" w:rsidRPr="006F3946" w:rsidRDefault="001B1253" w:rsidP="00BB74E0">
            <w:pPr>
              <w:pStyle w:val="31"/>
              <w:tabs>
                <w:tab w:val="clear" w:pos="360"/>
                <w:tab w:val="clear" w:pos="720"/>
                <w:tab w:val="decimal" w:pos="910"/>
              </w:tabs>
              <w:ind w:left="-108" w:right="-43"/>
              <w:rPr>
                <w:rFonts w:ascii="Times New Roman" w:hAnsi="Times New Roman" w:cs="Times New Roman"/>
              </w:rPr>
            </w:pPr>
            <w:r w:rsidRPr="001B1253">
              <w:rPr>
                <w:rFonts w:ascii="Times New Roman" w:hAnsi="Times New Roman" w:cs="Times New Roman"/>
                <w:cs/>
              </w:rPr>
              <w:t>30</w:t>
            </w:r>
            <w:r w:rsidRPr="001B1253">
              <w:rPr>
                <w:rFonts w:ascii="Times New Roman" w:hAnsi="Times New Roman" w:cs="Times New Roman"/>
              </w:rPr>
              <w:t>,</w:t>
            </w:r>
            <w:r w:rsidRPr="001B1253">
              <w:rPr>
                <w:rFonts w:ascii="Times New Roman" w:hAnsi="Times New Roman" w:cs="Times New Roman"/>
                <w:cs/>
              </w:rPr>
              <w:t>867</w:t>
            </w:r>
          </w:p>
        </w:tc>
        <w:tc>
          <w:tcPr>
            <w:tcW w:w="270" w:type="dxa"/>
          </w:tcPr>
          <w:p w14:paraId="51A10762" w14:textId="77777777" w:rsidR="00BB74E0" w:rsidRPr="004C4BE5" w:rsidRDefault="00BB74E0" w:rsidP="00BB74E0">
            <w:pPr>
              <w:pStyle w:val="31"/>
              <w:tabs>
                <w:tab w:val="clear" w:pos="360"/>
                <w:tab w:val="clear" w:pos="720"/>
              </w:tabs>
              <w:jc w:val="right"/>
              <w:rPr>
                <w:rFonts w:ascii="Times New Roman" w:hAnsi="Times New Roman" w:cs="Times New Roman"/>
                <w:cs/>
              </w:rPr>
            </w:pPr>
          </w:p>
        </w:tc>
        <w:tc>
          <w:tcPr>
            <w:tcW w:w="1260" w:type="dxa"/>
          </w:tcPr>
          <w:p w14:paraId="29A529DF" w14:textId="0BCA75C9" w:rsidR="00BB74E0" w:rsidRPr="001B1253" w:rsidRDefault="00BB74E0" w:rsidP="00BB74E0">
            <w:pPr>
              <w:pStyle w:val="31"/>
              <w:tabs>
                <w:tab w:val="clear" w:pos="360"/>
                <w:tab w:val="clear" w:pos="720"/>
                <w:tab w:val="decimal" w:pos="910"/>
              </w:tabs>
              <w:ind w:left="-108" w:right="-43"/>
              <w:rPr>
                <w:rFonts w:ascii="Times New Roman" w:hAnsi="Times New Roman" w:cs="Times New Roman"/>
              </w:rPr>
            </w:pPr>
            <w:r w:rsidRPr="005549A8">
              <w:rPr>
                <w:rFonts w:ascii="Times New Roman" w:hAnsi="Times New Roman" w:cs="Times New Roman"/>
              </w:rPr>
              <w:t xml:space="preserve">  </w:t>
            </w:r>
            <w:r w:rsidRPr="005549A8">
              <w:rPr>
                <w:rFonts w:ascii="Times New Roman" w:hAnsi="Times New Roman" w:cs="Times New Roman"/>
                <w:cs/>
              </w:rPr>
              <w:t>1</w:t>
            </w:r>
            <w:r w:rsidRPr="005549A8">
              <w:rPr>
                <w:rFonts w:ascii="Times New Roman" w:hAnsi="Times New Roman" w:cs="Times New Roman"/>
              </w:rPr>
              <w:t>,</w:t>
            </w:r>
            <w:r w:rsidRPr="005549A8">
              <w:rPr>
                <w:rFonts w:ascii="Times New Roman" w:hAnsi="Times New Roman" w:cs="Times New Roman"/>
                <w:cs/>
              </w:rPr>
              <w:t>517</w:t>
            </w:r>
          </w:p>
        </w:tc>
        <w:tc>
          <w:tcPr>
            <w:tcW w:w="270" w:type="dxa"/>
          </w:tcPr>
          <w:p w14:paraId="40442B33" w14:textId="77777777" w:rsidR="00BB74E0" w:rsidRPr="004C4BE5" w:rsidRDefault="00BB74E0" w:rsidP="00BB74E0">
            <w:pPr>
              <w:pStyle w:val="31"/>
              <w:tabs>
                <w:tab w:val="clear" w:pos="360"/>
                <w:tab w:val="clear" w:pos="720"/>
              </w:tabs>
              <w:jc w:val="right"/>
              <w:rPr>
                <w:rFonts w:ascii="Times New Roman" w:hAnsi="Times New Roman" w:cs="Times New Roman"/>
                <w:cs/>
              </w:rPr>
            </w:pPr>
          </w:p>
        </w:tc>
        <w:tc>
          <w:tcPr>
            <w:tcW w:w="1260" w:type="dxa"/>
          </w:tcPr>
          <w:p w14:paraId="123A1F8B" w14:textId="399C859E" w:rsidR="00BB74E0" w:rsidRPr="00293CF0" w:rsidRDefault="001B1253" w:rsidP="00BB74E0">
            <w:pPr>
              <w:pStyle w:val="31"/>
              <w:tabs>
                <w:tab w:val="clear" w:pos="360"/>
                <w:tab w:val="clear" w:pos="720"/>
                <w:tab w:val="decimal" w:pos="980"/>
              </w:tabs>
              <w:ind w:left="-108" w:right="-43"/>
              <w:rPr>
                <w:rFonts w:ascii="Times New Roman" w:hAnsi="Times New Roman" w:cs="Times New Roman"/>
              </w:rPr>
            </w:pPr>
            <w:r w:rsidRPr="001B1253">
              <w:rPr>
                <w:rFonts w:ascii="Times New Roman" w:hAnsi="Times New Roman" w:cs="Times New Roman"/>
                <w:cs/>
              </w:rPr>
              <w:t>30</w:t>
            </w:r>
            <w:r w:rsidRPr="001B1253">
              <w:rPr>
                <w:rFonts w:ascii="Times New Roman" w:hAnsi="Times New Roman" w:cs="Times New Roman"/>
              </w:rPr>
              <w:t>,</w:t>
            </w:r>
            <w:r w:rsidRPr="001B1253">
              <w:rPr>
                <w:rFonts w:ascii="Times New Roman" w:hAnsi="Times New Roman" w:cs="Times New Roman"/>
                <w:cs/>
              </w:rPr>
              <w:t>867</w:t>
            </w:r>
          </w:p>
        </w:tc>
        <w:tc>
          <w:tcPr>
            <w:tcW w:w="270" w:type="dxa"/>
          </w:tcPr>
          <w:p w14:paraId="5AD8CD12" w14:textId="77777777" w:rsidR="00BB74E0" w:rsidRPr="004C4BE5" w:rsidRDefault="00BB74E0" w:rsidP="00BB74E0">
            <w:pPr>
              <w:pStyle w:val="31"/>
              <w:tabs>
                <w:tab w:val="clear" w:pos="360"/>
                <w:tab w:val="clear" w:pos="720"/>
              </w:tabs>
              <w:ind w:left="-108" w:right="-43"/>
              <w:jc w:val="right"/>
              <w:rPr>
                <w:rFonts w:ascii="Times New Roman" w:hAnsi="Times New Roman" w:cs="Times New Roman"/>
                <w:cs/>
              </w:rPr>
            </w:pPr>
          </w:p>
        </w:tc>
        <w:tc>
          <w:tcPr>
            <w:tcW w:w="1260" w:type="dxa"/>
          </w:tcPr>
          <w:p w14:paraId="4A400082" w14:textId="560BCA35" w:rsidR="00BB74E0" w:rsidRPr="00FF188A" w:rsidRDefault="00BB74E0" w:rsidP="00BB74E0">
            <w:pPr>
              <w:pStyle w:val="31"/>
              <w:tabs>
                <w:tab w:val="clear" w:pos="360"/>
                <w:tab w:val="clear" w:pos="720"/>
                <w:tab w:val="decimal" w:pos="980"/>
              </w:tabs>
              <w:ind w:left="-108" w:right="-43"/>
              <w:rPr>
                <w:rFonts w:ascii="Times New Roman" w:hAnsi="Times New Roman" w:cs="Times New Roman"/>
                <w:highlight w:val="yellow"/>
              </w:rPr>
            </w:pPr>
            <w:r w:rsidRPr="005549A8">
              <w:rPr>
                <w:rFonts w:ascii="Times New Roman" w:hAnsi="Times New Roman" w:cs="Times New Roman"/>
              </w:rPr>
              <w:t xml:space="preserve">      1,517</w:t>
            </w:r>
          </w:p>
        </w:tc>
      </w:tr>
      <w:tr w:rsidR="00BB74E0" w:rsidRPr="0032189E" w14:paraId="3B5B7F09" w14:textId="77777777" w:rsidTr="00546E6E">
        <w:trPr>
          <w:cantSplit/>
        </w:trPr>
        <w:tc>
          <w:tcPr>
            <w:tcW w:w="3960" w:type="dxa"/>
          </w:tcPr>
          <w:p w14:paraId="4E8F8024" w14:textId="37166FC2" w:rsidR="00BB74E0" w:rsidRPr="004C4BE5" w:rsidRDefault="00BB74E0" w:rsidP="00BB74E0">
            <w:pPr>
              <w:pStyle w:val="31"/>
              <w:tabs>
                <w:tab w:val="clear" w:pos="360"/>
                <w:tab w:val="clear" w:pos="720"/>
              </w:tabs>
              <w:rPr>
                <w:rFonts w:ascii="Times New Roman" w:hAnsi="Times New Roman" w:cs="Times New Roman"/>
                <w:cs/>
                <w:lang w:val="en-US"/>
              </w:rPr>
            </w:pPr>
            <w:r w:rsidRPr="004C4BE5">
              <w:rPr>
                <w:rFonts w:ascii="Times New Roman" w:hAnsi="Times New Roman" w:cs="Times New Roman"/>
              </w:rPr>
              <w:t>Machinery and equipment</w:t>
            </w:r>
          </w:p>
        </w:tc>
        <w:tc>
          <w:tcPr>
            <w:tcW w:w="1260" w:type="dxa"/>
            <w:tcBorders>
              <w:bottom w:val="single" w:sz="4" w:space="0" w:color="auto"/>
            </w:tcBorders>
          </w:tcPr>
          <w:p w14:paraId="7233C150" w14:textId="01DD5FBD" w:rsidR="00BB74E0" w:rsidRPr="001C0188" w:rsidRDefault="001B1253" w:rsidP="00BB74E0">
            <w:pPr>
              <w:pStyle w:val="31"/>
              <w:tabs>
                <w:tab w:val="clear" w:pos="360"/>
                <w:tab w:val="clear" w:pos="720"/>
                <w:tab w:val="decimal" w:pos="910"/>
              </w:tabs>
              <w:ind w:left="-108" w:right="-43"/>
              <w:rPr>
                <w:rFonts w:ascii="Times New Roman" w:hAnsi="Times New Roman" w:cs="Times New Roman"/>
              </w:rPr>
            </w:pPr>
            <w:r w:rsidRPr="001B1253">
              <w:rPr>
                <w:rFonts w:ascii="Times New Roman" w:hAnsi="Times New Roman" w:cs="Times New Roman"/>
                <w:cs/>
              </w:rPr>
              <w:t>39</w:t>
            </w:r>
            <w:r w:rsidRPr="001B1253">
              <w:rPr>
                <w:rFonts w:ascii="Times New Roman" w:hAnsi="Times New Roman" w:cs="Times New Roman"/>
              </w:rPr>
              <w:t>,</w:t>
            </w:r>
            <w:r w:rsidRPr="001B1253">
              <w:rPr>
                <w:rFonts w:ascii="Times New Roman" w:hAnsi="Times New Roman" w:cs="Times New Roman"/>
                <w:cs/>
              </w:rPr>
              <w:t>701</w:t>
            </w:r>
          </w:p>
        </w:tc>
        <w:tc>
          <w:tcPr>
            <w:tcW w:w="270" w:type="dxa"/>
          </w:tcPr>
          <w:p w14:paraId="468C0AE8" w14:textId="77777777" w:rsidR="00BB74E0" w:rsidRPr="004C4BE5" w:rsidRDefault="00BB74E0" w:rsidP="00BB74E0">
            <w:pPr>
              <w:pStyle w:val="31"/>
              <w:tabs>
                <w:tab w:val="clear" w:pos="360"/>
                <w:tab w:val="clear" w:pos="720"/>
              </w:tabs>
              <w:jc w:val="right"/>
              <w:rPr>
                <w:rFonts w:ascii="Times New Roman" w:hAnsi="Times New Roman" w:cs="Times New Roman"/>
                <w:cs/>
              </w:rPr>
            </w:pPr>
          </w:p>
        </w:tc>
        <w:tc>
          <w:tcPr>
            <w:tcW w:w="1260" w:type="dxa"/>
            <w:tcBorders>
              <w:bottom w:val="single" w:sz="4" w:space="0" w:color="auto"/>
            </w:tcBorders>
          </w:tcPr>
          <w:p w14:paraId="058B2F0A" w14:textId="5D7E1AC9" w:rsidR="00BB74E0" w:rsidRPr="001B1253" w:rsidRDefault="00BB74E0" w:rsidP="00BB74E0">
            <w:pPr>
              <w:pStyle w:val="31"/>
              <w:tabs>
                <w:tab w:val="clear" w:pos="360"/>
                <w:tab w:val="clear" w:pos="720"/>
                <w:tab w:val="decimal" w:pos="910"/>
              </w:tabs>
              <w:ind w:left="-108" w:right="-43"/>
              <w:rPr>
                <w:rFonts w:ascii="Times New Roman" w:hAnsi="Times New Roman" w:cs="Times New Roman"/>
              </w:rPr>
            </w:pPr>
            <w:r w:rsidRPr="005549A8">
              <w:rPr>
                <w:rFonts w:ascii="Times New Roman" w:hAnsi="Times New Roman" w:cs="Times New Roman"/>
                <w:cs/>
              </w:rPr>
              <w:t>34</w:t>
            </w:r>
            <w:r w:rsidRPr="005549A8">
              <w:rPr>
                <w:rFonts w:ascii="Times New Roman" w:hAnsi="Times New Roman" w:cs="Times New Roman"/>
              </w:rPr>
              <w:t>,</w:t>
            </w:r>
            <w:r w:rsidRPr="005549A8">
              <w:rPr>
                <w:rFonts w:ascii="Times New Roman" w:hAnsi="Times New Roman" w:cs="Times New Roman"/>
                <w:cs/>
              </w:rPr>
              <w:t>417</w:t>
            </w:r>
          </w:p>
        </w:tc>
        <w:tc>
          <w:tcPr>
            <w:tcW w:w="270" w:type="dxa"/>
          </w:tcPr>
          <w:p w14:paraId="4798546B" w14:textId="77777777" w:rsidR="00BB74E0" w:rsidRPr="004C4BE5" w:rsidRDefault="00BB74E0" w:rsidP="00BB74E0">
            <w:pPr>
              <w:pStyle w:val="31"/>
              <w:tabs>
                <w:tab w:val="clear" w:pos="360"/>
                <w:tab w:val="clear" w:pos="720"/>
              </w:tabs>
              <w:jc w:val="right"/>
              <w:rPr>
                <w:rFonts w:ascii="Times New Roman" w:hAnsi="Times New Roman" w:cs="Times New Roman"/>
                <w:cs/>
              </w:rPr>
            </w:pPr>
          </w:p>
        </w:tc>
        <w:tc>
          <w:tcPr>
            <w:tcW w:w="1260" w:type="dxa"/>
            <w:tcBorders>
              <w:bottom w:val="single" w:sz="4" w:space="0" w:color="auto"/>
            </w:tcBorders>
          </w:tcPr>
          <w:p w14:paraId="39EB7925" w14:textId="5A27B023" w:rsidR="00BB74E0" w:rsidRPr="00293CF0" w:rsidRDefault="001B1253" w:rsidP="00A704BF">
            <w:pPr>
              <w:pStyle w:val="31"/>
              <w:tabs>
                <w:tab w:val="clear" w:pos="360"/>
                <w:tab w:val="clear" w:pos="720"/>
                <w:tab w:val="decimal" w:pos="980"/>
              </w:tabs>
              <w:ind w:left="-108" w:right="-43"/>
              <w:rPr>
                <w:rFonts w:ascii="Times New Roman" w:hAnsi="Times New Roman" w:cs="Times New Roman"/>
              </w:rPr>
            </w:pPr>
            <w:r w:rsidRPr="001B1253">
              <w:rPr>
                <w:rFonts w:ascii="Times New Roman" w:hAnsi="Times New Roman" w:cs="Times New Roman"/>
                <w:cs/>
              </w:rPr>
              <w:t>39</w:t>
            </w:r>
            <w:r w:rsidRPr="001B1253">
              <w:rPr>
                <w:rFonts w:ascii="Times New Roman" w:hAnsi="Times New Roman" w:cs="Times New Roman"/>
              </w:rPr>
              <w:t>,</w:t>
            </w:r>
            <w:r w:rsidRPr="001B1253">
              <w:rPr>
                <w:rFonts w:ascii="Times New Roman" w:hAnsi="Times New Roman" w:cs="Times New Roman"/>
                <w:cs/>
              </w:rPr>
              <w:t>701</w:t>
            </w:r>
          </w:p>
        </w:tc>
        <w:tc>
          <w:tcPr>
            <w:tcW w:w="270" w:type="dxa"/>
          </w:tcPr>
          <w:p w14:paraId="199345FA" w14:textId="77777777" w:rsidR="00BB74E0" w:rsidRPr="004C4BE5" w:rsidRDefault="00BB74E0" w:rsidP="00BB74E0">
            <w:pPr>
              <w:pStyle w:val="31"/>
              <w:tabs>
                <w:tab w:val="clear" w:pos="360"/>
                <w:tab w:val="clear" w:pos="720"/>
              </w:tabs>
              <w:ind w:left="-108" w:right="-43"/>
              <w:jc w:val="right"/>
              <w:rPr>
                <w:rFonts w:ascii="Times New Roman" w:hAnsi="Times New Roman" w:cs="Times New Roman"/>
                <w:cs/>
              </w:rPr>
            </w:pPr>
          </w:p>
        </w:tc>
        <w:tc>
          <w:tcPr>
            <w:tcW w:w="1260" w:type="dxa"/>
            <w:tcBorders>
              <w:bottom w:val="single" w:sz="4" w:space="0" w:color="auto"/>
            </w:tcBorders>
          </w:tcPr>
          <w:p w14:paraId="41F050E0" w14:textId="034BAA90" w:rsidR="00BB74E0" w:rsidRPr="00FF188A" w:rsidRDefault="00BB74E0" w:rsidP="00BB74E0">
            <w:pPr>
              <w:pStyle w:val="31"/>
              <w:tabs>
                <w:tab w:val="clear" w:pos="360"/>
                <w:tab w:val="clear" w:pos="720"/>
                <w:tab w:val="decimal" w:pos="980"/>
              </w:tabs>
              <w:ind w:left="-108" w:right="-43"/>
              <w:rPr>
                <w:rFonts w:ascii="Times New Roman" w:hAnsi="Times New Roman" w:cs="Times New Roman"/>
                <w:highlight w:val="yellow"/>
              </w:rPr>
            </w:pPr>
            <w:r w:rsidRPr="005549A8">
              <w:rPr>
                <w:rFonts w:ascii="Times New Roman" w:hAnsi="Times New Roman" w:cs="Times New Roman"/>
              </w:rPr>
              <w:t xml:space="preserve">    34,417</w:t>
            </w:r>
          </w:p>
        </w:tc>
      </w:tr>
      <w:tr w:rsidR="00BB74E0" w:rsidRPr="0032189E" w14:paraId="5BBF25AF" w14:textId="77777777" w:rsidTr="00546E6E">
        <w:trPr>
          <w:cantSplit/>
        </w:trPr>
        <w:tc>
          <w:tcPr>
            <w:tcW w:w="3960" w:type="dxa"/>
          </w:tcPr>
          <w:p w14:paraId="4025580F" w14:textId="5081FF69" w:rsidR="00BB74E0" w:rsidRPr="004C4BE5" w:rsidRDefault="00BB74E0" w:rsidP="00BB74E0">
            <w:pPr>
              <w:pStyle w:val="31"/>
              <w:tabs>
                <w:tab w:val="clear" w:pos="360"/>
                <w:tab w:val="clear" w:pos="720"/>
              </w:tabs>
              <w:rPr>
                <w:rFonts w:ascii="Times New Roman" w:hAnsi="Times New Roman" w:cs="Times New Roman"/>
                <w:b/>
                <w:bCs/>
                <w:cs/>
                <w:lang w:val="en-US"/>
              </w:rPr>
            </w:pPr>
            <w:r w:rsidRPr="004C4BE5">
              <w:rPr>
                <w:rFonts w:ascii="Times New Roman" w:hAnsi="Times New Roman" w:cs="Times New Roman"/>
                <w:b/>
                <w:bCs/>
              </w:rPr>
              <w:t>Total</w:t>
            </w:r>
          </w:p>
        </w:tc>
        <w:tc>
          <w:tcPr>
            <w:tcW w:w="1260" w:type="dxa"/>
            <w:tcBorders>
              <w:top w:val="single" w:sz="4" w:space="0" w:color="auto"/>
              <w:bottom w:val="double" w:sz="4" w:space="0" w:color="auto"/>
            </w:tcBorders>
          </w:tcPr>
          <w:p w14:paraId="73AFFE7A" w14:textId="6CF70326" w:rsidR="00BB74E0" w:rsidRPr="009D4917" w:rsidRDefault="001B1253" w:rsidP="00BB74E0">
            <w:pPr>
              <w:pStyle w:val="31"/>
              <w:tabs>
                <w:tab w:val="clear" w:pos="360"/>
                <w:tab w:val="clear" w:pos="720"/>
                <w:tab w:val="decimal" w:pos="910"/>
              </w:tabs>
              <w:ind w:left="-108" w:right="-43"/>
              <w:rPr>
                <w:rFonts w:ascii="Times New Roman" w:hAnsi="Times New Roman" w:cs="Times New Roman"/>
                <w:b/>
                <w:bCs/>
                <w:cs/>
              </w:rPr>
            </w:pPr>
            <w:r w:rsidRPr="00F63F21">
              <w:rPr>
                <w:rFonts w:ascii="Times New Roman" w:hAnsi="Times New Roman" w:cs="Times New Roman"/>
                <w:b/>
                <w:bCs/>
                <w:cs/>
              </w:rPr>
              <w:t>70</w:t>
            </w:r>
            <w:r w:rsidRPr="001B1253">
              <w:rPr>
                <w:rFonts w:ascii="Times New Roman" w:hAnsi="Times New Roman" w:cs="Times New Roman"/>
                <w:b/>
                <w:bCs/>
              </w:rPr>
              <w:t>,</w:t>
            </w:r>
            <w:r w:rsidRPr="00F63F21">
              <w:rPr>
                <w:rFonts w:ascii="Times New Roman" w:hAnsi="Times New Roman" w:cs="Times New Roman"/>
                <w:b/>
                <w:bCs/>
                <w:cs/>
              </w:rPr>
              <w:t>568</w:t>
            </w:r>
          </w:p>
        </w:tc>
        <w:tc>
          <w:tcPr>
            <w:tcW w:w="270" w:type="dxa"/>
          </w:tcPr>
          <w:p w14:paraId="41C29604" w14:textId="77777777" w:rsidR="00BB74E0" w:rsidRPr="009656C8" w:rsidRDefault="00BB74E0" w:rsidP="00BB74E0">
            <w:pPr>
              <w:pStyle w:val="31"/>
              <w:tabs>
                <w:tab w:val="clear" w:pos="360"/>
                <w:tab w:val="clear" w:pos="720"/>
              </w:tabs>
              <w:jc w:val="right"/>
              <w:rPr>
                <w:rFonts w:ascii="Times New Roman" w:hAnsi="Times New Roman" w:cs="Times New Roman"/>
                <w:b/>
                <w:bCs/>
                <w:cs/>
              </w:rPr>
            </w:pPr>
          </w:p>
        </w:tc>
        <w:tc>
          <w:tcPr>
            <w:tcW w:w="1260" w:type="dxa"/>
            <w:tcBorders>
              <w:top w:val="single" w:sz="4" w:space="0" w:color="auto"/>
              <w:bottom w:val="double" w:sz="4" w:space="0" w:color="auto"/>
            </w:tcBorders>
          </w:tcPr>
          <w:p w14:paraId="6101EF7E" w14:textId="442430B2" w:rsidR="00BB74E0" w:rsidRPr="00FF188A" w:rsidRDefault="00BB74E0" w:rsidP="00BB74E0">
            <w:pPr>
              <w:pStyle w:val="31"/>
              <w:tabs>
                <w:tab w:val="clear" w:pos="360"/>
                <w:tab w:val="clear" w:pos="720"/>
                <w:tab w:val="decimal" w:pos="910"/>
              </w:tabs>
              <w:ind w:left="-108" w:right="-43"/>
              <w:rPr>
                <w:rFonts w:ascii="Times New Roman" w:hAnsi="Times New Roman" w:cs="Times New Roman"/>
                <w:b/>
                <w:bCs/>
                <w:highlight w:val="yellow"/>
                <w:lang w:val="en-US"/>
              </w:rPr>
            </w:pPr>
            <w:r w:rsidRPr="005549A8">
              <w:rPr>
                <w:rFonts w:ascii="Times New Roman" w:hAnsi="Times New Roman" w:cs="Times New Roman"/>
                <w:b/>
                <w:bCs/>
                <w:cs/>
              </w:rPr>
              <w:t>35</w:t>
            </w:r>
            <w:r w:rsidRPr="005549A8">
              <w:rPr>
                <w:rFonts w:ascii="Times New Roman" w:hAnsi="Times New Roman" w:cs="Times New Roman"/>
                <w:b/>
                <w:bCs/>
              </w:rPr>
              <w:t>,</w:t>
            </w:r>
            <w:r w:rsidRPr="005549A8">
              <w:rPr>
                <w:rFonts w:ascii="Times New Roman" w:hAnsi="Times New Roman" w:cs="Times New Roman"/>
                <w:b/>
                <w:bCs/>
                <w:cs/>
              </w:rPr>
              <w:t>934</w:t>
            </w:r>
          </w:p>
        </w:tc>
        <w:tc>
          <w:tcPr>
            <w:tcW w:w="270" w:type="dxa"/>
          </w:tcPr>
          <w:p w14:paraId="224D9F06" w14:textId="77777777" w:rsidR="00BB74E0" w:rsidRPr="009656C8" w:rsidRDefault="00BB74E0" w:rsidP="00BB74E0">
            <w:pPr>
              <w:pStyle w:val="31"/>
              <w:tabs>
                <w:tab w:val="clear" w:pos="360"/>
                <w:tab w:val="clear" w:pos="720"/>
              </w:tabs>
              <w:jc w:val="right"/>
              <w:rPr>
                <w:rFonts w:ascii="Times New Roman" w:hAnsi="Times New Roman" w:cs="Times New Roman"/>
                <w:b/>
                <w:bCs/>
                <w:cs/>
              </w:rPr>
            </w:pPr>
          </w:p>
        </w:tc>
        <w:tc>
          <w:tcPr>
            <w:tcW w:w="1260" w:type="dxa"/>
            <w:tcBorders>
              <w:top w:val="single" w:sz="4" w:space="0" w:color="auto"/>
              <w:bottom w:val="double" w:sz="4" w:space="0" w:color="auto"/>
            </w:tcBorders>
          </w:tcPr>
          <w:p w14:paraId="16DA7263" w14:textId="1C6D27CD" w:rsidR="00BB74E0" w:rsidRPr="00A704BF" w:rsidRDefault="001B1253" w:rsidP="00A704BF">
            <w:pPr>
              <w:pStyle w:val="31"/>
              <w:tabs>
                <w:tab w:val="clear" w:pos="360"/>
                <w:tab w:val="clear" w:pos="720"/>
                <w:tab w:val="decimal" w:pos="980"/>
              </w:tabs>
              <w:ind w:left="-108" w:right="-43"/>
              <w:rPr>
                <w:rFonts w:ascii="Times New Roman" w:hAnsi="Times New Roman" w:cs="Times New Roman"/>
                <w:b/>
                <w:bCs/>
              </w:rPr>
            </w:pPr>
            <w:r w:rsidRPr="00A704BF">
              <w:rPr>
                <w:rFonts w:ascii="Times New Roman" w:hAnsi="Times New Roman" w:cs="Times New Roman"/>
                <w:b/>
                <w:bCs/>
                <w:cs/>
              </w:rPr>
              <w:t>70</w:t>
            </w:r>
            <w:r w:rsidRPr="00A704BF">
              <w:rPr>
                <w:rFonts w:ascii="Times New Roman" w:hAnsi="Times New Roman" w:cs="Times New Roman"/>
                <w:b/>
                <w:bCs/>
              </w:rPr>
              <w:t>,</w:t>
            </w:r>
            <w:r w:rsidRPr="00A704BF">
              <w:rPr>
                <w:rFonts w:ascii="Times New Roman" w:hAnsi="Times New Roman" w:cs="Times New Roman"/>
                <w:b/>
                <w:bCs/>
                <w:cs/>
              </w:rPr>
              <w:t>568</w:t>
            </w:r>
          </w:p>
        </w:tc>
        <w:tc>
          <w:tcPr>
            <w:tcW w:w="270" w:type="dxa"/>
          </w:tcPr>
          <w:p w14:paraId="55630533" w14:textId="77777777" w:rsidR="00BB74E0" w:rsidRPr="009656C8" w:rsidRDefault="00BB74E0" w:rsidP="00BB74E0">
            <w:pPr>
              <w:pStyle w:val="31"/>
              <w:tabs>
                <w:tab w:val="clear" w:pos="360"/>
                <w:tab w:val="clear" w:pos="720"/>
              </w:tabs>
              <w:ind w:left="-108" w:right="-43"/>
              <w:jc w:val="right"/>
              <w:rPr>
                <w:rFonts w:ascii="Times New Roman" w:hAnsi="Times New Roman" w:cs="Times New Roman"/>
                <w:b/>
                <w:bCs/>
                <w:cs/>
              </w:rPr>
            </w:pPr>
          </w:p>
        </w:tc>
        <w:tc>
          <w:tcPr>
            <w:tcW w:w="1260" w:type="dxa"/>
            <w:tcBorders>
              <w:top w:val="single" w:sz="4" w:space="0" w:color="auto"/>
              <w:bottom w:val="double" w:sz="4" w:space="0" w:color="auto"/>
            </w:tcBorders>
          </w:tcPr>
          <w:p w14:paraId="52CB4912" w14:textId="582A0400" w:rsidR="00BB74E0" w:rsidRPr="00FF188A" w:rsidRDefault="00BB74E0" w:rsidP="00BB74E0">
            <w:pPr>
              <w:pStyle w:val="31"/>
              <w:tabs>
                <w:tab w:val="clear" w:pos="360"/>
                <w:tab w:val="clear" w:pos="720"/>
                <w:tab w:val="decimal" w:pos="980"/>
              </w:tabs>
              <w:ind w:left="-108" w:right="-43"/>
              <w:rPr>
                <w:rFonts w:ascii="Times New Roman" w:hAnsi="Times New Roman" w:cs="Times New Roman"/>
                <w:b/>
                <w:bCs/>
                <w:highlight w:val="yellow"/>
              </w:rPr>
            </w:pPr>
            <w:r w:rsidRPr="005549A8">
              <w:rPr>
                <w:rFonts w:ascii="Times New Roman" w:hAnsi="Times New Roman" w:cs="Times New Roman"/>
                <w:b/>
                <w:bCs/>
              </w:rPr>
              <w:t xml:space="preserve">    35,934</w:t>
            </w:r>
          </w:p>
        </w:tc>
      </w:tr>
      <w:tr w:rsidR="009D4917" w:rsidRPr="0032189E" w14:paraId="4356BDBF" w14:textId="77777777" w:rsidTr="00546E6E">
        <w:trPr>
          <w:trHeight w:val="26"/>
        </w:trPr>
        <w:tc>
          <w:tcPr>
            <w:tcW w:w="3960" w:type="dxa"/>
          </w:tcPr>
          <w:p w14:paraId="4F1584DD" w14:textId="77777777" w:rsidR="009D4917" w:rsidRPr="004C4BE5" w:rsidRDefault="009D4917" w:rsidP="009D4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Times New Roman" w:hAnsi="Times New Roman" w:cs="Times New Roman"/>
                <w:b/>
                <w:bCs/>
                <w:sz w:val="22"/>
                <w:szCs w:val="22"/>
                <w:cs/>
              </w:rPr>
            </w:pPr>
          </w:p>
        </w:tc>
        <w:tc>
          <w:tcPr>
            <w:tcW w:w="1260" w:type="dxa"/>
          </w:tcPr>
          <w:p w14:paraId="0796E768" w14:textId="77777777" w:rsidR="009D4917" w:rsidRPr="009D4917" w:rsidRDefault="009D4917" w:rsidP="009D4917">
            <w:pPr>
              <w:pStyle w:val="31"/>
              <w:tabs>
                <w:tab w:val="clear" w:pos="360"/>
                <w:tab w:val="clear" w:pos="720"/>
                <w:tab w:val="decimal" w:pos="910"/>
              </w:tabs>
              <w:ind w:left="-108" w:right="-43"/>
              <w:rPr>
                <w:rFonts w:ascii="Times New Roman" w:hAnsi="Times New Roman" w:cs="Times New Roman"/>
              </w:rPr>
            </w:pPr>
          </w:p>
        </w:tc>
        <w:tc>
          <w:tcPr>
            <w:tcW w:w="270" w:type="dxa"/>
          </w:tcPr>
          <w:p w14:paraId="43384172" w14:textId="77777777" w:rsidR="009D4917" w:rsidRPr="004C4BE5" w:rsidRDefault="009D4917" w:rsidP="009D4917">
            <w:pPr>
              <w:pStyle w:val="31"/>
              <w:tabs>
                <w:tab w:val="clear" w:pos="360"/>
                <w:tab w:val="clear" w:pos="720"/>
              </w:tabs>
              <w:ind w:right="-43"/>
              <w:jc w:val="both"/>
              <w:rPr>
                <w:rFonts w:ascii="Times New Roman" w:hAnsi="Times New Roman" w:cs="Times New Roman"/>
                <w:cs/>
              </w:rPr>
            </w:pPr>
          </w:p>
        </w:tc>
        <w:tc>
          <w:tcPr>
            <w:tcW w:w="1260" w:type="dxa"/>
            <w:tcBorders>
              <w:top w:val="double" w:sz="4" w:space="0" w:color="auto"/>
            </w:tcBorders>
          </w:tcPr>
          <w:p w14:paraId="603382E3" w14:textId="77777777" w:rsidR="009D4917" w:rsidRPr="00FF188A" w:rsidRDefault="009D4917" w:rsidP="009D4917">
            <w:pPr>
              <w:pStyle w:val="31"/>
              <w:tabs>
                <w:tab w:val="clear" w:pos="360"/>
                <w:tab w:val="clear" w:pos="720"/>
                <w:tab w:val="decimal" w:pos="910"/>
              </w:tabs>
              <w:ind w:right="-43"/>
              <w:jc w:val="both"/>
              <w:rPr>
                <w:rFonts w:ascii="Times New Roman" w:hAnsi="Times New Roman" w:cs="Times New Roman"/>
                <w:highlight w:val="yellow"/>
                <w:lang w:val="en-US"/>
              </w:rPr>
            </w:pPr>
          </w:p>
        </w:tc>
        <w:tc>
          <w:tcPr>
            <w:tcW w:w="270" w:type="dxa"/>
          </w:tcPr>
          <w:p w14:paraId="33311B74" w14:textId="77777777" w:rsidR="009D4917" w:rsidRPr="004C4BE5" w:rsidRDefault="009D4917" w:rsidP="009D4917">
            <w:pPr>
              <w:pStyle w:val="31"/>
              <w:tabs>
                <w:tab w:val="clear" w:pos="360"/>
                <w:tab w:val="clear" w:pos="720"/>
              </w:tabs>
              <w:ind w:right="-43"/>
              <w:jc w:val="both"/>
              <w:rPr>
                <w:rFonts w:ascii="Times New Roman" w:hAnsi="Times New Roman" w:cs="Times New Roman"/>
                <w:cs/>
              </w:rPr>
            </w:pPr>
          </w:p>
        </w:tc>
        <w:tc>
          <w:tcPr>
            <w:tcW w:w="1260" w:type="dxa"/>
            <w:tcBorders>
              <w:top w:val="double" w:sz="4" w:space="0" w:color="auto"/>
            </w:tcBorders>
          </w:tcPr>
          <w:p w14:paraId="7DF6F493" w14:textId="77777777" w:rsidR="009D4917" w:rsidRPr="009D4917" w:rsidRDefault="009D4917" w:rsidP="009D4917">
            <w:pPr>
              <w:pStyle w:val="31"/>
              <w:tabs>
                <w:tab w:val="clear" w:pos="360"/>
                <w:tab w:val="clear" w:pos="720"/>
                <w:tab w:val="decimal" w:pos="980"/>
              </w:tabs>
              <w:ind w:left="-108" w:right="-43"/>
              <w:rPr>
                <w:rFonts w:ascii="Times New Roman" w:hAnsi="Times New Roman" w:cs="Times New Roman"/>
              </w:rPr>
            </w:pPr>
          </w:p>
        </w:tc>
        <w:tc>
          <w:tcPr>
            <w:tcW w:w="270" w:type="dxa"/>
          </w:tcPr>
          <w:p w14:paraId="06119787" w14:textId="77777777" w:rsidR="009D4917" w:rsidRPr="004C4BE5" w:rsidRDefault="009D4917" w:rsidP="009D4917">
            <w:pPr>
              <w:pStyle w:val="31"/>
              <w:tabs>
                <w:tab w:val="clear" w:pos="360"/>
                <w:tab w:val="clear" w:pos="720"/>
              </w:tabs>
              <w:ind w:right="-43"/>
              <w:jc w:val="both"/>
              <w:rPr>
                <w:rFonts w:ascii="Times New Roman" w:hAnsi="Times New Roman" w:cs="Times New Roman"/>
                <w:cs/>
              </w:rPr>
            </w:pPr>
          </w:p>
        </w:tc>
        <w:tc>
          <w:tcPr>
            <w:tcW w:w="1260" w:type="dxa"/>
            <w:tcBorders>
              <w:top w:val="double" w:sz="4" w:space="0" w:color="auto"/>
            </w:tcBorders>
          </w:tcPr>
          <w:p w14:paraId="6BEECDB6" w14:textId="77777777" w:rsidR="009D4917" w:rsidRPr="00FF188A" w:rsidRDefault="009D4917" w:rsidP="009D4917">
            <w:pPr>
              <w:pStyle w:val="31"/>
              <w:tabs>
                <w:tab w:val="clear" w:pos="360"/>
                <w:tab w:val="clear" w:pos="720"/>
              </w:tabs>
              <w:ind w:right="-43"/>
              <w:jc w:val="both"/>
              <w:rPr>
                <w:rFonts w:ascii="Times New Roman" w:hAnsi="Times New Roman" w:cs="Times New Roman"/>
                <w:highlight w:val="yellow"/>
                <w:lang w:val="en-US"/>
              </w:rPr>
            </w:pPr>
          </w:p>
        </w:tc>
      </w:tr>
      <w:tr w:rsidR="009D4917" w:rsidRPr="0032189E" w14:paraId="3EF6D582" w14:textId="77777777" w:rsidTr="00546E6E">
        <w:tc>
          <w:tcPr>
            <w:tcW w:w="3960" w:type="dxa"/>
          </w:tcPr>
          <w:p w14:paraId="71BA2153" w14:textId="27CE84BA" w:rsidR="009D4917" w:rsidRPr="004C4BE5" w:rsidRDefault="009D4917" w:rsidP="009D4917">
            <w:pPr>
              <w:pStyle w:val="31"/>
              <w:tabs>
                <w:tab w:val="clear" w:pos="360"/>
                <w:tab w:val="clear" w:pos="720"/>
                <w:tab w:val="left" w:pos="-36"/>
              </w:tabs>
              <w:ind w:right="-43"/>
              <w:jc w:val="both"/>
              <w:rPr>
                <w:rFonts w:ascii="Times New Roman" w:hAnsi="Times New Roman" w:cs="Times New Roman"/>
                <w:b/>
                <w:bCs/>
                <w:i/>
                <w:iCs/>
                <w:cs/>
                <w:lang w:val="en-US"/>
              </w:rPr>
            </w:pPr>
            <w:r w:rsidRPr="004C4BE5">
              <w:rPr>
                <w:rFonts w:ascii="Times New Roman" w:hAnsi="Times New Roman" w:cs="Times New Roman"/>
                <w:b/>
                <w:bCs/>
                <w:i/>
                <w:iCs/>
              </w:rPr>
              <w:t>Other commitments</w:t>
            </w:r>
          </w:p>
        </w:tc>
        <w:tc>
          <w:tcPr>
            <w:tcW w:w="1260" w:type="dxa"/>
          </w:tcPr>
          <w:p w14:paraId="0C9D5E4C" w14:textId="77777777" w:rsidR="009D4917" w:rsidRPr="009D4917" w:rsidRDefault="009D4917" w:rsidP="009D4917">
            <w:pPr>
              <w:pStyle w:val="31"/>
              <w:tabs>
                <w:tab w:val="clear" w:pos="360"/>
                <w:tab w:val="clear" w:pos="720"/>
                <w:tab w:val="decimal" w:pos="910"/>
              </w:tabs>
              <w:ind w:left="-108" w:right="-43"/>
              <w:rPr>
                <w:rFonts w:ascii="Times New Roman" w:hAnsi="Times New Roman" w:cs="Times New Roman"/>
              </w:rPr>
            </w:pPr>
          </w:p>
        </w:tc>
        <w:tc>
          <w:tcPr>
            <w:tcW w:w="270" w:type="dxa"/>
          </w:tcPr>
          <w:p w14:paraId="0C3747E1" w14:textId="77777777" w:rsidR="009D4917" w:rsidRPr="004C4BE5" w:rsidRDefault="009D4917" w:rsidP="009D4917">
            <w:pPr>
              <w:pStyle w:val="31"/>
              <w:tabs>
                <w:tab w:val="clear" w:pos="360"/>
                <w:tab w:val="clear" w:pos="720"/>
                <w:tab w:val="decimal" w:pos="864"/>
              </w:tabs>
              <w:ind w:left="-108" w:right="-43"/>
              <w:jc w:val="both"/>
              <w:rPr>
                <w:rFonts w:ascii="Times New Roman" w:hAnsi="Times New Roman" w:cs="Times New Roman"/>
                <w:b/>
                <w:bCs/>
                <w:u w:val="double"/>
                <w:cs/>
              </w:rPr>
            </w:pPr>
          </w:p>
        </w:tc>
        <w:tc>
          <w:tcPr>
            <w:tcW w:w="1260" w:type="dxa"/>
          </w:tcPr>
          <w:p w14:paraId="3FCD340B" w14:textId="7FC9E25C" w:rsidR="009D4917" w:rsidRPr="00FF188A" w:rsidRDefault="009D4917" w:rsidP="009D4917">
            <w:pPr>
              <w:pStyle w:val="31"/>
              <w:tabs>
                <w:tab w:val="clear" w:pos="360"/>
                <w:tab w:val="clear" w:pos="720"/>
                <w:tab w:val="decimal" w:pos="837"/>
                <w:tab w:val="decimal" w:pos="910"/>
              </w:tabs>
              <w:ind w:left="-108" w:right="-43"/>
              <w:jc w:val="both"/>
              <w:rPr>
                <w:rFonts w:ascii="Times New Roman" w:hAnsi="Times New Roman" w:cs="Times New Roman"/>
                <w:b/>
                <w:bCs/>
                <w:highlight w:val="yellow"/>
                <w:lang w:val="en-US"/>
              </w:rPr>
            </w:pPr>
          </w:p>
        </w:tc>
        <w:tc>
          <w:tcPr>
            <w:tcW w:w="270" w:type="dxa"/>
          </w:tcPr>
          <w:p w14:paraId="3E525167" w14:textId="77777777" w:rsidR="009D4917" w:rsidRPr="004C4BE5" w:rsidRDefault="009D4917" w:rsidP="009D4917">
            <w:pPr>
              <w:pStyle w:val="31"/>
              <w:tabs>
                <w:tab w:val="clear" w:pos="360"/>
                <w:tab w:val="clear" w:pos="720"/>
                <w:tab w:val="decimal" w:pos="864"/>
              </w:tabs>
              <w:ind w:left="-108" w:right="-43"/>
              <w:jc w:val="both"/>
              <w:rPr>
                <w:rFonts w:ascii="Times New Roman" w:hAnsi="Times New Roman" w:cs="Times New Roman"/>
                <w:cs/>
              </w:rPr>
            </w:pPr>
          </w:p>
        </w:tc>
        <w:tc>
          <w:tcPr>
            <w:tcW w:w="1260" w:type="dxa"/>
          </w:tcPr>
          <w:p w14:paraId="7709BA3A" w14:textId="77777777" w:rsidR="009D4917" w:rsidRPr="009D4917" w:rsidRDefault="009D4917" w:rsidP="009D4917">
            <w:pPr>
              <w:pStyle w:val="31"/>
              <w:tabs>
                <w:tab w:val="clear" w:pos="360"/>
                <w:tab w:val="clear" w:pos="720"/>
                <w:tab w:val="decimal" w:pos="980"/>
              </w:tabs>
              <w:ind w:left="-108" w:right="-43"/>
              <w:rPr>
                <w:rFonts w:ascii="Times New Roman" w:hAnsi="Times New Roman" w:cs="Times New Roman"/>
              </w:rPr>
            </w:pPr>
          </w:p>
        </w:tc>
        <w:tc>
          <w:tcPr>
            <w:tcW w:w="270" w:type="dxa"/>
          </w:tcPr>
          <w:p w14:paraId="4B3A2CCB" w14:textId="77777777" w:rsidR="009D4917" w:rsidRPr="004C4BE5" w:rsidRDefault="009D4917" w:rsidP="009D4917">
            <w:pPr>
              <w:pStyle w:val="31"/>
              <w:tabs>
                <w:tab w:val="clear" w:pos="360"/>
                <w:tab w:val="clear" w:pos="720"/>
                <w:tab w:val="decimal" w:pos="864"/>
              </w:tabs>
              <w:ind w:left="-108" w:right="-43"/>
              <w:jc w:val="both"/>
              <w:rPr>
                <w:rFonts w:ascii="Times New Roman" w:hAnsi="Times New Roman" w:cs="Times New Roman"/>
                <w:b/>
                <w:bCs/>
                <w:cs/>
              </w:rPr>
            </w:pPr>
          </w:p>
        </w:tc>
        <w:tc>
          <w:tcPr>
            <w:tcW w:w="1260" w:type="dxa"/>
          </w:tcPr>
          <w:p w14:paraId="11D54CFA" w14:textId="0C1D20C0" w:rsidR="009D4917" w:rsidRPr="00FF188A" w:rsidRDefault="009D4917" w:rsidP="009D4917">
            <w:pPr>
              <w:pStyle w:val="31"/>
              <w:tabs>
                <w:tab w:val="clear" w:pos="360"/>
                <w:tab w:val="clear" w:pos="720"/>
                <w:tab w:val="decimal" w:pos="837"/>
              </w:tabs>
              <w:ind w:left="-108" w:right="-43"/>
              <w:jc w:val="both"/>
              <w:rPr>
                <w:rFonts w:ascii="Times New Roman" w:hAnsi="Times New Roman" w:cs="Times New Roman"/>
                <w:b/>
                <w:bCs/>
                <w:highlight w:val="yellow"/>
                <w:lang w:val="en-US"/>
              </w:rPr>
            </w:pPr>
          </w:p>
        </w:tc>
      </w:tr>
      <w:tr w:rsidR="00314BF7" w:rsidRPr="0032189E" w14:paraId="192B320A" w14:textId="77777777" w:rsidTr="00546E6E">
        <w:tc>
          <w:tcPr>
            <w:tcW w:w="3960" w:type="dxa"/>
          </w:tcPr>
          <w:p w14:paraId="1E69A908" w14:textId="353D11C1" w:rsidR="00314BF7" w:rsidRPr="004C4BE5" w:rsidRDefault="00314BF7" w:rsidP="00314BF7">
            <w:pPr>
              <w:pStyle w:val="31"/>
              <w:tabs>
                <w:tab w:val="clear" w:pos="360"/>
                <w:tab w:val="clear" w:pos="720"/>
                <w:tab w:val="left" w:pos="-36"/>
              </w:tabs>
              <w:ind w:right="-43"/>
              <w:jc w:val="both"/>
              <w:rPr>
                <w:rFonts w:ascii="Times New Roman" w:hAnsi="Times New Roman" w:cs="Times New Roman"/>
                <w:cs/>
                <w:lang w:val="en-US"/>
              </w:rPr>
            </w:pPr>
            <w:r w:rsidRPr="004C4BE5">
              <w:rPr>
                <w:rFonts w:ascii="Times New Roman" w:hAnsi="Times New Roman" w:cs="Times New Roman"/>
              </w:rPr>
              <w:t>Short-term lease commitments</w:t>
            </w:r>
          </w:p>
        </w:tc>
        <w:tc>
          <w:tcPr>
            <w:tcW w:w="1260" w:type="dxa"/>
          </w:tcPr>
          <w:p w14:paraId="56865259" w14:textId="1B085213" w:rsidR="00314BF7" w:rsidRPr="009D4917" w:rsidRDefault="00F63F21" w:rsidP="00314BF7">
            <w:pPr>
              <w:pStyle w:val="31"/>
              <w:tabs>
                <w:tab w:val="clear" w:pos="360"/>
                <w:tab w:val="clear" w:pos="720"/>
                <w:tab w:val="decimal" w:pos="910"/>
              </w:tabs>
              <w:ind w:left="-108" w:right="-43"/>
              <w:rPr>
                <w:rFonts w:ascii="Times New Roman" w:hAnsi="Times New Roman" w:cs="Times New Roman"/>
              </w:rPr>
            </w:pPr>
            <w:r w:rsidRPr="00F63F21">
              <w:rPr>
                <w:rFonts w:ascii="Times New Roman" w:hAnsi="Times New Roman" w:cs="Times New Roman"/>
                <w:cs/>
              </w:rPr>
              <w:t xml:space="preserve">        1</w:t>
            </w:r>
            <w:r w:rsidRPr="00F63F21">
              <w:rPr>
                <w:rFonts w:ascii="Times New Roman" w:hAnsi="Times New Roman" w:cs="Times New Roman"/>
              </w:rPr>
              <w:t>,</w:t>
            </w:r>
            <w:r w:rsidRPr="00F63F21">
              <w:rPr>
                <w:rFonts w:ascii="Times New Roman" w:hAnsi="Times New Roman" w:cs="Times New Roman"/>
                <w:cs/>
              </w:rPr>
              <w:t>409</w:t>
            </w:r>
          </w:p>
        </w:tc>
        <w:tc>
          <w:tcPr>
            <w:tcW w:w="270" w:type="dxa"/>
          </w:tcPr>
          <w:p w14:paraId="7A12143E" w14:textId="77777777" w:rsidR="00314BF7" w:rsidRPr="004C4BE5" w:rsidRDefault="00314BF7" w:rsidP="00314BF7">
            <w:pPr>
              <w:pStyle w:val="31"/>
              <w:tabs>
                <w:tab w:val="clear" w:pos="360"/>
                <w:tab w:val="clear" w:pos="720"/>
                <w:tab w:val="decimal" w:pos="864"/>
              </w:tabs>
              <w:ind w:left="-108" w:right="-43"/>
              <w:rPr>
                <w:rFonts w:ascii="Times New Roman" w:hAnsi="Times New Roman" w:cs="Times New Roman"/>
                <w:cs/>
                <w:lang w:val="en-US"/>
              </w:rPr>
            </w:pPr>
          </w:p>
        </w:tc>
        <w:tc>
          <w:tcPr>
            <w:tcW w:w="1260" w:type="dxa"/>
          </w:tcPr>
          <w:p w14:paraId="229F8EA7" w14:textId="1285BE3F" w:rsidR="00314BF7" w:rsidRPr="00FF188A" w:rsidRDefault="00314BF7" w:rsidP="00314BF7">
            <w:pPr>
              <w:pStyle w:val="31"/>
              <w:tabs>
                <w:tab w:val="clear" w:pos="360"/>
                <w:tab w:val="clear" w:pos="720"/>
                <w:tab w:val="decimal" w:pos="910"/>
              </w:tabs>
              <w:ind w:left="-108" w:right="-43"/>
              <w:rPr>
                <w:rFonts w:ascii="Times New Roman" w:hAnsi="Times New Roman" w:cs="Times New Roman"/>
                <w:highlight w:val="yellow"/>
                <w:lang w:val="en-US"/>
              </w:rPr>
            </w:pPr>
            <w:r w:rsidRPr="005549A8">
              <w:rPr>
                <w:rFonts w:ascii="Times New Roman" w:hAnsi="Times New Roman" w:cs="Times New Roman"/>
              </w:rPr>
              <w:t xml:space="preserve">   </w:t>
            </w:r>
            <w:r w:rsidRPr="005549A8">
              <w:rPr>
                <w:rFonts w:ascii="Times New Roman" w:hAnsi="Times New Roman" w:cs="Times New Roman"/>
                <w:cs/>
              </w:rPr>
              <w:t>530</w:t>
            </w:r>
          </w:p>
        </w:tc>
        <w:tc>
          <w:tcPr>
            <w:tcW w:w="270" w:type="dxa"/>
          </w:tcPr>
          <w:p w14:paraId="5E306785" w14:textId="77777777" w:rsidR="00314BF7" w:rsidRPr="004C4BE5" w:rsidRDefault="00314BF7" w:rsidP="00314BF7">
            <w:pPr>
              <w:pStyle w:val="31"/>
              <w:tabs>
                <w:tab w:val="clear" w:pos="360"/>
                <w:tab w:val="clear" w:pos="720"/>
                <w:tab w:val="decimal" w:pos="864"/>
              </w:tabs>
              <w:ind w:left="-108" w:right="-43"/>
              <w:jc w:val="both"/>
              <w:rPr>
                <w:rFonts w:ascii="Times New Roman" w:hAnsi="Times New Roman" w:cs="Times New Roman"/>
                <w:cs/>
                <w:lang w:val="en-US"/>
              </w:rPr>
            </w:pPr>
          </w:p>
        </w:tc>
        <w:tc>
          <w:tcPr>
            <w:tcW w:w="1260" w:type="dxa"/>
          </w:tcPr>
          <w:p w14:paraId="020044C5" w14:textId="60C8773A" w:rsidR="00314BF7" w:rsidRPr="00624249" w:rsidRDefault="003358DF" w:rsidP="00314BF7">
            <w:pPr>
              <w:pStyle w:val="31"/>
              <w:tabs>
                <w:tab w:val="clear" w:pos="360"/>
                <w:tab w:val="clear" w:pos="720"/>
                <w:tab w:val="decimal" w:pos="980"/>
              </w:tabs>
              <w:ind w:left="-108" w:right="-43"/>
              <w:rPr>
                <w:rFonts w:ascii="Times New Roman" w:hAnsi="Times New Roman" w:cs="Times New Roman"/>
              </w:rPr>
            </w:pPr>
            <w:r w:rsidRPr="003358DF">
              <w:rPr>
                <w:rFonts w:ascii="Times New Roman" w:hAnsi="Times New Roman" w:cs="Times New Roman"/>
                <w:cs/>
              </w:rPr>
              <w:t>499</w:t>
            </w:r>
          </w:p>
        </w:tc>
        <w:tc>
          <w:tcPr>
            <w:tcW w:w="270" w:type="dxa"/>
          </w:tcPr>
          <w:p w14:paraId="5F5AD8CF" w14:textId="77777777" w:rsidR="00314BF7" w:rsidRPr="004C4BE5" w:rsidRDefault="00314BF7" w:rsidP="00314BF7">
            <w:pPr>
              <w:pStyle w:val="31"/>
              <w:tabs>
                <w:tab w:val="clear" w:pos="360"/>
                <w:tab w:val="clear" w:pos="720"/>
                <w:tab w:val="decimal" w:pos="864"/>
              </w:tabs>
              <w:ind w:right="-43"/>
              <w:jc w:val="both"/>
              <w:rPr>
                <w:rFonts w:ascii="Times New Roman" w:hAnsi="Times New Roman" w:cs="Times New Roman"/>
                <w:cs/>
                <w:lang w:val="en-US"/>
              </w:rPr>
            </w:pPr>
          </w:p>
        </w:tc>
        <w:tc>
          <w:tcPr>
            <w:tcW w:w="1260" w:type="dxa"/>
          </w:tcPr>
          <w:p w14:paraId="3B3C7397" w14:textId="063508D1" w:rsidR="00314BF7" w:rsidRPr="00FF188A" w:rsidRDefault="00314BF7" w:rsidP="00314BF7">
            <w:pPr>
              <w:pStyle w:val="31"/>
              <w:tabs>
                <w:tab w:val="clear" w:pos="360"/>
                <w:tab w:val="clear" w:pos="720"/>
                <w:tab w:val="decimal" w:pos="1008"/>
              </w:tabs>
              <w:ind w:left="-108" w:right="-43"/>
              <w:rPr>
                <w:rFonts w:ascii="Times New Roman" w:hAnsi="Times New Roman" w:cs="Times New Roman"/>
                <w:highlight w:val="yellow"/>
                <w:lang w:val="en-US"/>
              </w:rPr>
            </w:pPr>
            <w:r w:rsidRPr="005549A8">
              <w:rPr>
                <w:rFonts w:ascii="Times New Roman" w:hAnsi="Times New Roman" w:cs="Times New Roman"/>
              </w:rPr>
              <w:t>514</w:t>
            </w:r>
          </w:p>
        </w:tc>
      </w:tr>
      <w:tr w:rsidR="00314BF7" w:rsidRPr="0032189E" w14:paraId="69FA4381" w14:textId="77777777" w:rsidTr="00546E6E">
        <w:tc>
          <w:tcPr>
            <w:tcW w:w="3960" w:type="dxa"/>
          </w:tcPr>
          <w:p w14:paraId="292B565E" w14:textId="3C1BA355" w:rsidR="00314BF7" w:rsidRPr="004C4BE5" w:rsidRDefault="00314BF7" w:rsidP="00314BF7">
            <w:pPr>
              <w:pStyle w:val="31"/>
              <w:tabs>
                <w:tab w:val="clear" w:pos="360"/>
                <w:tab w:val="clear" w:pos="720"/>
                <w:tab w:val="left" w:pos="-36"/>
              </w:tabs>
              <w:ind w:right="-43"/>
              <w:jc w:val="both"/>
              <w:rPr>
                <w:rFonts w:ascii="Times New Roman" w:hAnsi="Times New Roman" w:cs="Times New Roman"/>
                <w:cs/>
                <w:lang w:val="en-US"/>
              </w:rPr>
            </w:pPr>
            <w:r w:rsidRPr="004C4BE5">
              <w:rPr>
                <w:rFonts w:ascii="Times New Roman" w:hAnsi="Times New Roman" w:cs="Times New Roman"/>
                <w:lang w:val="en-US"/>
              </w:rPr>
              <w:t>Bank guarantees from financial institutions</w:t>
            </w:r>
          </w:p>
        </w:tc>
        <w:tc>
          <w:tcPr>
            <w:tcW w:w="1260" w:type="dxa"/>
            <w:tcBorders>
              <w:bottom w:val="single" w:sz="4" w:space="0" w:color="auto"/>
            </w:tcBorders>
          </w:tcPr>
          <w:p w14:paraId="7E9D187B" w14:textId="45431A95" w:rsidR="00314BF7" w:rsidRPr="00C71D65" w:rsidRDefault="001B1253" w:rsidP="00314BF7">
            <w:pPr>
              <w:pStyle w:val="31"/>
              <w:tabs>
                <w:tab w:val="clear" w:pos="360"/>
                <w:tab w:val="clear" w:pos="720"/>
                <w:tab w:val="decimal" w:pos="910"/>
              </w:tabs>
              <w:ind w:left="-108" w:right="-43"/>
              <w:rPr>
                <w:rFonts w:ascii="Times New Roman" w:hAnsi="Times New Roman" w:cs="Times New Roman"/>
                <w:lang w:val="en-US"/>
              </w:rPr>
            </w:pPr>
            <w:r w:rsidRPr="001B1253">
              <w:rPr>
                <w:rFonts w:ascii="Times New Roman" w:hAnsi="Times New Roman" w:cs="Times New Roman"/>
                <w:lang w:val="en-US"/>
              </w:rPr>
              <w:t>9,031</w:t>
            </w:r>
          </w:p>
        </w:tc>
        <w:tc>
          <w:tcPr>
            <w:tcW w:w="270" w:type="dxa"/>
          </w:tcPr>
          <w:p w14:paraId="6BC119B2" w14:textId="77777777" w:rsidR="00314BF7" w:rsidRPr="004C4BE5" w:rsidRDefault="00314BF7" w:rsidP="00314BF7">
            <w:pPr>
              <w:pStyle w:val="31"/>
              <w:tabs>
                <w:tab w:val="clear" w:pos="360"/>
                <w:tab w:val="clear" w:pos="720"/>
                <w:tab w:val="decimal" w:pos="864"/>
              </w:tabs>
              <w:ind w:left="-108" w:right="-43"/>
              <w:jc w:val="both"/>
              <w:rPr>
                <w:rFonts w:ascii="Times New Roman" w:hAnsi="Times New Roman" w:cs="Times New Roman"/>
                <w:u w:val="single"/>
                <w:cs/>
              </w:rPr>
            </w:pPr>
          </w:p>
        </w:tc>
        <w:tc>
          <w:tcPr>
            <w:tcW w:w="1260" w:type="dxa"/>
            <w:tcBorders>
              <w:bottom w:val="single" w:sz="4" w:space="0" w:color="auto"/>
            </w:tcBorders>
          </w:tcPr>
          <w:p w14:paraId="6A03BAF9" w14:textId="45758714" w:rsidR="00314BF7" w:rsidRPr="00FF188A" w:rsidRDefault="00314BF7" w:rsidP="00314BF7">
            <w:pPr>
              <w:pStyle w:val="31"/>
              <w:tabs>
                <w:tab w:val="clear" w:pos="360"/>
                <w:tab w:val="clear" w:pos="720"/>
                <w:tab w:val="decimal" w:pos="910"/>
              </w:tabs>
              <w:ind w:left="-108" w:right="-43"/>
              <w:rPr>
                <w:rFonts w:ascii="Times New Roman" w:hAnsi="Times New Roman" w:cs="Times New Roman"/>
                <w:highlight w:val="yellow"/>
                <w:lang w:val="en-US"/>
              </w:rPr>
            </w:pPr>
            <w:r w:rsidRPr="005549A8">
              <w:rPr>
                <w:rFonts w:ascii="Times New Roman" w:hAnsi="Times New Roman" w:cs="Times New Roman"/>
                <w:cs/>
              </w:rPr>
              <w:t>9</w:t>
            </w:r>
            <w:r w:rsidRPr="005549A8">
              <w:rPr>
                <w:rFonts w:ascii="Times New Roman" w:hAnsi="Times New Roman" w:cs="Times New Roman"/>
              </w:rPr>
              <w:t>,</w:t>
            </w:r>
            <w:r w:rsidRPr="005549A8">
              <w:rPr>
                <w:rFonts w:ascii="Times New Roman" w:hAnsi="Times New Roman" w:cs="Times New Roman"/>
                <w:cs/>
              </w:rPr>
              <w:t>213</w:t>
            </w:r>
          </w:p>
        </w:tc>
        <w:tc>
          <w:tcPr>
            <w:tcW w:w="270" w:type="dxa"/>
          </w:tcPr>
          <w:p w14:paraId="2C28BF4B" w14:textId="77777777" w:rsidR="00314BF7" w:rsidRPr="004C4BE5" w:rsidRDefault="00314BF7" w:rsidP="00314BF7">
            <w:pPr>
              <w:pStyle w:val="31"/>
              <w:tabs>
                <w:tab w:val="clear" w:pos="360"/>
                <w:tab w:val="clear" w:pos="720"/>
                <w:tab w:val="decimal" w:pos="864"/>
              </w:tabs>
              <w:ind w:left="-108" w:right="-43"/>
              <w:jc w:val="both"/>
              <w:rPr>
                <w:rFonts w:ascii="Times New Roman" w:hAnsi="Times New Roman" w:cs="Times New Roman"/>
                <w:cs/>
              </w:rPr>
            </w:pPr>
          </w:p>
        </w:tc>
        <w:tc>
          <w:tcPr>
            <w:tcW w:w="1260" w:type="dxa"/>
            <w:tcBorders>
              <w:bottom w:val="single" w:sz="4" w:space="0" w:color="auto"/>
            </w:tcBorders>
          </w:tcPr>
          <w:p w14:paraId="323F7C1C" w14:textId="2AB44F98" w:rsidR="00314BF7" w:rsidRPr="009D4917" w:rsidRDefault="001B1253" w:rsidP="00314BF7">
            <w:pPr>
              <w:pStyle w:val="31"/>
              <w:tabs>
                <w:tab w:val="clear" w:pos="360"/>
                <w:tab w:val="clear" w:pos="720"/>
                <w:tab w:val="decimal" w:pos="980"/>
              </w:tabs>
              <w:ind w:left="-108" w:right="-43"/>
              <w:rPr>
                <w:rFonts w:ascii="Times New Roman" w:hAnsi="Times New Roman" w:cs="Times New Roman"/>
              </w:rPr>
            </w:pPr>
            <w:r w:rsidRPr="001B1253">
              <w:rPr>
                <w:rFonts w:ascii="Times New Roman" w:hAnsi="Times New Roman" w:cs="Times New Roman"/>
                <w:cs/>
              </w:rPr>
              <w:t>9</w:t>
            </w:r>
            <w:r w:rsidRPr="001B1253">
              <w:rPr>
                <w:rFonts w:ascii="Times New Roman" w:hAnsi="Times New Roman" w:cs="Times New Roman"/>
              </w:rPr>
              <w:t>,</w:t>
            </w:r>
            <w:r w:rsidRPr="001B1253">
              <w:rPr>
                <w:rFonts w:ascii="Times New Roman" w:hAnsi="Times New Roman" w:cs="Times New Roman"/>
                <w:cs/>
              </w:rPr>
              <w:t>031</w:t>
            </w:r>
          </w:p>
        </w:tc>
        <w:tc>
          <w:tcPr>
            <w:tcW w:w="270" w:type="dxa"/>
          </w:tcPr>
          <w:p w14:paraId="48890C2C" w14:textId="77777777" w:rsidR="00314BF7" w:rsidRPr="004C4BE5" w:rsidRDefault="00314BF7" w:rsidP="00314BF7">
            <w:pPr>
              <w:pStyle w:val="31"/>
              <w:tabs>
                <w:tab w:val="clear" w:pos="360"/>
                <w:tab w:val="clear" w:pos="720"/>
                <w:tab w:val="decimal" w:pos="864"/>
              </w:tabs>
              <w:ind w:left="-108" w:right="-43"/>
              <w:jc w:val="both"/>
              <w:rPr>
                <w:rFonts w:ascii="Times New Roman" w:hAnsi="Times New Roman" w:cs="Times New Roman"/>
                <w:cs/>
              </w:rPr>
            </w:pPr>
          </w:p>
        </w:tc>
        <w:tc>
          <w:tcPr>
            <w:tcW w:w="1260" w:type="dxa"/>
            <w:tcBorders>
              <w:bottom w:val="single" w:sz="4" w:space="0" w:color="auto"/>
            </w:tcBorders>
          </w:tcPr>
          <w:p w14:paraId="4CA4D132" w14:textId="7F6F3097" w:rsidR="00314BF7" w:rsidRPr="00FF188A" w:rsidRDefault="00314BF7" w:rsidP="00314BF7">
            <w:pPr>
              <w:pStyle w:val="31"/>
              <w:tabs>
                <w:tab w:val="clear" w:pos="360"/>
                <w:tab w:val="clear" w:pos="720"/>
                <w:tab w:val="decimal" w:pos="1008"/>
              </w:tabs>
              <w:ind w:left="-108" w:right="-43"/>
              <w:rPr>
                <w:rFonts w:ascii="Times New Roman" w:hAnsi="Times New Roman" w:cs="Times New Roman"/>
                <w:highlight w:val="yellow"/>
                <w:lang w:val="en-US"/>
              </w:rPr>
            </w:pPr>
            <w:r w:rsidRPr="005549A8">
              <w:rPr>
                <w:rFonts w:ascii="Times New Roman" w:hAnsi="Times New Roman" w:cs="Times New Roman"/>
              </w:rPr>
              <w:t>9,213</w:t>
            </w:r>
          </w:p>
        </w:tc>
      </w:tr>
      <w:tr w:rsidR="00314BF7" w:rsidRPr="00625427" w14:paraId="29E9A4A8" w14:textId="77777777" w:rsidTr="00546E6E">
        <w:tc>
          <w:tcPr>
            <w:tcW w:w="3960" w:type="dxa"/>
          </w:tcPr>
          <w:p w14:paraId="40FC8B9F" w14:textId="7662ED46" w:rsidR="00314BF7" w:rsidRPr="004C4BE5" w:rsidRDefault="00314BF7" w:rsidP="00314BF7">
            <w:pPr>
              <w:pStyle w:val="31"/>
              <w:tabs>
                <w:tab w:val="clear" w:pos="360"/>
                <w:tab w:val="clear" w:pos="720"/>
                <w:tab w:val="left" w:pos="-36"/>
              </w:tabs>
              <w:ind w:right="-43"/>
              <w:jc w:val="both"/>
              <w:rPr>
                <w:rFonts w:ascii="Times New Roman" w:hAnsi="Times New Roman" w:cs="Times New Roman"/>
                <w:b/>
                <w:bCs/>
                <w:cs/>
                <w:lang w:val="en-US"/>
              </w:rPr>
            </w:pPr>
            <w:r w:rsidRPr="004C4BE5">
              <w:rPr>
                <w:rFonts w:ascii="Times New Roman" w:hAnsi="Times New Roman" w:cs="Times New Roman"/>
                <w:b/>
                <w:bCs/>
              </w:rPr>
              <w:t>Total</w:t>
            </w:r>
          </w:p>
        </w:tc>
        <w:tc>
          <w:tcPr>
            <w:tcW w:w="1260" w:type="dxa"/>
            <w:tcBorders>
              <w:top w:val="single" w:sz="4" w:space="0" w:color="auto"/>
              <w:bottom w:val="double" w:sz="4" w:space="0" w:color="auto"/>
            </w:tcBorders>
          </w:tcPr>
          <w:p w14:paraId="338531D9" w14:textId="3F77B881" w:rsidR="00314BF7" w:rsidRPr="009D4917" w:rsidRDefault="00B5316C" w:rsidP="00314BF7">
            <w:pPr>
              <w:pStyle w:val="31"/>
              <w:tabs>
                <w:tab w:val="clear" w:pos="360"/>
                <w:tab w:val="clear" w:pos="720"/>
                <w:tab w:val="decimal" w:pos="910"/>
              </w:tabs>
              <w:ind w:left="-108" w:right="-43"/>
              <w:rPr>
                <w:rFonts w:ascii="Times New Roman" w:hAnsi="Times New Roman" w:cs="Times New Roman"/>
                <w:b/>
                <w:bCs/>
              </w:rPr>
            </w:pPr>
            <w:r w:rsidRPr="00B5316C">
              <w:rPr>
                <w:rFonts w:ascii="Times New Roman" w:hAnsi="Times New Roman" w:cs="Times New Roman"/>
                <w:b/>
                <w:bCs/>
                <w:cs/>
              </w:rPr>
              <w:t xml:space="preserve">     10</w:t>
            </w:r>
            <w:r w:rsidRPr="00B5316C">
              <w:rPr>
                <w:rFonts w:ascii="Times New Roman" w:hAnsi="Times New Roman" w:cs="Times New Roman"/>
                <w:b/>
                <w:bCs/>
              </w:rPr>
              <w:t>,</w:t>
            </w:r>
            <w:r w:rsidRPr="00B5316C">
              <w:rPr>
                <w:rFonts w:ascii="Times New Roman" w:hAnsi="Times New Roman" w:cs="Times New Roman"/>
                <w:b/>
                <w:bCs/>
                <w:cs/>
              </w:rPr>
              <w:t>440</w:t>
            </w:r>
          </w:p>
        </w:tc>
        <w:tc>
          <w:tcPr>
            <w:tcW w:w="270" w:type="dxa"/>
          </w:tcPr>
          <w:p w14:paraId="17D61891" w14:textId="77777777" w:rsidR="00314BF7" w:rsidRPr="00624249" w:rsidRDefault="00314BF7" w:rsidP="00314BF7">
            <w:pPr>
              <w:pStyle w:val="31"/>
              <w:tabs>
                <w:tab w:val="clear" w:pos="360"/>
                <w:tab w:val="clear" w:pos="720"/>
                <w:tab w:val="decimal" w:pos="864"/>
              </w:tabs>
              <w:ind w:left="-108" w:right="-43"/>
              <w:jc w:val="both"/>
              <w:rPr>
                <w:rFonts w:ascii="Times New Roman" w:hAnsi="Times New Roman" w:cs="Times New Roman"/>
                <w:b/>
                <w:bCs/>
                <w:u w:val="single"/>
                <w:cs/>
              </w:rPr>
            </w:pPr>
          </w:p>
        </w:tc>
        <w:tc>
          <w:tcPr>
            <w:tcW w:w="1260" w:type="dxa"/>
            <w:tcBorders>
              <w:top w:val="single" w:sz="4" w:space="0" w:color="auto"/>
              <w:bottom w:val="double" w:sz="4" w:space="0" w:color="auto"/>
            </w:tcBorders>
          </w:tcPr>
          <w:p w14:paraId="0B793823" w14:textId="50F4F1BD" w:rsidR="00314BF7" w:rsidRPr="00FF188A" w:rsidRDefault="00314BF7" w:rsidP="00314BF7">
            <w:pPr>
              <w:pStyle w:val="31"/>
              <w:tabs>
                <w:tab w:val="clear" w:pos="360"/>
                <w:tab w:val="clear" w:pos="720"/>
                <w:tab w:val="decimal" w:pos="910"/>
              </w:tabs>
              <w:ind w:left="-108" w:right="-43"/>
              <w:rPr>
                <w:rFonts w:ascii="Times New Roman" w:hAnsi="Times New Roman" w:cs="Times New Roman"/>
                <w:b/>
                <w:bCs/>
                <w:highlight w:val="yellow"/>
                <w:lang w:val="en-US"/>
              </w:rPr>
            </w:pPr>
            <w:r w:rsidRPr="005549A8">
              <w:rPr>
                <w:rFonts w:ascii="Times New Roman" w:hAnsi="Times New Roman" w:cs="Times New Roman"/>
                <w:b/>
                <w:bCs/>
                <w:cs/>
              </w:rPr>
              <w:t>9</w:t>
            </w:r>
            <w:r w:rsidRPr="005549A8">
              <w:rPr>
                <w:rFonts w:ascii="Times New Roman" w:hAnsi="Times New Roman" w:cs="Times New Roman"/>
                <w:b/>
                <w:bCs/>
              </w:rPr>
              <w:t>,</w:t>
            </w:r>
            <w:r w:rsidRPr="005549A8">
              <w:rPr>
                <w:rFonts w:ascii="Times New Roman" w:hAnsi="Times New Roman" w:cs="Times New Roman"/>
                <w:b/>
                <w:bCs/>
                <w:cs/>
              </w:rPr>
              <w:t>743</w:t>
            </w:r>
          </w:p>
        </w:tc>
        <w:tc>
          <w:tcPr>
            <w:tcW w:w="270" w:type="dxa"/>
          </w:tcPr>
          <w:p w14:paraId="446B58CD" w14:textId="77777777" w:rsidR="00314BF7" w:rsidRPr="00624249" w:rsidRDefault="00314BF7" w:rsidP="00314BF7">
            <w:pPr>
              <w:pStyle w:val="31"/>
              <w:tabs>
                <w:tab w:val="clear" w:pos="360"/>
                <w:tab w:val="clear" w:pos="720"/>
                <w:tab w:val="decimal" w:pos="864"/>
              </w:tabs>
              <w:ind w:left="-108" w:right="-43"/>
              <w:jc w:val="both"/>
              <w:rPr>
                <w:rFonts w:ascii="Times New Roman" w:hAnsi="Times New Roman" w:cs="Times New Roman"/>
                <w:b/>
                <w:bCs/>
                <w:cs/>
              </w:rPr>
            </w:pPr>
          </w:p>
        </w:tc>
        <w:tc>
          <w:tcPr>
            <w:tcW w:w="1260" w:type="dxa"/>
            <w:tcBorders>
              <w:top w:val="single" w:sz="4" w:space="0" w:color="auto"/>
              <w:bottom w:val="double" w:sz="4" w:space="0" w:color="auto"/>
            </w:tcBorders>
          </w:tcPr>
          <w:p w14:paraId="653A9241" w14:textId="2B58DDA4" w:rsidR="00314BF7" w:rsidRPr="009D4917" w:rsidRDefault="008C2B97" w:rsidP="00314BF7">
            <w:pPr>
              <w:pStyle w:val="31"/>
              <w:tabs>
                <w:tab w:val="clear" w:pos="360"/>
                <w:tab w:val="clear" w:pos="720"/>
                <w:tab w:val="decimal" w:pos="980"/>
              </w:tabs>
              <w:ind w:left="-108" w:right="-43"/>
              <w:rPr>
                <w:rFonts w:ascii="Times New Roman" w:hAnsi="Times New Roman" w:cs="Times New Roman"/>
                <w:b/>
                <w:bCs/>
                <w:cs/>
              </w:rPr>
            </w:pPr>
            <w:r w:rsidRPr="008C2B97">
              <w:rPr>
                <w:rFonts w:ascii="Times New Roman" w:hAnsi="Times New Roman" w:cs="Times New Roman"/>
                <w:b/>
                <w:bCs/>
                <w:cs/>
              </w:rPr>
              <w:t>9</w:t>
            </w:r>
            <w:r w:rsidRPr="008C2B97">
              <w:rPr>
                <w:rFonts w:ascii="Times New Roman" w:hAnsi="Times New Roman" w:cs="Times New Roman"/>
                <w:b/>
                <w:bCs/>
              </w:rPr>
              <w:t>,</w:t>
            </w:r>
            <w:r w:rsidRPr="008C2B97">
              <w:rPr>
                <w:rFonts w:ascii="Times New Roman" w:hAnsi="Times New Roman" w:cs="Times New Roman"/>
                <w:b/>
                <w:bCs/>
                <w:cs/>
              </w:rPr>
              <w:t>530</w:t>
            </w:r>
          </w:p>
        </w:tc>
        <w:tc>
          <w:tcPr>
            <w:tcW w:w="270" w:type="dxa"/>
          </w:tcPr>
          <w:p w14:paraId="1309A307" w14:textId="77777777" w:rsidR="00314BF7" w:rsidRPr="00624249" w:rsidRDefault="00314BF7" w:rsidP="00314BF7">
            <w:pPr>
              <w:pStyle w:val="31"/>
              <w:tabs>
                <w:tab w:val="clear" w:pos="360"/>
                <w:tab w:val="clear" w:pos="720"/>
                <w:tab w:val="decimal" w:pos="864"/>
              </w:tabs>
              <w:ind w:left="-108" w:right="-43"/>
              <w:jc w:val="both"/>
              <w:rPr>
                <w:rFonts w:ascii="Times New Roman" w:hAnsi="Times New Roman" w:cs="Times New Roman"/>
                <w:b/>
                <w:bCs/>
                <w:cs/>
              </w:rPr>
            </w:pPr>
          </w:p>
        </w:tc>
        <w:tc>
          <w:tcPr>
            <w:tcW w:w="1260" w:type="dxa"/>
            <w:tcBorders>
              <w:top w:val="single" w:sz="4" w:space="0" w:color="auto"/>
              <w:bottom w:val="double" w:sz="4" w:space="0" w:color="auto"/>
            </w:tcBorders>
          </w:tcPr>
          <w:p w14:paraId="73C00E18" w14:textId="33CBD368" w:rsidR="00314BF7" w:rsidRPr="00FF188A" w:rsidRDefault="00314BF7" w:rsidP="00314BF7">
            <w:pPr>
              <w:pStyle w:val="31"/>
              <w:tabs>
                <w:tab w:val="clear" w:pos="360"/>
                <w:tab w:val="clear" w:pos="720"/>
                <w:tab w:val="decimal" w:pos="1008"/>
              </w:tabs>
              <w:ind w:left="-108" w:right="-43"/>
              <w:rPr>
                <w:rFonts w:ascii="Times New Roman" w:hAnsi="Times New Roman" w:cs="Times New Roman"/>
                <w:b/>
                <w:bCs/>
                <w:highlight w:val="yellow"/>
                <w:lang w:val="en-US"/>
              </w:rPr>
            </w:pPr>
            <w:r w:rsidRPr="005549A8">
              <w:rPr>
                <w:rFonts w:ascii="Times New Roman" w:hAnsi="Times New Roman" w:cs="Times New Roman"/>
                <w:b/>
                <w:bCs/>
              </w:rPr>
              <w:t>9,727</w:t>
            </w:r>
          </w:p>
        </w:tc>
      </w:tr>
    </w:tbl>
    <w:p w14:paraId="3ED818FB" w14:textId="77777777" w:rsidR="00DF5275" w:rsidRPr="00625427" w:rsidRDefault="00DF5275" w:rsidP="0032189E">
      <w:pPr>
        <w:pStyle w:val="block"/>
        <w:spacing w:after="0" w:line="240" w:lineRule="atLeast"/>
        <w:ind w:left="0" w:right="-25"/>
        <w:jc w:val="both"/>
        <w:rPr>
          <w:b/>
          <w:bCs/>
          <w:color w:val="000000"/>
          <w:szCs w:val="22"/>
        </w:rPr>
      </w:pPr>
    </w:p>
    <w:p w14:paraId="1AFD8922" w14:textId="743DF10D" w:rsidR="00D64C22" w:rsidRDefault="00D64C22" w:rsidP="00D64C22">
      <w:pPr>
        <w:pStyle w:val="block"/>
        <w:spacing w:after="0" w:line="240" w:lineRule="atLeast"/>
        <w:ind w:right="-25"/>
        <w:jc w:val="both"/>
        <w:rPr>
          <w:color w:val="000000"/>
          <w:szCs w:val="22"/>
        </w:rPr>
      </w:pPr>
      <w:r w:rsidRPr="00C23017">
        <w:rPr>
          <w:color w:val="000000"/>
          <w:szCs w:val="22"/>
        </w:rPr>
        <w:t>The Company had commitment to</w:t>
      </w:r>
      <w:r w:rsidR="000D0FE9">
        <w:rPr>
          <w:color w:val="000000"/>
          <w:szCs w:val="22"/>
        </w:rPr>
        <w:t xml:space="preserve"> </w:t>
      </w:r>
      <w:r w:rsidR="00B576A3">
        <w:rPr>
          <w:color w:val="000000"/>
          <w:szCs w:val="22"/>
        </w:rPr>
        <w:t xml:space="preserve">a </w:t>
      </w:r>
      <w:r w:rsidR="003B09F7">
        <w:rPr>
          <w:color w:val="000000"/>
          <w:szCs w:val="22"/>
        </w:rPr>
        <w:t>financial institution</w:t>
      </w:r>
      <w:r w:rsidR="000D0FE9">
        <w:rPr>
          <w:color w:val="000000"/>
          <w:szCs w:val="22"/>
        </w:rPr>
        <w:t xml:space="preserve"> </w:t>
      </w:r>
      <w:r w:rsidRPr="00C23017">
        <w:rPr>
          <w:color w:val="000000"/>
          <w:szCs w:val="22"/>
        </w:rPr>
        <w:t xml:space="preserve">for issuance of letters of guarantee to </w:t>
      </w:r>
      <w:r w:rsidR="00961092">
        <w:rPr>
          <w:color w:val="000000"/>
          <w:szCs w:val="22"/>
        </w:rPr>
        <w:br/>
        <w:t xml:space="preserve">the </w:t>
      </w:r>
      <w:r w:rsidRPr="00C23017">
        <w:rPr>
          <w:color w:val="000000"/>
          <w:szCs w:val="22"/>
        </w:rPr>
        <w:t>government agency for electricity.</w:t>
      </w:r>
    </w:p>
    <w:p w14:paraId="763A4DF9" w14:textId="77777777" w:rsidR="00772712" w:rsidRDefault="00772712" w:rsidP="00D64C22">
      <w:pPr>
        <w:pStyle w:val="block"/>
        <w:spacing w:after="0" w:line="240" w:lineRule="atLeast"/>
        <w:ind w:right="-25"/>
        <w:jc w:val="both"/>
        <w:rPr>
          <w:color w:val="000000"/>
          <w:szCs w:val="22"/>
        </w:rPr>
      </w:pPr>
    </w:p>
    <w:p w14:paraId="40BFE0BD" w14:textId="77777777" w:rsidR="00DD3F8D" w:rsidRPr="006F71CC" w:rsidRDefault="00DD3F8D" w:rsidP="00DD3F8D">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t>1</w:t>
      </w:r>
      <w:r>
        <w:rPr>
          <w:rFonts w:ascii="Times New Roman" w:hAnsi="Times New Roman" w:cstheme="minorBidi"/>
          <w:sz w:val="24"/>
          <w:szCs w:val="24"/>
        </w:rPr>
        <w:t>1</w:t>
      </w:r>
      <w:r w:rsidRPr="006F71CC">
        <w:rPr>
          <w:rFonts w:ascii="Times New Roman" w:hAnsi="Times New Roman"/>
          <w:sz w:val="24"/>
          <w:szCs w:val="24"/>
        </w:rPr>
        <w:tab/>
      </w:r>
      <w:r w:rsidRPr="00032ED1">
        <w:rPr>
          <w:rFonts w:ascii="Times New Roman" w:hAnsi="Times New Roman"/>
          <w:sz w:val="24"/>
          <w:szCs w:val="24"/>
        </w:rPr>
        <w:t>Event after the reporting period</w:t>
      </w:r>
    </w:p>
    <w:p w14:paraId="1C1D8FCC" w14:textId="77777777" w:rsidR="00DD3F8D" w:rsidRPr="00D64C22" w:rsidRDefault="00DD3F8D" w:rsidP="00DD3F8D">
      <w:pPr>
        <w:rPr>
          <w:rFonts w:ascii="Times New Roman" w:hAnsi="Times New Roman" w:cs="Times New Roman"/>
          <w:sz w:val="22"/>
          <w:szCs w:val="22"/>
          <w:highlight w:val="yellow"/>
        </w:rPr>
      </w:pPr>
    </w:p>
    <w:p w14:paraId="3522567C" w14:textId="6DAC1E53" w:rsidR="00DD3F8D" w:rsidRPr="00E50C4A" w:rsidRDefault="00DD3F8D" w:rsidP="00DD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771341">
        <w:rPr>
          <w:rFonts w:ascii="Times New Roman" w:hAnsi="Times New Roman" w:cs="Times New Roman"/>
          <w:sz w:val="22"/>
          <w:szCs w:val="22"/>
        </w:rPr>
        <w:t>At the annual general meeting of the shareholders of the Company held on 2</w:t>
      </w:r>
      <w:r w:rsidR="008603B5" w:rsidRPr="00771341">
        <w:rPr>
          <w:rFonts w:ascii="Times New Roman" w:hAnsi="Times New Roman"/>
          <w:sz w:val="22"/>
          <w:szCs w:val="28"/>
        </w:rPr>
        <w:t>8</w:t>
      </w:r>
      <w:r w:rsidRPr="00771341">
        <w:rPr>
          <w:rFonts w:ascii="Times New Roman" w:hAnsi="Times New Roman" w:cs="Times New Roman"/>
          <w:sz w:val="22"/>
          <w:szCs w:val="22"/>
        </w:rPr>
        <w:t xml:space="preserve"> April 202</w:t>
      </w:r>
      <w:r w:rsidR="008603B5" w:rsidRPr="00771341">
        <w:rPr>
          <w:rFonts w:ascii="Times New Roman" w:hAnsi="Times New Roman" w:cs="Times New Roman"/>
          <w:sz w:val="22"/>
          <w:szCs w:val="22"/>
        </w:rPr>
        <w:t>6</w:t>
      </w:r>
      <w:r w:rsidRPr="00771341">
        <w:rPr>
          <w:rFonts w:ascii="Times New Roman" w:hAnsi="Times New Roman" w:cs="Times New Roman"/>
          <w:sz w:val="22"/>
          <w:szCs w:val="22"/>
        </w:rPr>
        <w:t xml:space="preserve">, </w:t>
      </w:r>
      <w:r w:rsidRPr="00771341">
        <w:rPr>
          <w:rFonts w:ascii="Times New Roman" w:hAnsi="Times New Roman" w:cs="Times New Roman"/>
          <w:sz w:val="22"/>
          <w:szCs w:val="22"/>
        </w:rPr>
        <w:br/>
        <w:t>the shareholders approved the appropriation of dividends from net profit of Baht 0.</w:t>
      </w:r>
      <w:r w:rsidR="009D4917" w:rsidRPr="00771341">
        <w:rPr>
          <w:rFonts w:ascii="Times New Roman" w:hAnsi="Times New Roman" w:cs="Times New Roman"/>
          <w:sz w:val="22"/>
          <w:szCs w:val="22"/>
        </w:rPr>
        <w:t>3</w:t>
      </w:r>
      <w:r w:rsidRPr="00771341">
        <w:rPr>
          <w:rFonts w:ascii="Times New Roman" w:hAnsi="Times New Roman" w:cs="Times New Roman"/>
          <w:sz w:val="22"/>
          <w:szCs w:val="22"/>
        </w:rPr>
        <w:t xml:space="preserve">0 per share, amounting to Baht </w:t>
      </w:r>
      <w:r w:rsidR="009D4917" w:rsidRPr="00771341">
        <w:rPr>
          <w:rFonts w:ascii="Times New Roman" w:hAnsi="Times New Roman" w:cs="Times New Roman"/>
          <w:sz w:val="22"/>
          <w:szCs w:val="22"/>
        </w:rPr>
        <w:t>99</w:t>
      </w:r>
      <w:r w:rsidRPr="00771341">
        <w:rPr>
          <w:rFonts w:ascii="Times New Roman" w:hAnsi="Times New Roman" w:cs="Times New Roman"/>
          <w:sz w:val="22"/>
          <w:szCs w:val="22"/>
        </w:rPr>
        <w:t xml:space="preserve"> million. The dividend will be paid to shareholders on 2</w:t>
      </w:r>
      <w:r w:rsidR="00D14B6D">
        <w:rPr>
          <w:rFonts w:ascii="Times New Roman" w:hAnsi="Times New Roman" w:cs="Times New Roman"/>
          <w:sz w:val="22"/>
          <w:szCs w:val="22"/>
        </w:rPr>
        <w:t>7</w:t>
      </w:r>
      <w:r w:rsidRPr="00771341">
        <w:rPr>
          <w:rFonts w:ascii="Times New Roman" w:hAnsi="Times New Roman" w:cs="Times New Roman"/>
          <w:sz w:val="22"/>
          <w:szCs w:val="22"/>
        </w:rPr>
        <w:t xml:space="preserve"> May 202</w:t>
      </w:r>
      <w:r w:rsidR="00771341" w:rsidRPr="00771341">
        <w:rPr>
          <w:rFonts w:ascii="Times New Roman" w:hAnsi="Times New Roman" w:cs="Times New Roman"/>
          <w:sz w:val="22"/>
          <w:szCs w:val="22"/>
        </w:rPr>
        <w:t>6</w:t>
      </w:r>
      <w:r w:rsidRPr="00771341">
        <w:rPr>
          <w:rFonts w:ascii="Times New Roman" w:hAnsi="Times New Roman" w:cs="Times New Roman"/>
          <w:sz w:val="22"/>
          <w:szCs w:val="22"/>
        </w:rPr>
        <w:t>.</w:t>
      </w:r>
    </w:p>
    <w:p w14:paraId="0054865E" w14:textId="405829AC" w:rsidR="00F36044" w:rsidRPr="00E50C4A" w:rsidRDefault="00F36044" w:rsidP="00E5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sectPr w:rsidR="00F36044" w:rsidRPr="00E50C4A" w:rsidSect="00005875">
      <w:headerReference w:type="default" r:id="rId23"/>
      <w:footerReference w:type="default" r:id="rId24"/>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AF1C6" w14:textId="77777777" w:rsidR="00090862" w:rsidRDefault="00090862">
      <w:r>
        <w:separator/>
      </w:r>
    </w:p>
  </w:endnote>
  <w:endnote w:type="continuationSeparator" w:id="0">
    <w:p w14:paraId="6771C11B" w14:textId="77777777" w:rsidR="00090862" w:rsidRDefault="00090862">
      <w:r>
        <w:continuationSeparator/>
      </w:r>
    </w:p>
  </w:endnote>
  <w:endnote w:type="continuationNotice" w:id="1">
    <w:p w14:paraId="2A27B186" w14:textId="77777777" w:rsidR="00090862" w:rsidRDefault="000908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425543"/>
      <w:docPartObj>
        <w:docPartGallery w:val="Page Numbers (Bottom of Page)"/>
        <w:docPartUnique/>
      </w:docPartObj>
    </w:sdtPr>
    <w:sdtEndPr>
      <w:rPr>
        <w:rFonts w:ascii="Times New Roman" w:hAnsi="Times New Roman" w:cs="Times New Roman"/>
        <w:noProof/>
        <w:sz w:val="22"/>
        <w:szCs w:val="22"/>
      </w:rPr>
    </w:sdtEndPr>
    <w:sdtContent>
      <w:p w14:paraId="7DF0E4D0" w14:textId="77777777" w:rsidR="00A80A66" w:rsidRPr="00B223DF" w:rsidRDefault="00A80A66">
        <w:pPr>
          <w:pStyle w:val="Footer"/>
          <w:jc w:val="center"/>
          <w:rPr>
            <w:rFonts w:ascii="Times New Roman" w:hAnsi="Times New Roman" w:cs="Times New Roman"/>
            <w:sz w:val="22"/>
            <w:szCs w:val="22"/>
          </w:rPr>
        </w:pPr>
        <w:r w:rsidRPr="002E04E9">
          <w:rPr>
            <w:rFonts w:ascii="Times New Roman" w:hAnsi="Times New Roman" w:cs="Times New Roman"/>
            <w:sz w:val="22"/>
            <w:szCs w:val="22"/>
          </w:rPr>
          <w:fldChar w:fldCharType="begin"/>
        </w:r>
        <w:r w:rsidRPr="002E04E9">
          <w:rPr>
            <w:rFonts w:ascii="Times New Roman" w:hAnsi="Times New Roman" w:cs="Times New Roman"/>
            <w:sz w:val="22"/>
            <w:szCs w:val="22"/>
          </w:rPr>
          <w:instrText xml:space="preserve"> PAGE   \* MERGEFORMAT </w:instrText>
        </w:r>
        <w:r w:rsidRPr="002E04E9">
          <w:rPr>
            <w:rFonts w:ascii="Times New Roman" w:hAnsi="Times New Roman" w:cs="Times New Roman"/>
            <w:sz w:val="22"/>
            <w:szCs w:val="22"/>
          </w:rPr>
          <w:fldChar w:fldCharType="separate"/>
        </w:r>
        <w:r w:rsidRPr="002E04E9">
          <w:rPr>
            <w:rFonts w:ascii="Times New Roman" w:hAnsi="Times New Roman" w:cs="Times New Roman"/>
            <w:noProof/>
            <w:sz w:val="22"/>
            <w:szCs w:val="22"/>
          </w:rPr>
          <w:t>2</w:t>
        </w:r>
        <w:r w:rsidRPr="002E04E9">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1181034"/>
      <w:docPartObj>
        <w:docPartGallery w:val="Page Numbers (Bottom of Page)"/>
        <w:docPartUnique/>
      </w:docPartObj>
    </w:sdtPr>
    <w:sdtEndPr>
      <w:rPr>
        <w:rFonts w:ascii="Times New Roman" w:hAnsi="Times New Roman" w:cs="Times New Roman"/>
        <w:noProof/>
        <w:sz w:val="22"/>
        <w:szCs w:val="22"/>
      </w:rPr>
    </w:sdtEndPr>
    <w:sdtContent>
      <w:p w14:paraId="41C32EFC" w14:textId="77777777" w:rsidR="00A149A9" w:rsidRPr="00801E3D" w:rsidRDefault="00A149A9">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Pr="00801E3D">
          <w:rPr>
            <w:rFonts w:ascii="Times New Roman" w:hAnsi="Times New Roman" w:cs="Times New Roman"/>
            <w:noProof/>
            <w:sz w:val="22"/>
            <w:szCs w:val="22"/>
          </w:rPr>
          <w:t>2</w:t>
        </w:r>
        <w:r w:rsidRPr="00801E3D">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008218"/>
      <w:docPartObj>
        <w:docPartGallery w:val="Page Numbers (Bottom of Page)"/>
        <w:docPartUnique/>
      </w:docPartObj>
    </w:sdtPr>
    <w:sdtEndPr>
      <w:rPr>
        <w:rFonts w:ascii="Times New Roman" w:hAnsi="Times New Roman" w:cs="Times New Roman"/>
        <w:noProof/>
        <w:sz w:val="22"/>
        <w:szCs w:val="22"/>
      </w:rPr>
    </w:sdtEndPr>
    <w:sdtContent>
      <w:p w14:paraId="6315A107" w14:textId="77777777" w:rsidR="00A149A9" w:rsidRPr="00801E3D" w:rsidRDefault="00A149A9">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Pr="00801E3D">
          <w:rPr>
            <w:rFonts w:ascii="Times New Roman" w:hAnsi="Times New Roman" w:cs="Times New Roman"/>
            <w:noProof/>
            <w:sz w:val="22"/>
            <w:szCs w:val="22"/>
          </w:rPr>
          <w:t>2</w:t>
        </w:r>
        <w:r w:rsidRPr="00801E3D">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251971"/>
      <w:docPartObj>
        <w:docPartGallery w:val="Page Numbers (Bottom of Page)"/>
        <w:docPartUnique/>
      </w:docPartObj>
    </w:sdtPr>
    <w:sdtEndPr>
      <w:rPr>
        <w:rFonts w:ascii="Times New Roman" w:hAnsi="Times New Roman" w:cs="Times New Roman"/>
        <w:noProof/>
        <w:sz w:val="22"/>
        <w:szCs w:val="22"/>
      </w:rPr>
    </w:sdtEndPr>
    <w:sdtContent>
      <w:p w14:paraId="4E5833DD" w14:textId="77777777" w:rsidR="00A149A9" w:rsidRPr="00801E3D" w:rsidRDefault="00A149A9">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Pr="00801E3D">
          <w:rPr>
            <w:rFonts w:ascii="Times New Roman" w:hAnsi="Times New Roman" w:cs="Times New Roman"/>
            <w:noProof/>
            <w:sz w:val="22"/>
            <w:szCs w:val="22"/>
          </w:rPr>
          <w:t>2</w:t>
        </w:r>
        <w:r w:rsidRPr="00801E3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41C90" w14:textId="77777777" w:rsidR="00090862" w:rsidRDefault="00090862">
      <w:r>
        <w:separator/>
      </w:r>
    </w:p>
  </w:footnote>
  <w:footnote w:type="continuationSeparator" w:id="0">
    <w:p w14:paraId="7FE18C43" w14:textId="77777777" w:rsidR="00090862" w:rsidRDefault="00090862">
      <w:r>
        <w:continuationSeparator/>
      </w:r>
    </w:p>
  </w:footnote>
  <w:footnote w:type="continuationNotice" w:id="1">
    <w:p w14:paraId="3C4FECC3" w14:textId="77777777" w:rsidR="00090862" w:rsidRDefault="0009086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9FF8" w14:textId="77777777" w:rsidR="00A80A66" w:rsidRPr="00317668" w:rsidRDefault="00A80A66"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68869734" w14:textId="77777777" w:rsidR="00A80A66" w:rsidRPr="00317668" w:rsidRDefault="00A80A66" w:rsidP="00C62ED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0E6382E1" w14:textId="77777777" w:rsidR="00A80A66" w:rsidRDefault="00A80A66" w:rsidP="00C62ED7">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1AA0B52D" w14:textId="58F9EF3B" w:rsidR="00A80A66" w:rsidRDefault="00A80A66"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 ended 31 March 202</w:t>
    </w:r>
    <w:r w:rsidR="0003762B">
      <w:rPr>
        <w:rFonts w:ascii="Times New Roman" w:hAnsi="Times New Roman" w:cs="Times New Roman"/>
        <w:b/>
        <w:bCs/>
        <w:sz w:val="24"/>
        <w:szCs w:val="24"/>
      </w:rPr>
      <w:t>6</w:t>
    </w:r>
    <w:r>
      <w:rPr>
        <w:rFonts w:ascii="Times New Roman" w:hAnsi="Times New Roman" w:cs="Times New Roman"/>
        <w:b/>
        <w:bCs/>
        <w:sz w:val="24"/>
        <w:szCs w:val="24"/>
      </w:rPr>
      <w:t xml:space="preserve"> (Unaudited)</w:t>
    </w:r>
  </w:p>
  <w:p w14:paraId="2253451C" w14:textId="77777777" w:rsidR="00A80A66" w:rsidRPr="004B1CC8" w:rsidRDefault="00A80A66" w:rsidP="00C62ED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6F8EFAC4" w14:textId="77777777" w:rsidR="00A80A66" w:rsidRPr="001548E5" w:rsidRDefault="00A80A66" w:rsidP="00C62ED7">
    <w:pPr>
      <w:pStyle w:val="Header"/>
      <w:rPr>
        <w:rFonts w:ascii="Times New Roman" w:hAnsi="Times New Roman" w:cstheme="minorBid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1662A" w14:textId="77777777" w:rsidR="000051DE" w:rsidRPr="00317668" w:rsidRDefault="000051DE" w:rsidP="00005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4A99040B" w14:textId="77777777" w:rsidR="000051DE" w:rsidRPr="00317668" w:rsidRDefault="000051DE" w:rsidP="000051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6B3CE8F8" w14:textId="77777777" w:rsidR="000051DE" w:rsidRDefault="000051DE" w:rsidP="000051DE">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74555767" w14:textId="65873599" w:rsidR="006E5F46" w:rsidRDefault="0060063B" w:rsidP="006E5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sidR="009C0F8B">
      <w:rPr>
        <w:rFonts w:ascii="Times New Roman" w:hAnsi="Times New Roman" w:cs="Times New Roman"/>
        <w:b/>
        <w:bCs/>
        <w:sz w:val="24"/>
        <w:szCs w:val="24"/>
      </w:rPr>
      <w:t>31 March 2025</w:t>
    </w:r>
    <w:r>
      <w:rPr>
        <w:rFonts w:ascii="Times New Roman" w:hAnsi="Times New Roman" w:cs="Times New Roman"/>
        <w:b/>
        <w:bCs/>
        <w:sz w:val="24"/>
        <w:szCs w:val="24"/>
      </w:rPr>
      <w:t xml:space="preserve"> </w:t>
    </w:r>
    <w:r w:rsidR="006E5F46">
      <w:rPr>
        <w:rFonts w:ascii="Times New Roman" w:hAnsi="Times New Roman" w:cs="Times New Roman"/>
        <w:b/>
        <w:bCs/>
        <w:sz w:val="24"/>
        <w:szCs w:val="24"/>
      </w:rPr>
      <w:t>(Unaudited)</w:t>
    </w:r>
  </w:p>
  <w:p w14:paraId="73E9886A" w14:textId="6123496F" w:rsidR="00A149A9" w:rsidRDefault="00A149A9"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1C51C24" w14:textId="77777777" w:rsidR="00A149A9" w:rsidRDefault="00A149A9"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C608" w14:textId="77777777" w:rsidR="000051DE" w:rsidRPr="00317668" w:rsidRDefault="000051DE" w:rsidP="00005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40A3D030" w14:textId="77777777" w:rsidR="000051DE" w:rsidRPr="00317668" w:rsidRDefault="000051DE" w:rsidP="000051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67768C83" w14:textId="77777777" w:rsidR="000051DE" w:rsidRDefault="000051DE" w:rsidP="000051DE">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46B68294" w14:textId="0DC81E6D" w:rsidR="00A149A9" w:rsidRDefault="0060063B"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bookmarkStart w:id="0" w:name="_Hlk196744813"/>
    <w:r>
      <w:rPr>
        <w:rFonts w:ascii="Times New Roman" w:hAnsi="Times New Roman" w:cs="Times New Roman"/>
        <w:b/>
        <w:bCs/>
        <w:sz w:val="24"/>
        <w:szCs w:val="24"/>
      </w:rPr>
      <w:t xml:space="preserve">For the three-month period ended </w:t>
    </w:r>
    <w:r w:rsidR="009C0F8B">
      <w:rPr>
        <w:rFonts w:ascii="Times New Roman" w:hAnsi="Times New Roman" w:cs="Times New Roman"/>
        <w:b/>
        <w:bCs/>
        <w:sz w:val="24"/>
        <w:szCs w:val="24"/>
      </w:rPr>
      <w:t>31 March 202</w:t>
    </w:r>
    <w:r w:rsidR="00A11698">
      <w:rPr>
        <w:rFonts w:ascii="Times New Roman" w:hAnsi="Times New Roman" w:cs="Times New Roman"/>
        <w:b/>
        <w:bCs/>
        <w:sz w:val="24"/>
        <w:szCs w:val="24"/>
      </w:rPr>
      <w:t>6</w:t>
    </w:r>
    <w:r>
      <w:rPr>
        <w:rFonts w:ascii="Times New Roman" w:hAnsi="Times New Roman" w:cs="Times New Roman"/>
        <w:b/>
        <w:bCs/>
        <w:sz w:val="24"/>
        <w:szCs w:val="24"/>
      </w:rPr>
      <w:t xml:space="preserve"> </w:t>
    </w:r>
    <w:r w:rsidR="00F02691" w:rsidRPr="00F02691">
      <w:rPr>
        <w:rFonts w:ascii="Times New Roman" w:hAnsi="Times New Roman" w:cs="Times New Roman"/>
        <w:b/>
        <w:bCs/>
        <w:sz w:val="24"/>
        <w:szCs w:val="24"/>
      </w:rPr>
      <w:t>(Unaudited)</w:t>
    </w:r>
    <w:bookmarkEnd w:id="0"/>
  </w:p>
  <w:p w14:paraId="62BC3F48" w14:textId="77777777" w:rsidR="00A149A9" w:rsidRDefault="00A149A9"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C108" w14:textId="77777777" w:rsidR="000051DE" w:rsidRPr="00317668" w:rsidRDefault="000051DE" w:rsidP="00005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42A14206" w14:textId="77777777" w:rsidR="000051DE" w:rsidRPr="00317668" w:rsidRDefault="000051DE" w:rsidP="000051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3F6EAC28" w14:textId="77777777" w:rsidR="000051DE" w:rsidRDefault="000051DE" w:rsidP="000051DE">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495FFF3A" w14:textId="02DA0FAE" w:rsidR="00D0738B" w:rsidRPr="00D0738B" w:rsidRDefault="00D0738B" w:rsidP="00D0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4"/>
        <w:szCs w:val="24"/>
      </w:rPr>
    </w:pPr>
    <w:r>
      <w:rPr>
        <w:rFonts w:ascii="Times New Roman" w:hAnsi="Times New Roman" w:cs="Times New Roman"/>
        <w:b/>
        <w:bCs/>
        <w:sz w:val="24"/>
        <w:szCs w:val="24"/>
      </w:rPr>
      <w:t>For the three-month period ended 31 March 202</w:t>
    </w:r>
    <w:r w:rsidR="006C1872">
      <w:rPr>
        <w:rFonts w:ascii="Times New Roman" w:hAnsi="Times New Roman"/>
        <w:b/>
        <w:bCs/>
        <w:sz w:val="24"/>
        <w:szCs w:val="30"/>
      </w:rPr>
      <w:t>6</w:t>
    </w:r>
    <w:r>
      <w:rPr>
        <w:rFonts w:ascii="Times New Roman" w:hAnsi="Times New Roman" w:cs="Times New Roman"/>
        <w:b/>
        <w:bCs/>
        <w:sz w:val="24"/>
        <w:szCs w:val="24"/>
      </w:rPr>
      <w:t xml:space="preserve"> </w:t>
    </w:r>
    <w:r w:rsidRPr="00F02691">
      <w:rPr>
        <w:rFonts w:ascii="Times New Roman" w:hAnsi="Times New Roman" w:cs="Times New Roman"/>
        <w:b/>
        <w:bCs/>
        <w:sz w:val="24"/>
        <w:szCs w:val="24"/>
      </w:rPr>
      <w:t>(Unaudited)</w:t>
    </w:r>
  </w:p>
  <w:p w14:paraId="2D3D9981" w14:textId="77777777" w:rsidR="00A149A9" w:rsidRPr="00FF1E0F"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F0606" w14:textId="77777777" w:rsidR="000051DE" w:rsidRPr="00317668" w:rsidRDefault="000051DE" w:rsidP="00005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7386E4F3" w14:textId="77777777" w:rsidR="000051DE" w:rsidRPr="00317668" w:rsidRDefault="000051DE" w:rsidP="000051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190A3724" w14:textId="77777777" w:rsidR="000051DE" w:rsidRDefault="000051DE" w:rsidP="000051DE">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6D16E702" w14:textId="52CD19B9" w:rsidR="00A149A9" w:rsidRDefault="00D0738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4"/>
        <w:szCs w:val="24"/>
      </w:rPr>
    </w:pPr>
    <w:r w:rsidRPr="00D0738B">
      <w:rPr>
        <w:rFonts w:ascii="Times New Roman" w:hAnsi="Times New Roman" w:cs="Times New Roman"/>
        <w:b/>
        <w:bCs/>
        <w:sz w:val="24"/>
        <w:szCs w:val="24"/>
      </w:rPr>
      <w:t>For the three-month period ended 31 March 202</w:t>
    </w:r>
    <w:r w:rsidR="00FF188A">
      <w:rPr>
        <w:rFonts w:ascii="Times New Roman" w:hAnsi="Times New Roman" w:cs="Times New Roman"/>
        <w:b/>
        <w:bCs/>
        <w:sz w:val="24"/>
        <w:szCs w:val="24"/>
      </w:rPr>
      <w:t>6</w:t>
    </w:r>
    <w:r w:rsidRPr="00D0738B">
      <w:rPr>
        <w:rFonts w:ascii="Times New Roman" w:hAnsi="Times New Roman" w:cs="Times New Roman"/>
        <w:b/>
        <w:bCs/>
        <w:sz w:val="24"/>
        <w:szCs w:val="24"/>
      </w:rPr>
      <w:t xml:space="preserve"> (Unaudited)</w:t>
    </w:r>
  </w:p>
  <w:p w14:paraId="275B7ADB" w14:textId="77777777" w:rsidR="00D0738B" w:rsidRPr="00D0738B" w:rsidRDefault="00D0738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CDD7F84"/>
    <w:multiLevelType w:val="hybridMultilevel"/>
    <w:tmpl w:val="480C6450"/>
    <w:lvl w:ilvl="0" w:tplc="82E86A5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FE4076D"/>
    <w:multiLevelType w:val="singleLevel"/>
    <w:tmpl w:val="43BA972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num w:numId="1" w16cid:durableId="548566680">
    <w:abstractNumId w:val="6"/>
  </w:num>
  <w:num w:numId="2" w16cid:durableId="186062827">
    <w:abstractNumId w:val="5"/>
  </w:num>
  <w:num w:numId="3" w16cid:durableId="229389844">
    <w:abstractNumId w:val="9"/>
  </w:num>
  <w:num w:numId="4" w16cid:durableId="669525701">
    <w:abstractNumId w:val="7"/>
  </w:num>
  <w:num w:numId="5" w16cid:durableId="831142724">
    <w:abstractNumId w:val="8"/>
  </w:num>
  <w:num w:numId="6" w16cid:durableId="61759247">
    <w:abstractNumId w:val="3"/>
  </w:num>
  <w:num w:numId="7" w16cid:durableId="445277316">
    <w:abstractNumId w:val="2"/>
  </w:num>
  <w:num w:numId="8" w16cid:durableId="1039552599">
    <w:abstractNumId w:val="0"/>
  </w:num>
  <w:num w:numId="9" w16cid:durableId="1805851128">
    <w:abstractNumId w:val="1"/>
  </w:num>
  <w:num w:numId="10" w16cid:durableId="569848359">
    <w:abstractNumId w:val="4"/>
  </w:num>
  <w:num w:numId="11" w16cid:durableId="600572061">
    <w:abstractNumId w:val="16"/>
  </w:num>
  <w:num w:numId="12" w16cid:durableId="1533610103">
    <w:abstractNumId w:val="13"/>
  </w:num>
  <w:num w:numId="13" w16cid:durableId="1369792465">
    <w:abstractNumId w:val="19"/>
  </w:num>
  <w:num w:numId="14" w16cid:durableId="1287859260">
    <w:abstractNumId w:val="15"/>
  </w:num>
  <w:num w:numId="15" w16cid:durableId="648243020">
    <w:abstractNumId w:val="17"/>
  </w:num>
  <w:num w:numId="16" w16cid:durableId="129591012">
    <w:abstractNumId w:val="20"/>
  </w:num>
  <w:num w:numId="17" w16cid:durableId="1154763898">
    <w:abstractNumId w:val="11"/>
  </w:num>
  <w:num w:numId="18" w16cid:durableId="410468487">
    <w:abstractNumId w:val="10"/>
  </w:num>
  <w:num w:numId="19" w16cid:durableId="56439354">
    <w:abstractNumId w:val="18"/>
  </w:num>
  <w:num w:numId="20" w16cid:durableId="457332412">
    <w:abstractNumId w:val="10"/>
  </w:num>
  <w:num w:numId="21" w16cid:durableId="148912636">
    <w:abstractNumId w:val="14"/>
  </w:num>
  <w:num w:numId="22" w16cid:durableId="86841791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0307"/>
    <w:rsid w:val="0000032F"/>
    <w:rsid w:val="000010F0"/>
    <w:rsid w:val="00001445"/>
    <w:rsid w:val="00001591"/>
    <w:rsid w:val="0000164C"/>
    <w:rsid w:val="000016EE"/>
    <w:rsid w:val="00001791"/>
    <w:rsid w:val="00001BEB"/>
    <w:rsid w:val="00001C3C"/>
    <w:rsid w:val="00001CD7"/>
    <w:rsid w:val="00001F2C"/>
    <w:rsid w:val="000021F5"/>
    <w:rsid w:val="0000263B"/>
    <w:rsid w:val="00003080"/>
    <w:rsid w:val="000030B9"/>
    <w:rsid w:val="000033EE"/>
    <w:rsid w:val="000040B8"/>
    <w:rsid w:val="00004214"/>
    <w:rsid w:val="0000426A"/>
    <w:rsid w:val="00004642"/>
    <w:rsid w:val="0000468E"/>
    <w:rsid w:val="00004793"/>
    <w:rsid w:val="00004F97"/>
    <w:rsid w:val="000051DE"/>
    <w:rsid w:val="0000529A"/>
    <w:rsid w:val="0000540C"/>
    <w:rsid w:val="000056D8"/>
    <w:rsid w:val="00005875"/>
    <w:rsid w:val="000059F1"/>
    <w:rsid w:val="00005A95"/>
    <w:rsid w:val="00005D5C"/>
    <w:rsid w:val="00005D7C"/>
    <w:rsid w:val="00005E16"/>
    <w:rsid w:val="00006070"/>
    <w:rsid w:val="00006603"/>
    <w:rsid w:val="000067D2"/>
    <w:rsid w:val="000069AC"/>
    <w:rsid w:val="00006E61"/>
    <w:rsid w:val="00006F33"/>
    <w:rsid w:val="000070ED"/>
    <w:rsid w:val="0000713C"/>
    <w:rsid w:val="0000736E"/>
    <w:rsid w:val="00007616"/>
    <w:rsid w:val="0000771A"/>
    <w:rsid w:val="00007A58"/>
    <w:rsid w:val="00007B1A"/>
    <w:rsid w:val="00007C83"/>
    <w:rsid w:val="00007C9D"/>
    <w:rsid w:val="00007F73"/>
    <w:rsid w:val="00010325"/>
    <w:rsid w:val="00010453"/>
    <w:rsid w:val="000104B1"/>
    <w:rsid w:val="0001063A"/>
    <w:rsid w:val="000107BB"/>
    <w:rsid w:val="00010D79"/>
    <w:rsid w:val="00010F43"/>
    <w:rsid w:val="000113A2"/>
    <w:rsid w:val="000117FB"/>
    <w:rsid w:val="00011805"/>
    <w:rsid w:val="00011FD7"/>
    <w:rsid w:val="000121C6"/>
    <w:rsid w:val="000125E3"/>
    <w:rsid w:val="00012CFD"/>
    <w:rsid w:val="00012FB7"/>
    <w:rsid w:val="00013339"/>
    <w:rsid w:val="000133DD"/>
    <w:rsid w:val="00013619"/>
    <w:rsid w:val="00013B29"/>
    <w:rsid w:val="00013F50"/>
    <w:rsid w:val="00014233"/>
    <w:rsid w:val="00014632"/>
    <w:rsid w:val="0001483F"/>
    <w:rsid w:val="000149E7"/>
    <w:rsid w:val="00014EF5"/>
    <w:rsid w:val="00015253"/>
    <w:rsid w:val="000156C0"/>
    <w:rsid w:val="000158C2"/>
    <w:rsid w:val="00015E2C"/>
    <w:rsid w:val="00016117"/>
    <w:rsid w:val="0001628E"/>
    <w:rsid w:val="00016327"/>
    <w:rsid w:val="0001658F"/>
    <w:rsid w:val="000166D0"/>
    <w:rsid w:val="000167E0"/>
    <w:rsid w:val="000169CD"/>
    <w:rsid w:val="00016D43"/>
    <w:rsid w:val="000170F4"/>
    <w:rsid w:val="000177EB"/>
    <w:rsid w:val="00017D9C"/>
    <w:rsid w:val="00017EE6"/>
    <w:rsid w:val="00017FA0"/>
    <w:rsid w:val="000204A2"/>
    <w:rsid w:val="0002050B"/>
    <w:rsid w:val="00020571"/>
    <w:rsid w:val="00020642"/>
    <w:rsid w:val="0002105F"/>
    <w:rsid w:val="0002127B"/>
    <w:rsid w:val="000219EB"/>
    <w:rsid w:val="00021D9E"/>
    <w:rsid w:val="00021F18"/>
    <w:rsid w:val="00022845"/>
    <w:rsid w:val="00022AA5"/>
    <w:rsid w:val="00022DF9"/>
    <w:rsid w:val="00023034"/>
    <w:rsid w:val="00023196"/>
    <w:rsid w:val="00023301"/>
    <w:rsid w:val="000233B6"/>
    <w:rsid w:val="000235F8"/>
    <w:rsid w:val="0002373B"/>
    <w:rsid w:val="000238BA"/>
    <w:rsid w:val="0002393C"/>
    <w:rsid w:val="00023BF0"/>
    <w:rsid w:val="00024469"/>
    <w:rsid w:val="00024654"/>
    <w:rsid w:val="00024FF5"/>
    <w:rsid w:val="0002554A"/>
    <w:rsid w:val="000256DD"/>
    <w:rsid w:val="000259A2"/>
    <w:rsid w:val="000259F6"/>
    <w:rsid w:val="00025A11"/>
    <w:rsid w:val="00025E96"/>
    <w:rsid w:val="00025F43"/>
    <w:rsid w:val="00026010"/>
    <w:rsid w:val="0002626E"/>
    <w:rsid w:val="00026423"/>
    <w:rsid w:val="0002668B"/>
    <w:rsid w:val="000266AD"/>
    <w:rsid w:val="00026BC0"/>
    <w:rsid w:val="00026C21"/>
    <w:rsid w:val="00026DA4"/>
    <w:rsid w:val="00027477"/>
    <w:rsid w:val="00027845"/>
    <w:rsid w:val="00027904"/>
    <w:rsid w:val="00027A9D"/>
    <w:rsid w:val="00027AF6"/>
    <w:rsid w:val="000302D5"/>
    <w:rsid w:val="0003045B"/>
    <w:rsid w:val="00030E4C"/>
    <w:rsid w:val="00030F66"/>
    <w:rsid w:val="00030FE4"/>
    <w:rsid w:val="000315C0"/>
    <w:rsid w:val="0003169B"/>
    <w:rsid w:val="0003176C"/>
    <w:rsid w:val="00031D53"/>
    <w:rsid w:val="000322C7"/>
    <w:rsid w:val="000322E0"/>
    <w:rsid w:val="00032409"/>
    <w:rsid w:val="000325ED"/>
    <w:rsid w:val="00032ED1"/>
    <w:rsid w:val="00032EE4"/>
    <w:rsid w:val="0003327C"/>
    <w:rsid w:val="00033860"/>
    <w:rsid w:val="00033FB1"/>
    <w:rsid w:val="0003485C"/>
    <w:rsid w:val="0003488B"/>
    <w:rsid w:val="00034D50"/>
    <w:rsid w:val="00034DDD"/>
    <w:rsid w:val="00034EEC"/>
    <w:rsid w:val="000356A4"/>
    <w:rsid w:val="00035F66"/>
    <w:rsid w:val="00035FA4"/>
    <w:rsid w:val="0003628F"/>
    <w:rsid w:val="00036528"/>
    <w:rsid w:val="000368D4"/>
    <w:rsid w:val="00036942"/>
    <w:rsid w:val="00036B79"/>
    <w:rsid w:val="00037296"/>
    <w:rsid w:val="00037323"/>
    <w:rsid w:val="0003762B"/>
    <w:rsid w:val="00037F9F"/>
    <w:rsid w:val="000403B4"/>
    <w:rsid w:val="000409E9"/>
    <w:rsid w:val="00040AE3"/>
    <w:rsid w:val="00040C64"/>
    <w:rsid w:val="00041542"/>
    <w:rsid w:val="000419C7"/>
    <w:rsid w:val="00041BB1"/>
    <w:rsid w:val="00041C00"/>
    <w:rsid w:val="00042168"/>
    <w:rsid w:val="0004227C"/>
    <w:rsid w:val="000423DA"/>
    <w:rsid w:val="000428AD"/>
    <w:rsid w:val="000429D8"/>
    <w:rsid w:val="00042C09"/>
    <w:rsid w:val="00042C42"/>
    <w:rsid w:val="00042C6C"/>
    <w:rsid w:val="00042CF0"/>
    <w:rsid w:val="000430B4"/>
    <w:rsid w:val="00043289"/>
    <w:rsid w:val="000432F7"/>
    <w:rsid w:val="0004333A"/>
    <w:rsid w:val="0004339F"/>
    <w:rsid w:val="00043536"/>
    <w:rsid w:val="0004360F"/>
    <w:rsid w:val="00043651"/>
    <w:rsid w:val="00043A36"/>
    <w:rsid w:val="00043B39"/>
    <w:rsid w:val="00043D61"/>
    <w:rsid w:val="00043D9B"/>
    <w:rsid w:val="00044137"/>
    <w:rsid w:val="00044312"/>
    <w:rsid w:val="000446F0"/>
    <w:rsid w:val="000447C4"/>
    <w:rsid w:val="00044855"/>
    <w:rsid w:val="000448FA"/>
    <w:rsid w:val="00044DE0"/>
    <w:rsid w:val="00044E48"/>
    <w:rsid w:val="00045008"/>
    <w:rsid w:val="00045130"/>
    <w:rsid w:val="0004560D"/>
    <w:rsid w:val="0004565F"/>
    <w:rsid w:val="000458FF"/>
    <w:rsid w:val="000459AC"/>
    <w:rsid w:val="00045DBD"/>
    <w:rsid w:val="000461B8"/>
    <w:rsid w:val="00046394"/>
    <w:rsid w:val="00046397"/>
    <w:rsid w:val="000467EE"/>
    <w:rsid w:val="00046A33"/>
    <w:rsid w:val="00046AB2"/>
    <w:rsid w:val="00046BC7"/>
    <w:rsid w:val="000471D3"/>
    <w:rsid w:val="0004725E"/>
    <w:rsid w:val="000472D2"/>
    <w:rsid w:val="000474A1"/>
    <w:rsid w:val="0004799F"/>
    <w:rsid w:val="00047FF6"/>
    <w:rsid w:val="00050964"/>
    <w:rsid w:val="00050BDC"/>
    <w:rsid w:val="0005122E"/>
    <w:rsid w:val="00051367"/>
    <w:rsid w:val="000516B9"/>
    <w:rsid w:val="000516E6"/>
    <w:rsid w:val="00051B06"/>
    <w:rsid w:val="00051C4D"/>
    <w:rsid w:val="00052004"/>
    <w:rsid w:val="00052139"/>
    <w:rsid w:val="000522D5"/>
    <w:rsid w:val="000524AC"/>
    <w:rsid w:val="000526F0"/>
    <w:rsid w:val="00052856"/>
    <w:rsid w:val="00052B48"/>
    <w:rsid w:val="00053392"/>
    <w:rsid w:val="000534CA"/>
    <w:rsid w:val="000539F0"/>
    <w:rsid w:val="00053A5C"/>
    <w:rsid w:val="00053E5F"/>
    <w:rsid w:val="000546B7"/>
    <w:rsid w:val="00054982"/>
    <w:rsid w:val="00054A12"/>
    <w:rsid w:val="00054BA9"/>
    <w:rsid w:val="00054F2C"/>
    <w:rsid w:val="00054F73"/>
    <w:rsid w:val="000556F2"/>
    <w:rsid w:val="0005570A"/>
    <w:rsid w:val="00055897"/>
    <w:rsid w:val="00055BA0"/>
    <w:rsid w:val="00055E21"/>
    <w:rsid w:val="000561C9"/>
    <w:rsid w:val="00056324"/>
    <w:rsid w:val="0005735D"/>
    <w:rsid w:val="000577AE"/>
    <w:rsid w:val="0005784D"/>
    <w:rsid w:val="00057AED"/>
    <w:rsid w:val="00057C12"/>
    <w:rsid w:val="000604BE"/>
    <w:rsid w:val="000612A9"/>
    <w:rsid w:val="000613B7"/>
    <w:rsid w:val="000618D5"/>
    <w:rsid w:val="00061C02"/>
    <w:rsid w:val="00062222"/>
    <w:rsid w:val="0006239B"/>
    <w:rsid w:val="0006246D"/>
    <w:rsid w:val="0006269B"/>
    <w:rsid w:val="00062D11"/>
    <w:rsid w:val="00062D21"/>
    <w:rsid w:val="0006303B"/>
    <w:rsid w:val="0006313F"/>
    <w:rsid w:val="00063538"/>
    <w:rsid w:val="000635F6"/>
    <w:rsid w:val="00063691"/>
    <w:rsid w:val="000638DC"/>
    <w:rsid w:val="0006410B"/>
    <w:rsid w:val="0006430A"/>
    <w:rsid w:val="00064511"/>
    <w:rsid w:val="0006452C"/>
    <w:rsid w:val="000648C0"/>
    <w:rsid w:val="000649A8"/>
    <w:rsid w:val="00064FBB"/>
    <w:rsid w:val="000654A1"/>
    <w:rsid w:val="00065570"/>
    <w:rsid w:val="000657AC"/>
    <w:rsid w:val="000659D9"/>
    <w:rsid w:val="00065C19"/>
    <w:rsid w:val="000667F0"/>
    <w:rsid w:val="00066992"/>
    <w:rsid w:val="00066A01"/>
    <w:rsid w:val="00066A35"/>
    <w:rsid w:val="00066BC8"/>
    <w:rsid w:val="000675C3"/>
    <w:rsid w:val="00067A88"/>
    <w:rsid w:val="00067B9C"/>
    <w:rsid w:val="00067EAE"/>
    <w:rsid w:val="0007006D"/>
    <w:rsid w:val="0007029F"/>
    <w:rsid w:val="000705E6"/>
    <w:rsid w:val="00070BDD"/>
    <w:rsid w:val="00070E1A"/>
    <w:rsid w:val="00070F38"/>
    <w:rsid w:val="0007185C"/>
    <w:rsid w:val="00071930"/>
    <w:rsid w:val="00071ADE"/>
    <w:rsid w:val="00071CC4"/>
    <w:rsid w:val="00071F32"/>
    <w:rsid w:val="00071F5C"/>
    <w:rsid w:val="000722FC"/>
    <w:rsid w:val="000723C9"/>
    <w:rsid w:val="000728D0"/>
    <w:rsid w:val="000729D9"/>
    <w:rsid w:val="00072A07"/>
    <w:rsid w:val="00072EB8"/>
    <w:rsid w:val="00072F9B"/>
    <w:rsid w:val="00073BFB"/>
    <w:rsid w:val="00073EC1"/>
    <w:rsid w:val="00074698"/>
    <w:rsid w:val="00074830"/>
    <w:rsid w:val="000750A3"/>
    <w:rsid w:val="000752DE"/>
    <w:rsid w:val="0007559E"/>
    <w:rsid w:val="00075F89"/>
    <w:rsid w:val="0007639B"/>
    <w:rsid w:val="000764D0"/>
    <w:rsid w:val="00076C07"/>
    <w:rsid w:val="00076FAA"/>
    <w:rsid w:val="0007734D"/>
    <w:rsid w:val="00077494"/>
    <w:rsid w:val="00077645"/>
    <w:rsid w:val="00077840"/>
    <w:rsid w:val="0008037B"/>
    <w:rsid w:val="0008044F"/>
    <w:rsid w:val="000804E3"/>
    <w:rsid w:val="000808F7"/>
    <w:rsid w:val="0008090A"/>
    <w:rsid w:val="00080A28"/>
    <w:rsid w:val="00080EDC"/>
    <w:rsid w:val="000813BD"/>
    <w:rsid w:val="00081411"/>
    <w:rsid w:val="000814CC"/>
    <w:rsid w:val="00081A61"/>
    <w:rsid w:val="0008234D"/>
    <w:rsid w:val="000823ED"/>
    <w:rsid w:val="00082710"/>
    <w:rsid w:val="00082C2A"/>
    <w:rsid w:val="00082C78"/>
    <w:rsid w:val="00083528"/>
    <w:rsid w:val="000835E5"/>
    <w:rsid w:val="00083AAE"/>
    <w:rsid w:val="00083B0C"/>
    <w:rsid w:val="000841DE"/>
    <w:rsid w:val="000847B1"/>
    <w:rsid w:val="0008498A"/>
    <w:rsid w:val="000851C7"/>
    <w:rsid w:val="00085351"/>
    <w:rsid w:val="000856D5"/>
    <w:rsid w:val="000856DD"/>
    <w:rsid w:val="000858AE"/>
    <w:rsid w:val="00085933"/>
    <w:rsid w:val="00085A0F"/>
    <w:rsid w:val="00085EDE"/>
    <w:rsid w:val="000862A0"/>
    <w:rsid w:val="0008659D"/>
    <w:rsid w:val="000867A0"/>
    <w:rsid w:val="00086E30"/>
    <w:rsid w:val="00086E49"/>
    <w:rsid w:val="00087097"/>
    <w:rsid w:val="000873A1"/>
    <w:rsid w:val="000874D8"/>
    <w:rsid w:val="00087746"/>
    <w:rsid w:val="000877A8"/>
    <w:rsid w:val="000877ED"/>
    <w:rsid w:val="00090090"/>
    <w:rsid w:val="0009012F"/>
    <w:rsid w:val="000903E1"/>
    <w:rsid w:val="00090862"/>
    <w:rsid w:val="00090A04"/>
    <w:rsid w:val="00090B2A"/>
    <w:rsid w:val="00090D31"/>
    <w:rsid w:val="00091006"/>
    <w:rsid w:val="000910CD"/>
    <w:rsid w:val="000914A2"/>
    <w:rsid w:val="00091509"/>
    <w:rsid w:val="00091613"/>
    <w:rsid w:val="000916FB"/>
    <w:rsid w:val="00091827"/>
    <w:rsid w:val="00091AB4"/>
    <w:rsid w:val="00091C2B"/>
    <w:rsid w:val="00091E88"/>
    <w:rsid w:val="00092217"/>
    <w:rsid w:val="00092221"/>
    <w:rsid w:val="000924A6"/>
    <w:rsid w:val="00092538"/>
    <w:rsid w:val="0009265E"/>
    <w:rsid w:val="000927BD"/>
    <w:rsid w:val="00092890"/>
    <w:rsid w:val="0009316E"/>
    <w:rsid w:val="00093261"/>
    <w:rsid w:val="0009375F"/>
    <w:rsid w:val="00093E36"/>
    <w:rsid w:val="00093FB6"/>
    <w:rsid w:val="0009408E"/>
    <w:rsid w:val="0009423D"/>
    <w:rsid w:val="00094913"/>
    <w:rsid w:val="00094B52"/>
    <w:rsid w:val="00094B97"/>
    <w:rsid w:val="00094E8D"/>
    <w:rsid w:val="000950E5"/>
    <w:rsid w:val="00095137"/>
    <w:rsid w:val="00095676"/>
    <w:rsid w:val="000956DF"/>
    <w:rsid w:val="0009592F"/>
    <w:rsid w:val="00095949"/>
    <w:rsid w:val="0009597C"/>
    <w:rsid w:val="00095F3B"/>
    <w:rsid w:val="00095F8B"/>
    <w:rsid w:val="000960A1"/>
    <w:rsid w:val="000967E3"/>
    <w:rsid w:val="000967FA"/>
    <w:rsid w:val="000970FB"/>
    <w:rsid w:val="00097162"/>
    <w:rsid w:val="00097266"/>
    <w:rsid w:val="0009797D"/>
    <w:rsid w:val="00097CB3"/>
    <w:rsid w:val="00097F0B"/>
    <w:rsid w:val="00097F34"/>
    <w:rsid w:val="000A000D"/>
    <w:rsid w:val="000A0072"/>
    <w:rsid w:val="000A04CB"/>
    <w:rsid w:val="000A07D6"/>
    <w:rsid w:val="000A08B0"/>
    <w:rsid w:val="000A0903"/>
    <w:rsid w:val="000A0B63"/>
    <w:rsid w:val="000A0CC4"/>
    <w:rsid w:val="000A144C"/>
    <w:rsid w:val="000A1D40"/>
    <w:rsid w:val="000A1D66"/>
    <w:rsid w:val="000A1F2E"/>
    <w:rsid w:val="000A2298"/>
    <w:rsid w:val="000A25F4"/>
    <w:rsid w:val="000A2940"/>
    <w:rsid w:val="000A2C36"/>
    <w:rsid w:val="000A3400"/>
    <w:rsid w:val="000A34DB"/>
    <w:rsid w:val="000A36D6"/>
    <w:rsid w:val="000A3786"/>
    <w:rsid w:val="000A39C2"/>
    <w:rsid w:val="000A3A26"/>
    <w:rsid w:val="000A3A5A"/>
    <w:rsid w:val="000A3C3F"/>
    <w:rsid w:val="000A3C7A"/>
    <w:rsid w:val="000A3D07"/>
    <w:rsid w:val="000A4097"/>
    <w:rsid w:val="000A433A"/>
    <w:rsid w:val="000A4455"/>
    <w:rsid w:val="000A4DA0"/>
    <w:rsid w:val="000A4E48"/>
    <w:rsid w:val="000A4F66"/>
    <w:rsid w:val="000A5954"/>
    <w:rsid w:val="000A59E9"/>
    <w:rsid w:val="000A5B09"/>
    <w:rsid w:val="000A5DB2"/>
    <w:rsid w:val="000A62C4"/>
    <w:rsid w:val="000A6677"/>
    <w:rsid w:val="000A679D"/>
    <w:rsid w:val="000A6C22"/>
    <w:rsid w:val="000A6CC3"/>
    <w:rsid w:val="000A6EF1"/>
    <w:rsid w:val="000A7482"/>
    <w:rsid w:val="000A7615"/>
    <w:rsid w:val="000A782E"/>
    <w:rsid w:val="000A796B"/>
    <w:rsid w:val="000A7ACF"/>
    <w:rsid w:val="000A7BDD"/>
    <w:rsid w:val="000A7CC4"/>
    <w:rsid w:val="000A7DED"/>
    <w:rsid w:val="000A7E06"/>
    <w:rsid w:val="000B073A"/>
    <w:rsid w:val="000B07C2"/>
    <w:rsid w:val="000B09D4"/>
    <w:rsid w:val="000B0A21"/>
    <w:rsid w:val="000B0C40"/>
    <w:rsid w:val="000B0FB3"/>
    <w:rsid w:val="000B16AD"/>
    <w:rsid w:val="000B19C0"/>
    <w:rsid w:val="000B1A36"/>
    <w:rsid w:val="000B23C2"/>
    <w:rsid w:val="000B24C9"/>
    <w:rsid w:val="000B26B5"/>
    <w:rsid w:val="000B27C1"/>
    <w:rsid w:val="000B27E2"/>
    <w:rsid w:val="000B2C04"/>
    <w:rsid w:val="000B337F"/>
    <w:rsid w:val="000B36A1"/>
    <w:rsid w:val="000B3817"/>
    <w:rsid w:val="000B3C41"/>
    <w:rsid w:val="000B4204"/>
    <w:rsid w:val="000B462D"/>
    <w:rsid w:val="000B4BDC"/>
    <w:rsid w:val="000B4D37"/>
    <w:rsid w:val="000B4DE3"/>
    <w:rsid w:val="000B5035"/>
    <w:rsid w:val="000B55D3"/>
    <w:rsid w:val="000B5662"/>
    <w:rsid w:val="000B598B"/>
    <w:rsid w:val="000B5ADD"/>
    <w:rsid w:val="000B5E66"/>
    <w:rsid w:val="000B6486"/>
    <w:rsid w:val="000B6534"/>
    <w:rsid w:val="000B691F"/>
    <w:rsid w:val="000B6A16"/>
    <w:rsid w:val="000B6BFA"/>
    <w:rsid w:val="000B6D58"/>
    <w:rsid w:val="000B6D9F"/>
    <w:rsid w:val="000B6E60"/>
    <w:rsid w:val="000B70C8"/>
    <w:rsid w:val="000B75C9"/>
    <w:rsid w:val="000B7715"/>
    <w:rsid w:val="000B7724"/>
    <w:rsid w:val="000B77FE"/>
    <w:rsid w:val="000B7A90"/>
    <w:rsid w:val="000B7E99"/>
    <w:rsid w:val="000C0066"/>
    <w:rsid w:val="000C0A66"/>
    <w:rsid w:val="000C0C6F"/>
    <w:rsid w:val="000C0C81"/>
    <w:rsid w:val="000C0E22"/>
    <w:rsid w:val="000C1056"/>
    <w:rsid w:val="000C107C"/>
    <w:rsid w:val="000C11BD"/>
    <w:rsid w:val="000C131B"/>
    <w:rsid w:val="000C1414"/>
    <w:rsid w:val="000C157E"/>
    <w:rsid w:val="000C19ED"/>
    <w:rsid w:val="000C1A4A"/>
    <w:rsid w:val="000C27E7"/>
    <w:rsid w:val="000C33FE"/>
    <w:rsid w:val="000C34E9"/>
    <w:rsid w:val="000C35AE"/>
    <w:rsid w:val="000C36A9"/>
    <w:rsid w:val="000C373C"/>
    <w:rsid w:val="000C392E"/>
    <w:rsid w:val="000C3DAB"/>
    <w:rsid w:val="000C4293"/>
    <w:rsid w:val="000C45DD"/>
    <w:rsid w:val="000C48AF"/>
    <w:rsid w:val="000C48F1"/>
    <w:rsid w:val="000C4ED1"/>
    <w:rsid w:val="000C53E9"/>
    <w:rsid w:val="000C555C"/>
    <w:rsid w:val="000C57E4"/>
    <w:rsid w:val="000C5D62"/>
    <w:rsid w:val="000C5DB8"/>
    <w:rsid w:val="000C63D8"/>
    <w:rsid w:val="000C68E4"/>
    <w:rsid w:val="000C7032"/>
    <w:rsid w:val="000C703D"/>
    <w:rsid w:val="000C74C5"/>
    <w:rsid w:val="000C7972"/>
    <w:rsid w:val="000C79CD"/>
    <w:rsid w:val="000D02A4"/>
    <w:rsid w:val="000D054F"/>
    <w:rsid w:val="000D0638"/>
    <w:rsid w:val="000D07FE"/>
    <w:rsid w:val="000D0AD7"/>
    <w:rsid w:val="000D0B4F"/>
    <w:rsid w:val="000D0FE9"/>
    <w:rsid w:val="000D114D"/>
    <w:rsid w:val="000D1224"/>
    <w:rsid w:val="000D1280"/>
    <w:rsid w:val="000D1A25"/>
    <w:rsid w:val="000D1DBF"/>
    <w:rsid w:val="000D1DF6"/>
    <w:rsid w:val="000D1EC1"/>
    <w:rsid w:val="000D2470"/>
    <w:rsid w:val="000D2AA2"/>
    <w:rsid w:val="000D2D50"/>
    <w:rsid w:val="000D2E87"/>
    <w:rsid w:val="000D2EEB"/>
    <w:rsid w:val="000D35E5"/>
    <w:rsid w:val="000D3646"/>
    <w:rsid w:val="000D3784"/>
    <w:rsid w:val="000D39F0"/>
    <w:rsid w:val="000D3A3B"/>
    <w:rsid w:val="000D3C0A"/>
    <w:rsid w:val="000D3D62"/>
    <w:rsid w:val="000D40A2"/>
    <w:rsid w:val="000D40CA"/>
    <w:rsid w:val="000D4117"/>
    <w:rsid w:val="000D4278"/>
    <w:rsid w:val="000D4317"/>
    <w:rsid w:val="000D4629"/>
    <w:rsid w:val="000D47F0"/>
    <w:rsid w:val="000D49FF"/>
    <w:rsid w:val="000D4B29"/>
    <w:rsid w:val="000D4CFE"/>
    <w:rsid w:val="000D51EF"/>
    <w:rsid w:val="000D542C"/>
    <w:rsid w:val="000D5553"/>
    <w:rsid w:val="000D5690"/>
    <w:rsid w:val="000D5930"/>
    <w:rsid w:val="000D60FB"/>
    <w:rsid w:val="000D617C"/>
    <w:rsid w:val="000D6364"/>
    <w:rsid w:val="000D649E"/>
    <w:rsid w:val="000D6D79"/>
    <w:rsid w:val="000D73BC"/>
    <w:rsid w:val="000D7514"/>
    <w:rsid w:val="000D7920"/>
    <w:rsid w:val="000D7DA9"/>
    <w:rsid w:val="000D7FC9"/>
    <w:rsid w:val="000E0027"/>
    <w:rsid w:val="000E054E"/>
    <w:rsid w:val="000E0B80"/>
    <w:rsid w:val="000E0C7B"/>
    <w:rsid w:val="000E2B86"/>
    <w:rsid w:val="000E2BB4"/>
    <w:rsid w:val="000E2EFD"/>
    <w:rsid w:val="000E3604"/>
    <w:rsid w:val="000E3820"/>
    <w:rsid w:val="000E3BDD"/>
    <w:rsid w:val="000E3CF5"/>
    <w:rsid w:val="000E462F"/>
    <w:rsid w:val="000E4FFB"/>
    <w:rsid w:val="000E52AA"/>
    <w:rsid w:val="000E5471"/>
    <w:rsid w:val="000E56DB"/>
    <w:rsid w:val="000E5850"/>
    <w:rsid w:val="000E5EA7"/>
    <w:rsid w:val="000E6008"/>
    <w:rsid w:val="000E6176"/>
    <w:rsid w:val="000E65EB"/>
    <w:rsid w:val="000E6728"/>
    <w:rsid w:val="000E6A9D"/>
    <w:rsid w:val="000E6BC7"/>
    <w:rsid w:val="000E6E11"/>
    <w:rsid w:val="000E763D"/>
    <w:rsid w:val="000F0214"/>
    <w:rsid w:val="000F065F"/>
    <w:rsid w:val="000F0A1F"/>
    <w:rsid w:val="000F0A3C"/>
    <w:rsid w:val="000F0AE5"/>
    <w:rsid w:val="000F0C63"/>
    <w:rsid w:val="000F0CA2"/>
    <w:rsid w:val="000F1185"/>
    <w:rsid w:val="000F1875"/>
    <w:rsid w:val="000F1C90"/>
    <w:rsid w:val="000F1E29"/>
    <w:rsid w:val="000F2436"/>
    <w:rsid w:val="000F2A5B"/>
    <w:rsid w:val="000F2FFF"/>
    <w:rsid w:val="000F33D3"/>
    <w:rsid w:val="000F348A"/>
    <w:rsid w:val="000F3701"/>
    <w:rsid w:val="000F3BA2"/>
    <w:rsid w:val="000F3BDC"/>
    <w:rsid w:val="000F43D7"/>
    <w:rsid w:val="000F4ADA"/>
    <w:rsid w:val="000F4B3A"/>
    <w:rsid w:val="000F4D63"/>
    <w:rsid w:val="000F5020"/>
    <w:rsid w:val="000F5254"/>
    <w:rsid w:val="000F53AE"/>
    <w:rsid w:val="000F55CF"/>
    <w:rsid w:val="000F55F0"/>
    <w:rsid w:val="000F5792"/>
    <w:rsid w:val="000F5B53"/>
    <w:rsid w:val="000F5DFA"/>
    <w:rsid w:val="000F645E"/>
    <w:rsid w:val="000F6559"/>
    <w:rsid w:val="000F655F"/>
    <w:rsid w:val="000F65F0"/>
    <w:rsid w:val="000F66B8"/>
    <w:rsid w:val="000F68E0"/>
    <w:rsid w:val="000F6B43"/>
    <w:rsid w:val="000F6B6B"/>
    <w:rsid w:val="000F743B"/>
    <w:rsid w:val="000F7549"/>
    <w:rsid w:val="000F7D37"/>
    <w:rsid w:val="00100586"/>
    <w:rsid w:val="001007D3"/>
    <w:rsid w:val="00100BE9"/>
    <w:rsid w:val="00100DE7"/>
    <w:rsid w:val="00100F88"/>
    <w:rsid w:val="001011CE"/>
    <w:rsid w:val="001016BF"/>
    <w:rsid w:val="001017E2"/>
    <w:rsid w:val="00101A5B"/>
    <w:rsid w:val="00101BFF"/>
    <w:rsid w:val="00101D01"/>
    <w:rsid w:val="00101E02"/>
    <w:rsid w:val="001026F7"/>
    <w:rsid w:val="001027FC"/>
    <w:rsid w:val="00102A3B"/>
    <w:rsid w:val="00102AE3"/>
    <w:rsid w:val="00102AF6"/>
    <w:rsid w:val="00102E0B"/>
    <w:rsid w:val="00102E48"/>
    <w:rsid w:val="001032AD"/>
    <w:rsid w:val="00103EAA"/>
    <w:rsid w:val="00104148"/>
    <w:rsid w:val="001043F0"/>
    <w:rsid w:val="001046B7"/>
    <w:rsid w:val="0010496E"/>
    <w:rsid w:val="00104A4A"/>
    <w:rsid w:val="00104BBE"/>
    <w:rsid w:val="00105175"/>
    <w:rsid w:val="001056F6"/>
    <w:rsid w:val="001059AB"/>
    <w:rsid w:val="00105D36"/>
    <w:rsid w:val="001060BD"/>
    <w:rsid w:val="00106197"/>
    <w:rsid w:val="00106393"/>
    <w:rsid w:val="001065D2"/>
    <w:rsid w:val="00106A37"/>
    <w:rsid w:val="00106F51"/>
    <w:rsid w:val="00107002"/>
    <w:rsid w:val="00107032"/>
    <w:rsid w:val="00107067"/>
    <w:rsid w:val="001077E9"/>
    <w:rsid w:val="00107C80"/>
    <w:rsid w:val="00107CDA"/>
    <w:rsid w:val="00107D67"/>
    <w:rsid w:val="00107E9F"/>
    <w:rsid w:val="00110017"/>
    <w:rsid w:val="00110156"/>
    <w:rsid w:val="0011054F"/>
    <w:rsid w:val="001106A2"/>
    <w:rsid w:val="00110789"/>
    <w:rsid w:val="0011082E"/>
    <w:rsid w:val="0011082F"/>
    <w:rsid w:val="00110D45"/>
    <w:rsid w:val="00110D80"/>
    <w:rsid w:val="0011161C"/>
    <w:rsid w:val="00111941"/>
    <w:rsid w:val="00112038"/>
    <w:rsid w:val="001121EE"/>
    <w:rsid w:val="00112334"/>
    <w:rsid w:val="001126F6"/>
    <w:rsid w:val="0011271E"/>
    <w:rsid w:val="00112B30"/>
    <w:rsid w:val="0011319A"/>
    <w:rsid w:val="001131B7"/>
    <w:rsid w:val="0011339C"/>
    <w:rsid w:val="001137EC"/>
    <w:rsid w:val="00113A91"/>
    <w:rsid w:val="00113F92"/>
    <w:rsid w:val="00114351"/>
    <w:rsid w:val="001143E0"/>
    <w:rsid w:val="0011455A"/>
    <w:rsid w:val="00114747"/>
    <w:rsid w:val="001148BF"/>
    <w:rsid w:val="00114E93"/>
    <w:rsid w:val="00114F95"/>
    <w:rsid w:val="00115436"/>
    <w:rsid w:val="001157DE"/>
    <w:rsid w:val="00115834"/>
    <w:rsid w:val="00115F00"/>
    <w:rsid w:val="00115F68"/>
    <w:rsid w:val="0011617B"/>
    <w:rsid w:val="00116B01"/>
    <w:rsid w:val="00116E24"/>
    <w:rsid w:val="00117172"/>
    <w:rsid w:val="00117229"/>
    <w:rsid w:val="00117359"/>
    <w:rsid w:val="00117558"/>
    <w:rsid w:val="001176F0"/>
    <w:rsid w:val="0011771C"/>
    <w:rsid w:val="001179C6"/>
    <w:rsid w:val="00117D69"/>
    <w:rsid w:val="00117E92"/>
    <w:rsid w:val="00120214"/>
    <w:rsid w:val="00120363"/>
    <w:rsid w:val="001208E0"/>
    <w:rsid w:val="0012090C"/>
    <w:rsid w:val="00120E77"/>
    <w:rsid w:val="00121092"/>
    <w:rsid w:val="00121102"/>
    <w:rsid w:val="00121727"/>
    <w:rsid w:val="00121815"/>
    <w:rsid w:val="00121A43"/>
    <w:rsid w:val="00121B93"/>
    <w:rsid w:val="00121D7F"/>
    <w:rsid w:val="00121E03"/>
    <w:rsid w:val="001222BA"/>
    <w:rsid w:val="00122311"/>
    <w:rsid w:val="0012252B"/>
    <w:rsid w:val="0012264C"/>
    <w:rsid w:val="00122857"/>
    <w:rsid w:val="0012289A"/>
    <w:rsid w:val="00122901"/>
    <w:rsid w:val="00122B35"/>
    <w:rsid w:val="00122D80"/>
    <w:rsid w:val="00122E8D"/>
    <w:rsid w:val="0012317D"/>
    <w:rsid w:val="00123234"/>
    <w:rsid w:val="00123335"/>
    <w:rsid w:val="0012333F"/>
    <w:rsid w:val="0012358A"/>
    <w:rsid w:val="00123A3D"/>
    <w:rsid w:val="00123BEE"/>
    <w:rsid w:val="00123DB5"/>
    <w:rsid w:val="00123F91"/>
    <w:rsid w:val="00124074"/>
    <w:rsid w:val="00124149"/>
    <w:rsid w:val="00124167"/>
    <w:rsid w:val="0012420B"/>
    <w:rsid w:val="00124494"/>
    <w:rsid w:val="00124604"/>
    <w:rsid w:val="00124A9E"/>
    <w:rsid w:val="00124AFE"/>
    <w:rsid w:val="00124C32"/>
    <w:rsid w:val="00125520"/>
    <w:rsid w:val="001256FB"/>
    <w:rsid w:val="001259D8"/>
    <w:rsid w:val="00125A39"/>
    <w:rsid w:val="00125E0C"/>
    <w:rsid w:val="001260E5"/>
    <w:rsid w:val="00126584"/>
    <w:rsid w:val="00126A94"/>
    <w:rsid w:val="001271A6"/>
    <w:rsid w:val="00127585"/>
    <w:rsid w:val="001278CA"/>
    <w:rsid w:val="00127E97"/>
    <w:rsid w:val="00127F6D"/>
    <w:rsid w:val="00127F82"/>
    <w:rsid w:val="001301AE"/>
    <w:rsid w:val="00130689"/>
    <w:rsid w:val="00130806"/>
    <w:rsid w:val="00130C0F"/>
    <w:rsid w:val="00130C95"/>
    <w:rsid w:val="001311B9"/>
    <w:rsid w:val="00131390"/>
    <w:rsid w:val="001318F5"/>
    <w:rsid w:val="0013200B"/>
    <w:rsid w:val="00132345"/>
    <w:rsid w:val="00132710"/>
    <w:rsid w:val="00132779"/>
    <w:rsid w:val="001328D4"/>
    <w:rsid w:val="00132BCC"/>
    <w:rsid w:val="00132CCB"/>
    <w:rsid w:val="00133256"/>
    <w:rsid w:val="001339BE"/>
    <w:rsid w:val="00133B3C"/>
    <w:rsid w:val="00133F0C"/>
    <w:rsid w:val="0013488C"/>
    <w:rsid w:val="00134DB0"/>
    <w:rsid w:val="00134DF4"/>
    <w:rsid w:val="00135370"/>
    <w:rsid w:val="0013546C"/>
    <w:rsid w:val="00135A27"/>
    <w:rsid w:val="00135E7E"/>
    <w:rsid w:val="00135E94"/>
    <w:rsid w:val="00135F2D"/>
    <w:rsid w:val="0013649F"/>
    <w:rsid w:val="00136A47"/>
    <w:rsid w:val="00136C3B"/>
    <w:rsid w:val="0013748B"/>
    <w:rsid w:val="001375DD"/>
    <w:rsid w:val="00137971"/>
    <w:rsid w:val="00137DA6"/>
    <w:rsid w:val="001408F1"/>
    <w:rsid w:val="00140D9B"/>
    <w:rsid w:val="00140DE4"/>
    <w:rsid w:val="00141110"/>
    <w:rsid w:val="001413BC"/>
    <w:rsid w:val="00141474"/>
    <w:rsid w:val="00141A0C"/>
    <w:rsid w:val="00141C82"/>
    <w:rsid w:val="00141DA3"/>
    <w:rsid w:val="001420AB"/>
    <w:rsid w:val="0014239D"/>
    <w:rsid w:val="00142561"/>
    <w:rsid w:val="00142AA7"/>
    <w:rsid w:val="00142B4C"/>
    <w:rsid w:val="00142BFA"/>
    <w:rsid w:val="001430CA"/>
    <w:rsid w:val="00143747"/>
    <w:rsid w:val="00143B87"/>
    <w:rsid w:val="00143C83"/>
    <w:rsid w:val="00143D70"/>
    <w:rsid w:val="00144587"/>
    <w:rsid w:val="001446C9"/>
    <w:rsid w:val="00144BBF"/>
    <w:rsid w:val="00144DFF"/>
    <w:rsid w:val="001457D7"/>
    <w:rsid w:val="00145A9F"/>
    <w:rsid w:val="00145F0B"/>
    <w:rsid w:val="00146173"/>
    <w:rsid w:val="00146415"/>
    <w:rsid w:val="001468F6"/>
    <w:rsid w:val="00146AB6"/>
    <w:rsid w:val="00146F7C"/>
    <w:rsid w:val="001472B1"/>
    <w:rsid w:val="00147A27"/>
    <w:rsid w:val="00147B39"/>
    <w:rsid w:val="00147B54"/>
    <w:rsid w:val="00147F8A"/>
    <w:rsid w:val="00147FC7"/>
    <w:rsid w:val="00150759"/>
    <w:rsid w:val="00150AEF"/>
    <w:rsid w:val="00150E4D"/>
    <w:rsid w:val="0015156E"/>
    <w:rsid w:val="0015165C"/>
    <w:rsid w:val="00151838"/>
    <w:rsid w:val="001518AD"/>
    <w:rsid w:val="00151A38"/>
    <w:rsid w:val="00151BBC"/>
    <w:rsid w:val="00151C95"/>
    <w:rsid w:val="0015210C"/>
    <w:rsid w:val="00152646"/>
    <w:rsid w:val="00152C2D"/>
    <w:rsid w:val="00152DE4"/>
    <w:rsid w:val="001531CE"/>
    <w:rsid w:val="001537CC"/>
    <w:rsid w:val="00153B0E"/>
    <w:rsid w:val="00153FEB"/>
    <w:rsid w:val="00154627"/>
    <w:rsid w:val="001548E5"/>
    <w:rsid w:val="00154B12"/>
    <w:rsid w:val="00154BA3"/>
    <w:rsid w:val="00154DEC"/>
    <w:rsid w:val="00154F9A"/>
    <w:rsid w:val="00154FAD"/>
    <w:rsid w:val="00155675"/>
    <w:rsid w:val="00155886"/>
    <w:rsid w:val="001559E3"/>
    <w:rsid w:val="00155DA8"/>
    <w:rsid w:val="00156318"/>
    <w:rsid w:val="001565F2"/>
    <w:rsid w:val="001567AC"/>
    <w:rsid w:val="00156A66"/>
    <w:rsid w:val="00156CCE"/>
    <w:rsid w:val="00156EE4"/>
    <w:rsid w:val="00157150"/>
    <w:rsid w:val="00157165"/>
    <w:rsid w:val="00157891"/>
    <w:rsid w:val="00157937"/>
    <w:rsid w:val="00157EDC"/>
    <w:rsid w:val="00157FC2"/>
    <w:rsid w:val="001609DC"/>
    <w:rsid w:val="00160EEC"/>
    <w:rsid w:val="00160F59"/>
    <w:rsid w:val="00161115"/>
    <w:rsid w:val="00161399"/>
    <w:rsid w:val="00161409"/>
    <w:rsid w:val="001615B9"/>
    <w:rsid w:val="0016164A"/>
    <w:rsid w:val="001617AC"/>
    <w:rsid w:val="001617FD"/>
    <w:rsid w:val="00161AC3"/>
    <w:rsid w:val="00161F8F"/>
    <w:rsid w:val="00161FB8"/>
    <w:rsid w:val="001624B3"/>
    <w:rsid w:val="00162F4B"/>
    <w:rsid w:val="0016336D"/>
    <w:rsid w:val="00163405"/>
    <w:rsid w:val="001639AC"/>
    <w:rsid w:val="0016408C"/>
    <w:rsid w:val="001641B6"/>
    <w:rsid w:val="001643DD"/>
    <w:rsid w:val="001643EC"/>
    <w:rsid w:val="0016445E"/>
    <w:rsid w:val="00164846"/>
    <w:rsid w:val="001648B2"/>
    <w:rsid w:val="00164915"/>
    <w:rsid w:val="0016495C"/>
    <w:rsid w:val="00165364"/>
    <w:rsid w:val="001656F2"/>
    <w:rsid w:val="00165E39"/>
    <w:rsid w:val="00165F61"/>
    <w:rsid w:val="001661E5"/>
    <w:rsid w:val="001666B9"/>
    <w:rsid w:val="00166829"/>
    <w:rsid w:val="00166877"/>
    <w:rsid w:val="00166963"/>
    <w:rsid w:val="00166A3A"/>
    <w:rsid w:val="00166B30"/>
    <w:rsid w:val="00166EE2"/>
    <w:rsid w:val="00166EFB"/>
    <w:rsid w:val="00166FF1"/>
    <w:rsid w:val="001670C9"/>
    <w:rsid w:val="00167113"/>
    <w:rsid w:val="00167163"/>
    <w:rsid w:val="00167591"/>
    <w:rsid w:val="001676DB"/>
    <w:rsid w:val="00167837"/>
    <w:rsid w:val="001678BD"/>
    <w:rsid w:val="001678C6"/>
    <w:rsid w:val="00167A66"/>
    <w:rsid w:val="001703D8"/>
    <w:rsid w:val="0017063B"/>
    <w:rsid w:val="001711D9"/>
    <w:rsid w:val="001718A6"/>
    <w:rsid w:val="00171952"/>
    <w:rsid w:val="00171F02"/>
    <w:rsid w:val="00171FEB"/>
    <w:rsid w:val="0017231C"/>
    <w:rsid w:val="001725B0"/>
    <w:rsid w:val="00172745"/>
    <w:rsid w:val="00173443"/>
    <w:rsid w:val="00173877"/>
    <w:rsid w:val="00174042"/>
    <w:rsid w:val="001742CE"/>
    <w:rsid w:val="001743EC"/>
    <w:rsid w:val="001749B2"/>
    <w:rsid w:val="001749EA"/>
    <w:rsid w:val="001753C5"/>
    <w:rsid w:val="001755FB"/>
    <w:rsid w:val="00175780"/>
    <w:rsid w:val="0017594F"/>
    <w:rsid w:val="001759A2"/>
    <w:rsid w:val="00175A02"/>
    <w:rsid w:val="00175CFF"/>
    <w:rsid w:val="00175D0D"/>
    <w:rsid w:val="00175D27"/>
    <w:rsid w:val="00175EA3"/>
    <w:rsid w:val="001764CF"/>
    <w:rsid w:val="001768DD"/>
    <w:rsid w:val="00176A72"/>
    <w:rsid w:val="00176AC3"/>
    <w:rsid w:val="00176EC8"/>
    <w:rsid w:val="00176FA3"/>
    <w:rsid w:val="0017714B"/>
    <w:rsid w:val="001774AE"/>
    <w:rsid w:val="001774E5"/>
    <w:rsid w:val="0017798D"/>
    <w:rsid w:val="00177CB6"/>
    <w:rsid w:val="00180011"/>
    <w:rsid w:val="0018032B"/>
    <w:rsid w:val="0018065A"/>
    <w:rsid w:val="001810DF"/>
    <w:rsid w:val="001811C8"/>
    <w:rsid w:val="0018199B"/>
    <w:rsid w:val="00181D49"/>
    <w:rsid w:val="00181D7A"/>
    <w:rsid w:val="00182144"/>
    <w:rsid w:val="00182214"/>
    <w:rsid w:val="00182A7F"/>
    <w:rsid w:val="00182B34"/>
    <w:rsid w:val="0018392B"/>
    <w:rsid w:val="00183945"/>
    <w:rsid w:val="00183962"/>
    <w:rsid w:val="00183AA5"/>
    <w:rsid w:val="00183C51"/>
    <w:rsid w:val="00183DAC"/>
    <w:rsid w:val="00183DF9"/>
    <w:rsid w:val="00183FB0"/>
    <w:rsid w:val="00184558"/>
    <w:rsid w:val="00184624"/>
    <w:rsid w:val="001846A3"/>
    <w:rsid w:val="0018473E"/>
    <w:rsid w:val="00184A52"/>
    <w:rsid w:val="00184C5F"/>
    <w:rsid w:val="00184F61"/>
    <w:rsid w:val="0018509E"/>
    <w:rsid w:val="001850B8"/>
    <w:rsid w:val="00185540"/>
    <w:rsid w:val="00186079"/>
    <w:rsid w:val="00186166"/>
    <w:rsid w:val="001862A6"/>
    <w:rsid w:val="001862B7"/>
    <w:rsid w:val="00186BBC"/>
    <w:rsid w:val="00186BFC"/>
    <w:rsid w:val="00186C02"/>
    <w:rsid w:val="00186C72"/>
    <w:rsid w:val="00186E3A"/>
    <w:rsid w:val="00186FC0"/>
    <w:rsid w:val="00187053"/>
    <w:rsid w:val="0018744A"/>
    <w:rsid w:val="00187586"/>
    <w:rsid w:val="00187B12"/>
    <w:rsid w:val="00187D28"/>
    <w:rsid w:val="00190483"/>
    <w:rsid w:val="001905E8"/>
    <w:rsid w:val="00190AD0"/>
    <w:rsid w:val="00190B75"/>
    <w:rsid w:val="00191119"/>
    <w:rsid w:val="0019136F"/>
    <w:rsid w:val="001915FA"/>
    <w:rsid w:val="0019170A"/>
    <w:rsid w:val="0019175E"/>
    <w:rsid w:val="00191C38"/>
    <w:rsid w:val="00192058"/>
    <w:rsid w:val="00192429"/>
    <w:rsid w:val="001924AF"/>
    <w:rsid w:val="001927A3"/>
    <w:rsid w:val="00192F02"/>
    <w:rsid w:val="00192F3B"/>
    <w:rsid w:val="001931E1"/>
    <w:rsid w:val="001937D5"/>
    <w:rsid w:val="0019389B"/>
    <w:rsid w:val="001941DB"/>
    <w:rsid w:val="00194345"/>
    <w:rsid w:val="00194480"/>
    <w:rsid w:val="001947DC"/>
    <w:rsid w:val="001953FE"/>
    <w:rsid w:val="00195538"/>
    <w:rsid w:val="00195C04"/>
    <w:rsid w:val="00195C1C"/>
    <w:rsid w:val="00195C38"/>
    <w:rsid w:val="00195EF1"/>
    <w:rsid w:val="00195F5F"/>
    <w:rsid w:val="00195F8C"/>
    <w:rsid w:val="00195FDF"/>
    <w:rsid w:val="001962B5"/>
    <w:rsid w:val="0019638A"/>
    <w:rsid w:val="001968BE"/>
    <w:rsid w:val="001971DD"/>
    <w:rsid w:val="0019763F"/>
    <w:rsid w:val="001977A9"/>
    <w:rsid w:val="00197E40"/>
    <w:rsid w:val="001A05B9"/>
    <w:rsid w:val="001A0705"/>
    <w:rsid w:val="001A0C15"/>
    <w:rsid w:val="001A0F0A"/>
    <w:rsid w:val="001A122F"/>
    <w:rsid w:val="001A123E"/>
    <w:rsid w:val="001A1425"/>
    <w:rsid w:val="001A157F"/>
    <w:rsid w:val="001A19DF"/>
    <w:rsid w:val="001A1A44"/>
    <w:rsid w:val="001A25C3"/>
    <w:rsid w:val="001A2A70"/>
    <w:rsid w:val="001A34F2"/>
    <w:rsid w:val="001A35EF"/>
    <w:rsid w:val="001A3653"/>
    <w:rsid w:val="001A37DA"/>
    <w:rsid w:val="001A3D65"/>
    <w:rsid w:val="001A3E05"/>
    <w:rsid w:val="001A40EF"/>
    <w:rsid w:val="001A43AB"/>
    <w:rsid w:val="001A4473"/>
    <w:rsid w:val="001A4677"/>
    <w:rsid w:val="001A485B"/>
    <w:rsid w:val="001A48A8"/>
    <w:rsid w:val="001A4CCD"/>
    <w:rsid w:val="001A4FBF"/>
    <w:rsid w:val="001A5099"/>
    <w:rsid w:val="001A52CB"/>
    <w:rsid w:val="001A5514"/>
    <w:rsid w:val="001A5C76"/>
    <w:rsid w:val="001A62EB"/>
    <w:rsid w:val="001A6365"/>
    <w:rsid w:val="001A63A8"/>
    <w:rsid w:val="001A6433"/>
    <w:rsid w:val="001A69E6"/>
    <w:rsid w:val="001A6CEB"/>
    <w:rsid w:val="001A7625"/>
    <w:rsid w:val="001A76DB"/>
    <w:rsid w:val="001A77B1"/>
    <w:rsid w:val="001A79B8"/>
    <w:rsid w:val="001A7C13"/>
    <w:rsid w:val="001A7D17"/>
    <w:rsid w:val="001A7FC8"/>
    <w:rsid w:val="001B038C"/>
    <w:rsid w:val="001B03F7"/>
    <w:rsid w:val="001B047A"/>
    <w:rsid w:val="001B04E3"/>
    <w:rsid w:val="001B05CE"/>
    <w:rsid w:val="001B066F"/>
    <w:rsid w:val="001B0A11"/>
    <w:rsid w:val="001B0AD0"/>
    <w:rsid w:val="001B1253"/>
    <w:rsid w:val="001B13BA"/>
    <w:rsid w:val="001B19DB"/>
    <w:rsid w:val="001B1A3D"/>
    <w:rsid w:val="001B1AAF"/>
    <w:rsid w:val="001B1D24"/>
    <w:rsid w:val="001B1EE0"/>
    <w:rsid w:val="001B1FFB"/>
    <w:rsid w:val="001B2017"/>
    <w:rsid w:val="001B229F"/>
    <w:rsid w:val="001B248A"/>
    <w:rsid w:val="001B2494"/>
    <w:rsid w:val="001B2508"/>
    <w:rsid w:val="001B25C0"/>
    <w:rsid w:val="001B2B02"/>
    <w:rsid w:val="001B2D5A"/>
    <w:rsid w:val="001B2DE3"/>
    <w:rsid w:val="001B2E6F"/>
    <w:rsid w:val="001B2EB1"/>
    <w:rsid w:val="001B2FB1"/>
    <w:rsid w:val="001B3230"/>
    <w:rsid w:val="001B3242"/>
    <w:rsid w:val="001B3244"/>
    <w:rsid w:val="001B34B8"/>
    <w:rsid w:val="001B3941"/>
    <w:rsid w:val="001B3A29"/>
    <w:rsid w:val="001B3AAC"/>
    <w:rsid w:val="001B3E3E"/>
    <w:rsid w:val="001B420A"/>
    <w:rsid w:val="001B498D"/>
    <w:rsid w:val="001B4E2F"/>
    <w:rsid w:val="001B4E71"/>
    <w:rsid w:val="001B4FBD"/>
    <w:rsid w:val="001B5DDD"/>
    <w:rsid w:val="001B5DE5"/>
    <w:rsid w:val="001B5E72"/>
    <w:rsid w:val="001B5ECD"/>
    <w:rsid w:val="001B6003"/>
    <w:rsid w:val="001B6411"/>
    <w:rsid w:val="001B684E"/>
    <w:rsid w:val="001B6A90"/>
    <w:rsid w:val="001B6D9E"/>
    <w:rsid w:val="001B7065"/>
    <w:rsid w:val="001B73DC"/>
    <w:rsid w:val="001B7C48"/>
    <w:rsid w:val="001C0188"/>
    <w:rsid w:val="001C0507"/>
    <w:rsid w:val="001C051D"/>
    <w:rsid w:val="001C0734"/>
    <w:rsid w:val="001C085F"/>
    <w:rsid w:val="001C0EDD"/>
    <w:rsid w:val="001C11EC"/>
    <w:rsid w:val="001C15BE"/>
    <w:rsid w:val="001C15CF"/>
    <w:rsid w:val="001C1EEC"/>
    <w:rsid w:val="001C24A8"/>
    <w:rsid w:val="001C24D8"/>
    <w:rsid w:val="001C2711"/>
    <w:rsid w:val="001C2806"/>
    <w:rsid w:val="001C2A08"/>
    <w:rsid w:val="001C2D4B"/>
    <w:rsid w:val="001C32C5"/>
    <w:rsid w:val="001C3A2B"/>
    <w:rsid w:val="001C3ED4"/>
    <w:rsid w:val="001C40D5"/>
    <w:rsid w:val="001C437A"/>
    <w:rsid w:val="001C48E2"/>
    <w:rsid w:val="001C4931"/>
    <w:rsid w:val="001C4C25"/>
    <w:rsid w:val="001C4EA5"/>
    <w:rsid w:val="001C4F0E"/>
    <w:rsid w:val="001C50B1"/>
    <w:rsid w:val="001C5171"/>
    <w:rsid w:val="001C5402"/>
    <w:rsid w:val="001C54A2"/>
    <w:rsid w:val="001C569F"/>
    <w:rsid w:val="001C5DE9"/>
    <w:rsid w:val="001C5EFA"/>
    <w:rsid w:val="001C5F43"/>
    <w:rsid w:val="001C6218"/>
    <w:rsid w:val="001C6320"/>
    <w:rsid w:val="001C6395"/>
    <w:rsid w:val="001C63D2"/>
    <w:rsid w:val="001C6883"/>
    <w:rsid w:val="001C68AF"/>
    <w:rsid w:val="001C6946"/>
    <w:rsid w:val="001C6EE2"/>
    <w:rsid w:val="001C76EA"/>
    <w:rsid w:val="001C785A"/>
    <w:rsid w:val="001C79F2"/>
    <w:rsid w:val="001C7B3B"/>
    <w:rsid w:val="001C7CFF"/>
    <w:rsid w:val="001C7D87"/>
    <w:rsid w:val="001D00A4"/>
    <w:rsid w:val="001D054C"/>
    <w:rsid w:val="001D066C"/>
    <w:rsid w:val="001D06F5"/>
    <w:rsid w:val="001D09DA"/>
    <w:rsid w:val="001D0B6D"/>
    <w:rsid w:val="001D0B8B"/>
    <w:rsid w:val="001D0FA6"/>
    <w:rsid w:val="001D19ED"/>
    <w:rsid w:val="001D1E93"/>
    <w:rsid w:val="001D222E"/>
    <w:rsid w:val="001D252B"/>
    <w:rsid w:val="001D2A09"/>
    <w:rsid w:val="001D2D5E"/>
    <w:rsid w:val="001D2DBB"/>
    <w:rsid w:val="001D2E39"/>
    <w:rsid w:val="001D2F9F"/>
    <w:rsid w:val="001D33FF"/>
    <w:rsid w:val="001D35CF"/>
    <w:rsid w:val="001D3D93"/>
    <w:rsid w:val="001D3F9D"/>
    <w:rsid w:val="001D4007"/>
    <w:rsid w:val="001D440D"/>
    <w:rsid w:val="001D4E75"/>
    <w:rsid w:val="001D5093"/>
    <w:rsid w:val="001D5168"/>
    <w:rsid w:val="001D52B8"/>
    <w:rsid w:val="001D5A1C"/>
    <w:rsid w:val="001D5B05"/>
    <w:rsid w:val="001D5B77"/>
    <w:rsid w:val="001D64EE"/>
    <w:rsid w:val="001D672D"/>
    <w:rsid w:val="001D6973"/>
    <w:rsid w:val="001D69F1"/>
    <w:rsid w:val="001D6BD4"/>
    <w:rsid w:val="001D6C3C"/>
    <w:rsid w:val="001D6DFC"/>
    <w:rsid w:val="001D6E29"/>
    <w:rsid w:val="001D7076"/>
    <w:rsid w:val="001D746F"/>
    <w:rsid w:val="001D74E6"/>
    <w:rsid w:val="001D7891"/>
    <w:rsid w:val="001D79D2"/>
    <w:rsid w:val="001D7FC1"/>
    <w:rsid w:val="001E0132"/>
    <w:rsid w:val="001E045C"/>
    <w:rsid w:val="001E0506"/>
    <w:rsid w:val="001E0684"/>
    <w:rsid w:val="001E09FE"/>
    <w:rsid w:val="001E0E17"/>
    <w:rsid w:val="001E11A7"/>
    <w:rsid w:val="001E11B5"/>
    <w:rsid w:val="001E1614"/>
    <w:rsid w:val="001E1B9F"/>
    <w:rsid w:val="001E20B9"/>
    <w:rsid w:val="001E21C7"/>
    <w:rsid w:val="001E237C"/>
    <w:rsid w:val="001E2E7C"/>
    <w:rsid w:val="001E31D1"/>
    <w:rsid w:val="001E3458"/>
    <w:rsid w:val="001E34A0"/>
    <w:rsid w:val="001E34C0"/>
    <w:rsid w:val="001E3D32"/>
    <w:rsid w:val="001E3ED3"/>
    <w:rsid w:val="001E404B"/>
    <w:rsid w:val="001E41CA"/>
    <w:rsid w:val="001E43D0"/>
    <w:rsid w:val="001E449D"/>
    <w:rsid w:val="001E457F"/>
    <w:rsid w:val="001E49D8"/>
    <w:rsid w:val="001E4B8F"/>
    <w:rsid w:val="001E517D"/>
    <w:rsid w:val="001E533F"/>
    <w:rsid w:val="001E5A4F"/>
    <w:rsid w:val="001E5F10"/>
    <w:rsid w:val="001E6A3E"/>
    <w:rsid w:val="001E6CFA"/>
    <w:rsid w:val="001E6E3E"/>
    <w:rsid w:val="001E70AD"/>
    <w:rsid w:val="001E7431"/>
    <w:rsid w:val="001E766E"/>
    <w:rsid w:val="001E7758"/>
    <w:rsid w:val="001E7AAE"/>
    <w:rsid w:val="001E7AD7"/>
    <w:rsid w:val="001E7E0B"/>
    <w:rsid w:val="001F0167"/>
    <w:rsid w:val="001F0317"/>
    <w:rsid w:val="001F067F"/>
    <w:rsid w:val="001F092C"/>
    <w:rsid w:val="001F0C87"/>
    <w:rsid w:val="001F0CFB"/>
    <w:rsid w:val="001F0FA3"/>
    <w:rsid w:val="001F10EC"/>
    <w:rsid w:val="001F1446"/>
    <w:rsid w:val="001F1623"/>
    <w:rsid w:val="001F19B3"/>
    <w:rsid w:val="001F1B67"/>
    <w:rsid w:val="001F1FE4"/>
    <w:rsid w:val="001F2189"/>
    <w:rsid w:val="001F239C"/>
    <w:rsid w:val="001F2665"/>
    <w:rsid w:val="001F2B68"/>
    <w:rsid w:val="001F305D"/>
    <w:rsid w:val="001F32F9"/>
    <w:rsid w:val="001F33C1"/>
    <w:rsid w:val="001F33D0"/>
    <w:rsid w:val="001F382D"/>
    <w:rsid w:val="001F38A8"/>
    <w:rsid w:val="001F3B10"/>
    <w:rsid w:val="001F3CCF"/>
    <w:rsid w:val="001F41B9"/>
    <w:rsid w:val="001F4231"/>
    <w:rsid w:val="001F4481"/>
    <w:rsid w:val="001F44E5"/>
    <w:rsid w:val="001F4705"/>
    <w:rsid w:val="001F48EB"/>
    <w:rsid w:val="001F4925"/>
    <w:rsid w:val="001F49EA"/>
    <w:rsid w:val="001F5550"/>
    <w:rsid w:val="001F5B2E"/>
    <w:rsid w:val="001F5B6C"/>
    <w:rsid w:val="001F5CDC"/>
    <w:rsid w:val="001F5DDB"/>
    <w:rsid w:val="001F5F21"/>
    <w:rsid w:val="001F6198"/>
    <w:rsid w:val="001F62B5"/>
    <w:rsid w:val="001F6600"/>
    <w:rsid w:val="001F6643"/>
    <w:rsid w:val="001F6910"/>
    <w:rsid w:val="001F6CC7"/>
    <w:rsid w:val="001F6D34"/>
    <w:rsid w:val="001F6D70"/>
    <w:rsid w:val="001F6E51"/>
    <w:rsid w:val="001F7647"/>
    <w:rsid w:val="001F7B3B"/>
    <w:rsid w:val="001F7BC5"/>
    <w:rsid w:val="001F7D0E"/>
    <w:rsid w:val="001F7D7C"/>
    <w:rsid w:val="001F7F18"/>
    <w:rsid w:val="00200080"/>
    <w:rsid w:val="00200520"/>
    <w:rsid w:val="002005AD"/>
    <w:rsid w:val="002008CB"/>
    <w:rsid w:val="00200AE3"/>
    <w:rsid w:val="00201018"/>
    <w:rsid w:val="002014AC"/>
    <w:rsid w:val="00201A94"/>
    <w:rsid w:val="00201BB2"/>
    <w:rsid w:val="00201E7F"/>
    <w:rsid w:val="0020209F"/>
    <w:rsid w:val="002021BC"/>
    <w:rsid w:val="00202306"/>
    <w:rsid w:val="0020240E"/>
    <w:rsid w:val="002024CD"/>
    <w:rsid w:val="00202673"/>
    <w:rsid w:val="002026E1"/>
    <w:rsid w:val="00202714"/>
    <w:rsid w:val="002028AD"/>
    <w:rsid w:val="00202EEE"/>
    <w:rsid w:val="002031B2"/>
    <w:rsid w:val="00203C67"/>
    <w:rsid w:val="00203CA6"/>
    <w:rsid w:val="00203F22"/>
    <w:rsid w:val="00203F6B"/>
    <w:rsid w:val="00203F72"/>
    <w:rsid w:val="002041AC"/>
    <w:rsid w:val="0020426E"/>
    <w:rsid w:val="002042E9"/>
    <w:rsid w:val="00204780"/>
    <w:rsid w:val="00204C4A"/>
    <w:rsid w:val="00204CA1"/>
    <w:rsid w:val="00205C4D"/>
    <w:rsid w:val="00205D11"/>
    <w:rsid w:val="00206085"/>
    <w:rsid w:val="002069B6"/>
    <w:rsid w:val="00206D18"/>
    <w:rsid w:val="00207434"/>
    <w:rsid w:val="0020768B"/>
    <w:rsid w:val="002079F6"/>
    <w:rsid w:val="00207A52"/>
    <w:rsid w:val="00207A8F"/>
    <w:rsid w:val="00207F61"/>
    <w:rsid w:val="00207FD7"/>
    <w:rsid w:val="00207FE7"/>
    <w:rsid w:val="0021033D"/>
    <w:rsid w:val="002108C5"/>
    <w:rsid w:val="00210B6C"/>
    <w:rsid w:val="00210D25"/>
    <w:rsid w:val="00211511"/>
    <w:rsid w:val="002121F6"/>
    <w:rsid w:val="002124D3"/>
    <w:rsid w:val="0021349A"/>
    <w:rsid w:val="00213580"/>
    <w:rsid w:val="00213807"/>
    <w:rsid w:val="002138C8"/>
    <w:rsid w:val="0021392D"/>
    <w:rsid w:val="00213939"/>
    <w:rsid w:val="00213AB2"/>
    <w:rsid w:val="00213D62"/>
    <w:rsid w:val="00214396"/>
    <w:rsid w:val="002146D7"/>
    <w:rsid w:val="00214709"/>
    <w:rsid w:val="00214770"/>
    <w:rsid w:val="00214D26"/>
    <w:rsid w:val="00214F57"/>
    <w:rsid w:val="00214FB7"/>
    <w:rsid w:val="002151E5"/>
    <w:rsid w:val="00215252"/>
    <w:rsid w:val="00215296"/>
    <w:rsid w:val="00215341"/>
    <w:rsid w:val="00215693"/>
    <w:rsid w:val="00215AAA"/>
    <w:rsid w:val="00215D4F"/>
    <w:rsid w:val="00215E1A"/>
    <w:rsid w:val="00216120"/>
    <w:rsid w:val="0021621C"/>
    <w:rsid w:val="002162BA"/>
    <w:rsid w:val="00216354"/>
    <w:rsid w:val="0021691B"/>
    <w:rsid w:val="00216938"/>
    <w:rsid w:val="00216A9C"/>
    <w:rsid w:val="00216ADA"/>
    <w:rsid w:val="00216E0D"/>
    <w:rsid w:val="00216EA2"/>
    <w:rsid w:val="00216ECB"/>
    <w:rsid w:val="00216F60"/>
    <w:rsid w:val="00216F6C"/>
    <w:rsid w:val="002173C6"/>
    <w:rsid w:val="00217C0B"/>
    <w:rsid w:val="0022002E"/>
    <w:rsid w:val="002204C4"/>
    <w:rsid w:val="0022054A"/>
    <w:rsid w:val="0022094A"/>
    <w:rsid w:val="00220BF3"/>
    <w:rsid w:val="00220FB3"/>
    <w:rsid w:val="002219B8"/>
    <w:rsid w:val="00221CD3"/>
    <w:rsid w:val="00221CEA"/>
    <w:rsid w:val="00222243"/>
    <w:rsid w:val="00222AA7"/>
    <w:rsid w:val="00222C95"/>
    <w:rsid w:val="00222D5A"/>
    <w:rsid w:val="00222ECC"/>
    <w:rsid w:val="00223075"/>
    <w:rsid w:val="00223551"/>
    <w:rsid w:val="002237D3"/>
    <w:rsid w:val="0022386A"/>
    <w:rsid w:val="00223A47"/>
    <w:rsid w:val="00223B0D"/>
    <w:rsid w:val="00223CC4"/>
    <w:rsid w:val="00223CD4"/>
    <w:rsid w:val="00224061"/>
    <w:rsid w:val="002241F6"/>
    <w:rsid w:val="002244FE"/>
    <w:rsid w:val="002246C7"/>
    <w:rsid w:val="00224AA3"/>
    <w:rsid w:val="00224D6B"/>
    <w:rsid w:val="00224ED8"/>
    <w:rsid w:val="00224EDC"/>
    <w:rsid w:val="00224FBE"/>
    <w:rsid w:val="0022521D"/>
    <w:rsid w:val="0022531A"/>
    <w:rsid w:val="0022548E"/>
    <w:rsid w:val="002255C1"/>
    <w:rsid w:val="00225A80"/>
    <w:rsid w:val="00225B83"/>
    <w:rsid w:val="002262AB"/>
    <w:rsid w:val="00226BDC"/>
    <w:rsid w:val="00226DE1"/>
    <w:rsid w:val="00227010"/>
    <w:rsid w:val="00227B1A"/>
    <w:rsid w:val="00227B97"/>
    <w:rsid w:val="00230406"/>
    <w:rsid w:val="00230479"/>
    <w:rsid w:val="002306C2"/>
    <w:rsid w:val="0023074C"/>
    <w:rsid w:val="00230A24"/>
    <w:rsid w:val="00230A4B"/>
    <w:rsid w:val="00230CE5"/>
    <w:rsid w:val="00230EDD"/>
    <w:rsid w:val="00230F28"/>
    <w:rsid w:val="002310DA"/>
    <w:rsid w:val="002312E2"/>
    <w:rsid w:val="002314C0"/>
    <w:rsid w:val="0023156A"/>
    <w:rsid w:val="00231829"/>
    <w:rsid w:val="00231C2D"/>
    <w:rsid w:val="00232780"/>
    <w:rsid w:val="00232DFA"/>
    <w:rsid w:val="00232EC2"/>
    <w:rsid w:val="00233434"/>
    <w:rsid w:val="00233818"/>
    <w:rsid w:val="002338DF"/>
    <w:rsid w:val="002339DF"/>
    <w:rsid w:val="00233AD0"/>
    <w:rsid w:val="00233E56"/>
    <w:rsid w:val="00233EDF"/>
    <w:rsid w:val="00234A4D"/>
    <w:rsid w:val="00234B40"/>
    <w:rsid w:val="00234ECF"/>
    <w:rsid w:val="0023520D"/>
    <w:rsid w:val="0023525B"/>
    <w:rsid w:val="0023542A"/>
    <w:rsid w:val="00235695"/>
    <w:rsid w:val="00235E4D"/>
    <w:rsid w:val="00235FD3"/>
    <w:rsid w:val="002366E2"/>
    <w:rsid w:val="00236719"/>
    <w:rsid w:val="0023671B"/>
    <w:rsid w:val="00236821"/>
    <w:rsid w:val="00236971"/>
    <w:rsid w:val="00236CD8"/>
    <w:rsid w:val="00236FDF"/>
    <w:rsid w:val="0023704A"/>
    <w:rsid w:val="0023736D"/>
    <w:rsid w:val="00237680"/>
    <w:rsid w:val="0023768E"/>
    <w:rsid w:val="00237833"/>
    <w:rsid w:val="00237BA3"/>
    <w:rsid w:val="00237BF9"/>
    <w:rsid w:val="00237F43"/>
    <w:rsid w:val="00237FB6"/>
    <w:rsid w:val="0024003B"/>
    <w:rsid w:val="00240227"/>
    <w:rsid w:val="00240584"/>
    <w:rsid w:val="0024063E"/>
    <w:rsid w:val="00240D14"/>
    <w:rsid w:val="00240F11"/>
    <w:rsid w:val="00240F50"/>
    <w:rsid w:val="00241082"/>
    <w:rsid w:val="002410D4"/>
    <w:rsid w:val="00241341"/>
    <w:rsid w:val="00241AC9"/>
    <w:rsid w:val="002429B7"/>
    <w:rsid w:val="00242F4E"/>
    <w:rsid w:val="00243032"/>
    <w:rsid w:val="00243247"/>
    <w:rsid w:val="002433AD"/>
    <w:rsid w:val="00243504"/>
    <w:rsid w:val="002438C2"/>
    <w:rsid w:val="00243AE9"/>
    <w:rsid w:val="00243F25"/>
    <w:rsid w:val="00244675"/>
    <w:rsid w:val="002447BE"/>
    <w:rsid w:val="0024486C"/>
    <w:rsid w:val="0024489E"/>
    <w:rsid w:val="0024492C"/>
    <w:rsid w:val="00244994"/>
    <w:rsid w:val="00244B80"/>
    <w:rsid w:val="00244C68"/>
    <w:rsid w:val="00244FEC"/>
    <w:rsid w:val="002452FE"/>
    <w:rsid w:val="002453CB"/>
    <w:rsid w:val="002453D4"/>
    <w:rsid w:val="00245461"/>
    <w:rsid w:val="002456D0"/>
    <w:rsid w:val="00245790"/>
    <w:rsid w:val="00245843"/>
    <w:rsid w:val="00245D73"/>
    <w:rsid w:val="0024640E"/>
    <w:rsid w:val="002464BC"/>
    <w:rsid w:val="002464E0"/>
    <w:rsid w:val="002465A3"/>
    <w:rsid w:val="0024694A"/>
    <w:rsid w:val="00246A82"/>
    <w:rsid w:val="00246B6B"/>
    <w:rsid w:val="002470F2"/>
    <w:rsid w:val="002472B7"/>
    <w:rsid w:val="00247316"/>
    <w:rsid w:val="00247483"/>
    <w:rsid w:val="00247655"/>
    <w:rsid w:val="002478D0"/>
    <w:rsid w:val="0024799C"/>
    <w:rsid w:val="002479A6"/>
    <w:rsid w:val="00247A4A"/>
    <w:rsid w:val="00247CAB"/>
    <w:rsid w:val="002500FB"/>
    <w:rsid w:val="0025024E"/>
    <w:rsid w:val="002504D8"/>
    <w:rsid w:val="002510B9"/>
    <w:rsid w:val="0025143C"/>
    <w:rsid w:val="00251807"/>
    <w:rsid w:val="002519F7"/>
    <w:rsid w:val="00251F79"/>
    <w:rsid w:val="00252477"/>
    <w:rsid w:val="002529A9"/>
    <w:rsid w:val="00252A03"/>
    <w:rsid w:val="00252AD7"/>
    <w:rsid w:val="0025312F"/>
    <w:rsid w:val="0025369B"/>
    <w:rsid w:val="002536FA"/>
    <w:rsid w:val="0025370E"/>
    <w:rsid w:val="00253A85"/>
    <w:rsid w:val="00253BAD"/>
    <w:rsid w:val="00253BB4"/>
    <w:rsid w:val="00253D69"/>
    <w:rsid w:val="00254442"/>
    <w:rsid w:val="002545D9"/>
    <w:rsid w:val="00254A0F"/>
    <w:rsid w:val="00254BD5"/>
    <w:rsid w:val="00254BF2"/>
    <w:rsid w:val="002551C1"/>
    <w:rsid w:val="00255220"/>
    <w:rsid w:val="00255879"/>
    <w:rsid w:val="002558D9"/>
    <w:rsid w:val="00255939"/>
    <w:rsid w:val="0025597F"/>
    <w:rsid w:val="00255C52"/>
    <w:rsid w:val="00255E93"/>
    <w:rsid w:val="00256106"/>
    <w:rsid w:val="002564A0"/>
    <w:rsid w:val="0025687F"/>
    <w:rsid w:val="00256973"/>
    <w:rsid w:val="00256BD5"/>
    <w:rsid w:val="00256C46"/>
    <w:rsid w:val="00256EC8"/>
    <w:rsid w:val="00256EDD"/>
    <w:rsid w:val="00256FD9"/>
    <w:rsid w:val="0025729E"/>
    <w:rsid w:val="00257869"/>
    <w:rsid w:val="002578AB"/>
    <w:rsid w:val="00257937"/>
    <w:rsid w:val="002579E6"/>
    <w:rsid w:val="00257BEB"/>
    <w:rsid w:val="00257C85"/>
    <w:rsid w:val="00257D1C"/>
    <w:rsid w:val="00257D83"/>
    <w:rsid w:val="00260204"/>
    <w:rsid w:val="00260387"/>
    <w:rsid w:val="0026043F"/>
    <w:rsid w:val="0026080D"/>
    <w:rsid w:val="00260DE3"/>
    <w:rsid w:val="00260F0E"/>
    <w:rsid w:val="002611EC"/>
    <w:rsid w:val="00261204"/>
    <w:rsid w:val="00261403"/>
    <w:rsid w:val="00261553"/>
    <w:rsid w:val="00261789"/>
    <w:rsid w:val="002617CD"/>
    <w:rsid w:val="002618BF"/>
    <w:rsid w:val="00261951"/>
    <w:rsid w:val="00261BF8"/>
    <w:rsid w:val="00261D12"/>
    <w:rsid w:val="00261D9D"/>
    <w:rsid w:val="00261E69"/>
    <w:rsid w:val="00261F23"/>
    <w:rsid w:val="00261F88"/>
    <w:rsid w:val="00261FAF"/>
    <w:rsid w:val="00262B01"/>
    <w:rsid w:val="00262B07"/>
    <w:rsid w:val="00262B57"/>
    <w:rsid w:val="00262D46"/>
    <w:rsid w:val="002630BC"/>
    <w:rsid w:val="00263488"/>
    <w:rsid w:val="00264809"/>
    <w:rsid w:val="00264A27"/>
    <w:rsid w:val="00264EE5"/>
    <w:rsid w:val="00265358"/>
    <w:rsid w:val="002654C6"/>
    <w:rsid w:val="002655C1"/>
    <w:rsid w:val="00265667"/>
    <w:rsid w:val="002656AC"/>
    <w:rsid w:val="00265700"/>
    <w:rsid w:val="00265956"/>
    <w:rsid w:val="002659E7"/>
    <w:rsid w:val="00265B9F"/>
    <w:rsid w:val="00265E3C"/>
    <w:rsid w:val="00265E59"/>
    <w:rsid w:val="00266018"/>
    <w:rsid w:val="002660A5"/>
    <w:rsid w:val="00266B4A"/>
    <w:rsid w:val="00266F89"/>
    <w:rsid w:val="002672BE"/>
    <w:rsid w:val="00267332"/>
    <w:rsid w:val="00267454"/>
    <w:rsid w:val="0026777F"/>
    <w:rsid w:val="00267A29"/>
    <w:rsid w:val="00270235"/>
    <w:rsid w:val="00270B2A"/>
    <w:rsid w:val="00270EAF"/>
    <w:rsid w:val="002712B0"/>
    <w:rsid w:val="00271405"/>
    <w:rsid w:val="00271818"/>
    <w:rsid w:val="00271834"/>
    <w:rsid w:val="00271B91"/>
    <w:rsid w:val="00271CC0"/>
    <w:rsid w:val="00271DA7"/>
    <w:rsid w:val="00271E51"/>
    <w:rsid w:val="00271F58"/>
    <w:rsid w:val="00271F76"/>
    <w:rsid w:val="00271FDF"/>
    <w:rsid w:val="00272426"/>
    <w:rsid w:val="002727FA"/>
    <w:rsid w:val="00273189"/>
    <w:rsid w:val="00273197"/>
    <w:rsid w:val="002731E1"/>
    <w:rsid w:val="002736A4"/>
    <w:rsid w:val="002737EB"/>
    <w:rsid w:val="00273840"/>
    <w:rsid w:val="00273B6D"/>
    <w:rsid w:val="00273F9F"/>
    <w:rsid w:val="0027412B"/>
    <w:rsid w:val="0027425B"/>
    <w:rsid w:val="00274292"/>
    <w:rsid w:val="00274335"/>
    <w:rsid w:val="002745A5"/>
    <w:rsid w:val="00274829"/>
    <w:rsid w:val="0027494A"/>
    <w:rsid w:val="00275496"/>
    <w:rsid w:val="002758CD"/>
    <w:rsid w:val="002758F2"/>
    <w:rsid w:val="00275EE3"/>
    <w:rsid w:val="00276C33"/>
    <w:rsid w:val="00276DDB"/>
    <w:rsid w:val="00276F11"/>
    <w:rsid w:val="0027732F"/>
    <w:rsid w:val="00277A24"/>
    <w:rsid w:val="002804D9"/>
    <w:rsid w:val="002809EA"/>
    <w:rsid w:val="00280A37"/>
    <w:rsid w:val="00280CCB"/>
    <w:rsid w:val="00280CE0"/>
    <w:rsid w:val="00281147"/>
    <w:rsid w:val="0028115A"/>
    <w:rsid w:val="00281162"/>
    <w:rsid w:val="00281516"/>
    <w:rsid w:val="00281A6A"/>
    <w:rsid w:val="0028200F"/>
    <w:rsid w:val="002823B9"/>
    <w:rsid w:val="002823FD"/>
    <w:rsid w:val="0028247D"/>
    <w:rsid w:val="0028288F"/>
    <w:rsid w:val="00283207"/>
    <w:rsid w:val="00283295"/>
    <w:rsid w:val="00283C2F"/>
    <w:rsid w:val="00283C3B"/>
    <w:rsid w:val="00283DBC"/>
    <w:rsid w:val="00283FA5"/>
    <w:rsid w:val="002844AF"/>
    <w:rsid w:val="00284509"/>
    <w:rsid w:val="0028479B"/>
    <w:rsid w:val="00284C58"/>
    <w:rsid w:val="00284D73"/>
    <w:rsid w:val="00284E7C"/>
    <w:rsid w:val="00284E90"/>
    <w:rsid w:val="00284FA2"/>
    <w:rsid w:val="00284FD0"/>
    <w:rsid w:val="002856A5"/>
    <w:rsid w:val="00285C99"/>
    <w:rsid w:val="00285EF1"/>
    <w:rsid w:val="002862C1"/>
    <w:rsid w:val="00286388"/>
    <w:rsid w:val="00286DA4"/>
    <w:rsid w:val="002870E1"/>
    <w:rsid w:val="00287286"/>
    <w:rsid w:val="00287340"/>
    <w:rsid w:val="0028750A"/>
    <w:rsid w:val="002877B9"/>
    <w:rsid w:val="002878EC"/>
    <w:rsid w:val="0028791E"/>
    <w:rsid w:val="00287F27"/>
    <w:rsid w:val="00290602"/>
    <w:rsid w:val="002909AA"/>
    <w:rsid w:val="00290B88"/>
    <w:rsid w:val="00290F21"/>
    <w:rsid w:val="00291159"/>
    <w:rsid w:val="00291404"/>
    <w:rsid w:val="002916AD"/>
    <w:rsid w:val="00291794"/>
    <w:rsid w:val="00291B2F"/>
    <w:rsid w:val="0029215B"/>
    <w:rsid w:val="00292F26"/>
    <w:rsid w:val="00293074"/>
    <w:rsid w:val="00293282"/>
    <w:rsid w:val="00293356"/>
    <w:rsid w:val="00293895"/>
    <w:rsid w:val="00293B4F"/>
    <w:rsid w:val="00293C4D"/>
    <w:rsid w:val="00293CF0"/>
    <w:rsid w:val="0029403E"/>
    <w:rsid w:val="002942BC"/>
    <w:rsid w:val="0029453C"/>
    <w:rsid w:val="0029460A"/>
    <w:rsid w:val="00294957"/>
    <w:rsid w:val="00294D8C"/>
    <w:rsid w:val="00294E1D"/>
    <w:rsid w:val="00294F4E"/>
    <w:rsid w:val="0029502D"/>
    <w:rsid w:val="0029523A"/>
    <w:rsid w:val="0029523F"/>
    <w:rsid w:val="00295585"/>
    <w:rsid w:val="00295E7C"/>
    <w:rsid w:val="00295FEE"/>
    <w:rsid w:val="00296003"/>
    <w:rsid w:val="0029604A"/>
    <w:rsid w:val="00296091"/>
    <w:rsid w:val="002964C5"/>
    <w:rsid w:val="00296993"/>
    <w:rsid w:val="002969B6"/>
    <w:rsid w:val="00296AB2"/>
    <w:rsid w:val="00296D86"/>
    <w:rsid w:val="002970EA"/>
    <w:rsid w:val="002973F1"/>
    <w:rsid w:val="00297477"/>
    <w:rsid w:val="002974AD"/>
    <w:rsid w:val="002975A8"/>
    <w:rsid w:val="002979F1"/>
    <w:rsid w:val="00297DB9"/>
    <w:rsid w:val="00297ED1"/>
    <w:rsid w:val="002A0A69"/>
    <w:rsid w:val="002A0CAA"/>
    <w:rsid w:val="002A0ECA"/>
    <w:rsid w:val="002A1866"/>
    <w:rsid w:val="002A2466"/>
    <w:rsid w:val="002A24AC"/>
    <w:rsid w:val="002A25DF"/>
    <w:rsid w:val="002A2694"/>
    <w:rsid w:val="002A26A2"/>
    <w:rsid w:val="002A2A7E"/>
    <w:rsid w:val="002A2ADC"/>
    <w:rsid w:val="002A2C50"/>
    <w:rsid w:val="002A2F97"/>
    <w:rsid w:val="002A359F"/>
    <w:rsid w:val="002A3751"/>
    <w:rsid w:val="002A387A"/>
    <w:rsid w:val="002A3AFA"/>
    <w:rsid w:val="002A3B83"/>
    <w:rsid w:val="002A3C10"/>
    <w:rsid w:val="002A4345"/>
    <w:rsid w:val="002A43F0"/>
    <w:rsid w:val="002A4842"/>
    <w:rsid w:val="002A4A17"/>
    <w:rsid w:val="002A4ADA"/>
    <w:rsid w:val="002A5848"/>
    <w:rsid w:val="002A6354"/>
    <w:rsid w:val="002A6540"/>
    <w:rsid w:val="002A66AC"/>
    <w:rsid w:val="002A68B7"/>
    <w:rsid w:val="002A6AB3"/>
    <w:rsid w:val="002A7074"/>
    <w:rsid w:val="002A7356"/>
    <w:rsid w:val="002A7714"/>
    <w:rsid w:val="002A7B9C"/>
    <w:rsid w:val="002A7D31"/>
    <w:rsid w:val="002A7EC3"/>
    <w:rsid w:val="002B0202"/>
    <w:rsid w:val="002B05FD"/>
    <w:rsid w:val="002B0A5D"/>
    <w:rsid w:val="002B0DE1"/>
    <w:rsid w:val="002B0F44"/>
    <w:rsid w:val="002B11AF"/>
    <w:rsid w:val="002B11E1"/>
    <w:rsid w:val="002B122E"/>
    <w:rsid w:val="002B1356"/>
    <w:rsid w:val="002B1538"/>
    <w:rsid w:val="002B1649"/>
    <w:rsid w:val="002B16B7"/>
    <w:rsid w:val="002B1902"/>
    <w:rsid w:val="002B2186"/>
    <w:rsid w:val="002B22B5"/>
    <w:rsid w:val="002B26B9"/>
    <w:rsid w:val="002B3281"/>
    <w:rsid w:val="002B35E2"/>
    <w:rsid w:val="002B379E"/>
    <w:rsid w:val="002B398F"/>
    <w:rsid w:val="002B3DD7"/>
    <w:rsid w:val="002B3EC2"/>
    <w:rsid w:val="002B400F"/>
    <w:rsid w:val="002B42FD"/>
    <w:rsid w:val="002B431A"/>
    <w:rsid w:val="002B443A"/>
    <w:rsid w:val="002B4694"/>
    <w:rsid w:val="002B4838"/>
    <w:rsid w:val="002B4D0E"/>
    <w:rsid w:val="002B4D4F"/>
    <w:rsid w:val="002B4EAA"/>
    <w:rsid w:val="002B5095"/>
    <w:rsid w:val="002B5312"/>
    <w:rsid w:val="002B53BA"/>
    <w:rsid w:val="002B5446"/>
    <w:rsid w:val="002B595D"/>
    <w:rsid w:val="002B5C94"/>
    <w:rsid w:val="002B5EBC"/>
    <w:rsid w:val="002B6078"/>
    <w:rsid w:val="002B6095"/>
    <w:rsid w:val="002B637B"/>
    <w:rsid w:val="002B6514"/>
    <w:rsid w:val="002B700B"/>
    <w:rsid w:val="002B7234"/>
    <w:rsid w:val="002B7243"/>
    <w:rsid w:val="002B7398"/>
    <w:rsid w:val="002B741A"/>
    <w:rsid w:val="002B7596"/>
    <w:rsid w:val="002B762F"/>
    <w:rsid w:val="002B7C16"/>
    <w:rsid w:val="002B7CCB"/>
    <w:rsid w:val="002C0333"/>
    <w:rsid w:val="002C0490"/>
    <w:rsid w:val="002C0689"/>
    <w:rsid w:val="002C08CB"/>
    <w:rsid w:val="002C0B8D"/>
    <w:rsid w:val="002C10EF"/>
    <w:rsid w:val="002C1220"/>
    <w:rsid w:val="002C13F2"/>
    <w:rsid w:val="002C17E3"/>
    <w:rsid w:val="002C25B6"/>
    <w:rsid w:val="002C2952"/>
    <w:rsid w:val="002C2BF1"/>
    <w:rsid w:val="002C31A3"/>
    <w:rsid w:val="002C33B5"/>
    <w:rsid w:val="002C39CF"/>
    <w:rsid w:val="002C3AF1"/>
    <w:rsid w:val="002C3EFB"/>
    <w:rsid w:val="002C3F95"/>
    <w:rsid w:val="002C405A"/>
    <w:rsid w:val="002C40DE"/>
    <w:rsid w:val="002C420C"/>
    <w:rsid w:val="002C451A"/>
    <w:rsid w:val="002C497E"/>
    <w:rsid w:val="002C49C6"/>
    <w:rsid w:val="002C4B5C"/>
    <w:rsid w:val="002C516F"/>
    <w:rsid w:val="002C5691"/>
    <w:rsid w:val="002C58AC"/>
    <w:rsid w:val="002C5A30"/>
    <w:rsid w:val="002C5E6C"/>
    <w:rsid w:val="002C5F59"/>
    <w:rsid w:val="002C6048"/>
    <w:rsid w:val="002C617A"/>
    <w:rsid w:val="002C67E5"/>
    <w:rsid w:val="002C6A07"/>
    <w:rsid w:val="002C6CF2"/>
    <w:rsid w:val="002C71D5"/>
    <w:rsid w:val="002C73BC"/>
    <w:rsid w:val="002C744D"/>
    <w:rsid w:val="002C7660"/>
    <w:rsid w:val="002C79D9"/>
    <w:rsid w:val="002C7ADA"/>
    <w:rsid w:val="002C7C9D"/>
    <w:rsid w:val="002D0237"/>
    <w:rsid w:val="002D042F"/>
    <w:rsid w:val="002D0536"/>
    <w:rsid w:val="002D0626"/>
    <w:rsid w:val="002D06F8"/>
    <w:rsid w:val="002D0F2D"/>
    <w:rsid w:val="002D15AC"/>
    <w:rsid w:val="002D1C8D"/>
    <w:rsid w:val="002D20FE"/>
    <w:rsid w:val="002D213C"/>
    <w:rsid w:val="002D245A"/>
    <w:rsid w:val="002D27ED"/>
    <w:rsid w:val="002D2A8D"/>
    <w:rsid w:val="002D2C3F"/>
    <w:rsid w:val="002D2C64"/>
    <w:rsid w:val="002D2DE6"/>
    <w:rsid w:val="002D2EF5"/>
    <w:rsid w:val="002D3118"/>
    <w:rsid w:val="002D3573"/>
    <w:rsid w:val="002D37F8"/>
    <w:rsid w:val="002D38DB"/>
    <w:rsid w:val="002D3989"/>
    <w:rsid w:val="002D3B62"/>
    <w:rsid w:val="002D3DF4"/>
    <w:rsid w:val="002D3E56"/>
    <w:rsid w:val="002D44A8"/>
    <w:rsid w:val="002D44D0"/>
    <w:rsid w:val="002D45AF"/>
    <w:rsid w:val="002D45C8"/>
    <w:rsid w:val="002D4722"/>
    <w:rsid w:val="002D4A02"/>
    <w:rsid w:val="002D4A0F"/>
    <w:rsid w:val="002D4DC9"/>
    <w:rsid w:val="002D4E53"/>
    <w:rsid w:val="002D5137"/>
    <w:rsid w:val="002D524F"/>
    <w:rsid w:val="002D533C"/>
    <w:rsid w:val="002D539B"/>
    <w:rsid w:val="002D5DD6"/>
    <w:rsid w:val="002D5FDD"/>
    <w:rsid w:val="002D600D"/>
    <w:rsid w:val="002D64B2"/>
    <w:rsid w:val="002D66C2"/>
    <w:rsid w:val="002D672E"/>
    <w:rsid w:val="002D6A98"/>
    <w:rsid w:val="002D6A9D"/>
    <w:rsid w:val="002D749E"/>
    <w:rsid w:val="002D7500"/>
    <w:rsid w:val="002D7B91"/>
    <w:rsid w:val="002D7C14"/>
    <w:rsid w:val="002E0378"/>
    <w:rsid w:val="002E040A"/>
    <w:rsid w:val="002E04E9"/>
    <w:rsid w:val="002E04F8"/>
    <w:rsid w:val="002E0B46"/>
    <w:rsid w:val="002E10D6"/>
    <w:rsid w:val="002E16C5"/>
    <w:rsid w:val="002E196C"/>
    <w:rsid w:val="002E1A2E"/>
    <w:rsid w:val="002E1B97"/>
    <w:rsid w:val="002E1BFB"/>
    <w:rsid w:val="002E1C2C"/>
    <w:rsid w:val="002E2D02"/>
    <w:rsid w:val="002E2D14"/>
    <w:rsid w:val="002E2EE7"/>
    <w:rsid w:val="002E30A9"/>
    <w:rsid w:val="002E3231"/>
    <w:rsid w:val="002E3622"/>
    <w:rsid w:val="002E36AA"/>
    <w:rsid w:val="002E3C9E"/>
    <w:rsid w:val="002E3D12"/>
    <w:rsid w:val="002E444F"/>
    <w:rsid w:val="002E4BB8"/>
    <w:rsid w:val="002E4D74"/>
    <w:rsid w:val="002E4D9D"/>
    <w:rsid w:val="002E4D9E"/>
    <w:rsid w:val="002E4DE0"/>
    <w:rsid w:val="002E5042"/>
    <w:rsid w:val="002E5164"/>
    <w:rsid w:val="002E52ED"/>
    <w:rsid w:val="002E53BC"/>
    <w:rsid w:val="002E5C9A"/>
    <w:rsid w:val="002E62A8"/>
    <w:rsid w:val="002E6543"/>
    <w:rsid w:val="002E65C3"/>
    <w:rsid w:val="002E6861"/>
    <w:rsid w:val="002E6D2F"/>
    <w:rsid w:val="002E70E3"/>
    <w:rsid w:val="002E7681"/>
    <w:rsid w:val="002E771C"/>
    <w:rsid w:val="002E79D9"/>
    <w:rsid w:val="002E7BA8"/>
    <w:rsid w:val="002E7D9E"/>
    <w:rsid w:val="002E7F4F"/>
    <w:rsid w:val="002F0231"/>
    <w:rsid w:val="002F0633"/>
    <w:rsid w:val="002F0BAB"/>
    <w:rsid w:val="002F0DBE"/>
    <w:rsid w:val="002F0EEA"/>
    <w:rsid w:val="002F0F8A"/>
    <w:rsid w:val="002F11D6"/>
    <w:rsid w:val="002F1277"/>
    <w:rsid w:val="002F15E4"/>
    <w:rsid w:val="002F178F"/>
    <w:rsid w:val="002F1D40"/>
    <w:rsid w:val="002F2042"/>
    <w:rsid w:val="002F2C9E"/>
    <w:rsid w:val="002F2DE2"/>
    <w:rsid w:val="002F2FF2"/>
    <w:rsid w:val="002F33A5"/>
    <w:rsid w:val="002F33C9"/>
    <w:rsid w:val="002F34E3"/>
    <w:rsid w:val="002F3663"/>
    <w:rsid w:val="002F368A"/>
    <w:rsid w:val="002F37C5"/>
    <w:rsid w:val="002F3C69"/>
    <w:rsid w:val="002F3DBF"/>
    <w:rsid w:val="002F411A"/>
    <w:rsid w:val="002F42C0"/>
    <w:rsid w:val="002F4886"/>
    <w:rsid w:val="002F49FA"/>
    <w:rsid w:val="002F4ADF"/>
    <w:rsid w:val="002F4BB1"/>
    <w:rsid w:val="002F4CF6"/>
    <w:rsid w:val="002F5054"/>
    <w:rsid w:val="002F528C"/>
    <w:rsid w:val="002F584F"/>
    <w:rsid w:val="002F5A6C"/>
    <w:rsid w:val="002F5B87"/>
    <w:rsid w:val="002F5D9E"/>
    <w:rsid w:val="002F5F45"/>
    <w:rsid w:val="002F6066"/>
    <w:rsid w:val="002F6499"/>
    <w:rsid w:val="002F65B1"/>
    <w:rsid w:val="002F68BB"/>
    <w:rsid w:val="002F6924"/>
    <w:rsid w:val="002F6935"/>
    <w:rsid w:val="002F6ABC"/>
    <w:rsid w:val="002F6AD7"/>
    <w:rsid w:val="002F6C1D"/>
    <w:rsid w:val="002F7077"/>
    <w:rsid w:val="002F71FB"/>
    <w:rsid w:val="002F76B2"/>
    <w:rsid w:val="002F7D37"/>
    <w:rsid w:val="002F7D80"/>
    <w:rsid w:val="00300AC1"/>
    <w:rsid w:val="00300D21"/>
    <w:rsid w:val="003012CB"/>
    <w:rsid w:val="003015AD"/>
    <w:rsid w:val="00301601"/>
    <w:rsid w:val="0030173B"/>
    <w:rsid w:val="00301DA2"/>
    <w:rsid w:val="00302418"/>
    <w:rsid w:val="003027D7"/>
    <w:rsid w:val="00302C59"/>
    <w:rsid w:val="003030C3"/>
    <w:rsid w:val="00303277"/>
    <w:rsid w:val="0030371F"/>
    <w:rsid w:val="00303754"/>
    <w:rsid w:val="00303C96"/>
    <w:rsid w:val="00303CE3"/>
    <w:rsid w:val="00303D5B"/>
    <w:rsid w:val="00303DD2"/>
    <w:rsid w:val="00304183"/>
    <w:rsid w:val="003045D2"/>
    <w:rsid w:val="003047A8"/>
    <w:rsid w:val="003047C5"/>
    <w:rsid w:val="00304D16"/>
    <w:rsid w:val="00305476"/>
    <w:rsid w:val="00305547"/>
    <w:rsid w:val="003057AA"/>
    <w:rsid w:val="003057F9"/>
    <w:rsid w:val="0030592E"/>
    <w:rsid w:val="00305992"/>
    <w:rsid w:val="003059EF"/>
    <w:rsid w:val="00306030"/>
    <w:rsid w:val="003060BE"/>
    <w:rsid w:val="003065D2"/>
    <w:rsid w:val="00306624"/>
    <w:rsid w:val="00307569"/>
    <w:rsid w:val="00307DFB"/>
    <w:rsid w:val="003102AD"/>
    <w:rsid w:val="00310B78"/>
    <w:rsid w:val="00310CCC"/>
    <w:rsid w:val="00310D8D"/>
    <w:rsid w:val="0031131C"/>
    <w:rsid w:val="003113EA"/>
    <w:rsid w:val="00311520"/>
    <w:rsid w:val="00311829"/>
    <w:rsid w:val="00311C2F"/>
    <w:rsid w:val="00311F8F"/>
    <w:rsid w:val="00312117"/>
    <w:rsid w:val="00312186"/>
    <w:rsid w:val="003121C1"/>
    <w:rsid w:val="0031260A"/>
    <w:rsid w:val="003127B5"/>
    <w:rsid w:val="003127EB"/>
    <w:rsid w:val="003129F3"/>
    <w:rsid w:val="003131F0"/>
    <w:rsid w:val="003134D3"/>
    <w:rsid w:val="003137AA"/>
    <w:rsid w:val="00313890"/>
    <w:rsid w:val="0031389C"/>
    <w:rsid w:val="00313A85"/>
    <w:rsid w:val="00314BF7"/>
    <w:rsid w:val="00314D70"/>
    <w:rsid w:val="00315236"/>
    <w:rsid w:val="0031536D"/>
    <w:rsid w:val="0031543A"/>
    <w:rsid w:val="003158D3"/>
    <w:rsid w:val="00315931"/>
    <w:rsid w:val="00315B6B"/>
    <w:rsid w:val="00315DC4"/>
    <w:rsid w:val="003163CC"/>
    <w:rsid w:val="003171F1"/>
    <w:rsid w:val="00317413"/>
    <w:rsid w:val="003175D1"/>
    <w:rsid w:val="00317668"/>
    <w:rsid w:val="00317B27"/>
    <w:rsid w:val="00317B6A"/>
    <w:rsid w:val="00317D15"/>
    <w:rsid w:val="00317F95"/>
    <w:rsid w:val="00317FDF"/>
    <w:rsid w:val="00320B54"/>
    <w:rsid w:val="00320DAF"/>
    <w:rsid w:val="003210AE"/>
    <w:rsid w:val="003210ED"/>
    <w:rsid w:val="00321457"/>
    <w:rsid w:val="003214E4"/>
    <w:rsid w:val="0032186A"/>
    <w:rsid w:val="0032189E"/>
    <w:rsid w:val="00322879"/>
    <w:rsid w:val="0032302E"/>
    <w:rsid w:val="00323040"/>
    <w:rsid w:val="00323090"/>
    <w:rsid w:val="0032377D"/>
    <w:rsid w:val="00323CC8"/>
    <w:rsid w:val="003242CF"/>
    <w:rsid w:val="003246AA"/>
    <w:rsid w:val="00324881"/>
    <w:rsid w:val="00324930"/>
    <w:rsid w:val="00324FAB"/>
    <w:rsid w:val="003251E7"/>
    <w:rsid w:val="00325520"/>
    <w:rsid w:val="003255DC"/>
    <w:rsid w:val="0032573C"/>
    <w:rsid w:val="003258CE"/>
    <w:rsid w:val="00325C66"/>
    <w:rsid w:val="00325D00"/>
    <w:rsid w:val="003260C2"/>
    <w:rsid w:val="0032618C"/>
    <w:rsid w:val="003261D3"/>
    <w:rsid w:val="0032665C"/>
    <w:rsid w:val="003269AA"/>
    <w:rsid w:val="00326AA3"/>
    <w:rsid w:val="00326ADF"/>
    <w:rsid w:val="00326D6A"/>
    <w:rsid w:val="003272A8"/>
    <w:rsid w:val="003273C4"/>
    <w:rsid w:val="0032779D"/>
    <w:rsid w:val="003279BD"/>
    <w:rsid w:val="00327FD5"/>
    <w:rsid w:val="003301ED"/>
    <w:rsid w:val="00330456"/>
    <w:rsid w:val="00330571"/>
    <w:rsid w:val="00330E03"/>
    <w:rsid w:val="00331523"/>
    <w:rsid w:val="003316B6"/>
    <w:rsid w:val="003319F5"/>
    <w:rsid w:val="00331C76"/>
    <w:rsid w:val="003322B5"/>
    <w:rsid w:val="00332409"/>
    <w:rsid w:val="003324F8"/>
    <w:rsid w:val="003326A7"/>
    <w:rsid w:val="00332A5E"/>
    <w:rsid w:val="00332B34"/>
    <w:rsid w:val="00332B9C"/>
    <w:rsid w:val="00332D5D"/>
    <w:rsid w:val="00332E62"/>
    <w:rsid w:val="00333189"/>
    <w:rsid w:val="003333D4"/>
    <w:rsid w:val="003337CD"/>
    <w:rsid w:val="00333A6C"/>
    <w:rsid w:val="00333BDA"/>
    <w:rsid w:val="00333CBB"/>
    <w:rsid w:val="00333EB5"/>
    <w:rsid w:val="00334735"/>
    <w:rsid w:val="00334B38"/>
    <w:rsid w:val="00334CE1"/>
    <w:rsid w:val="00334D75"/>
    <w:rsid w:val="00334FA7"/>
    <w:rsid w:val="0033501F"/>
    <w:rsid w:val="00335275"/>
    <w:rsid w:val="00335455"/>
    <w:rsid w:val="0033552F"/>
    <w:rsid w:val="0033578D"/>
    <w:rsid w:val="003358DF"/>
    <w:rsid w:val="00335900"/>
    <w:rsid w:val="0033600B"/>
    <w:rsid w:val="003368BC"/>
    <w:rsid w:val="00336945"/>
    <w:rsid w:val="00336EA8"/>
    <w:rsid w:val="0033712D"/>
    <w:rsid w:val="003375BA"/>
    <w:rsid w:val="00337638"/>
    <w:rsid w:val="00337668"/>
    <w:rsid w:val="003379FE"/>
    <w:rsid w:val="00337C6C"/>
    <w:rsid w:val="0034008D"/>
    <w:rsid w:val="00340246"/>
    <w:rsid w:val="00340264"/>
    <w:rsid w:val="00340306"/>
    <w:rsid w:val="00340456"/>
    <w:rsid w:val="003404FE"/>
    <w:rsid w:val="003405AC"/>
    <w:rsid w:val="00340909"/>
    <w:rsid w:val="003409C7"/>
    <w:rsid w:val="00340C7A"/>
    <w:rsid w:val="00341CEB"/>
    <w:rsid w:val="00341D26"/>
    <w:rsid w:val="00341F25"/>
    <w:rsid w:val="0034209D"/>
    <w:rsid w:val="00342576"/>
    <w:rsid w:val="00342642"/>
    <w:rsid w:val="003427C3"/>
    <w:rsid w:val="0034288B"/>
    <w:rsid w:val="00342BE9"/>
    <w:rsid w:val="00342D6E"/>
    <w:rsid w:val="00342E3E"/>
    <w:rsid w:val="00342E88"/>
    <w:rsid w:val="00343158"/>
    <w:rsid w:val="0034328D"/>
    <w:rsid w:val="00343992"/>
    <w:rsid w:val="00343DEB"/>
    <w:rsid w:val="00343ECB"/>
    <w:rsid w:val="00344084"/>
    <w:rsid w:val="003441CA"/>
    <w:rsid w:val="0034451D"/>
    <w:rsid w:val="00344575"/>
    <w:rsid w:val="0034459A"/>
    <w:rsid w:val="003454FF"/>
    <w:rsid w:val="003455A6"/>
    <w:rsid w:val="003457AF"/>
    <w:rsid w:val="0034589F"/>
    <w:rsid w:val="00345991"/>
    <w:rsid w:val="00345AD0"/>
    <w:rsid w:val="00345F67"/>
    <w:rsid w:val="00345FE3"/>
    <w:rsid w:val="0034601E"/>
    <w:rsid w:val="003465FB"/>
    <w:rsid w:val="00346A38"/>
    <w:rsid w:val="00346DF1"/>
    <w:rsid w:val="003471D4"/>
    <w:rsid w:val="00347445"/>
    <w:rsid w:val="003474AD"/>
    <w:rsid w:val="00347777"/>
    <w:rsid w:val="0034788B"/>
    <w:rsid w:val="00350477"/>
    <w:rsid w:val="003505BA"/>
    <w:rsid w:val="00350872"/>
    <w:rsid w:val="00350987"/>
    <w:rsid w:val="003509AC"/>
    <w:rsid w:val="00350BA6"/>
    <w:rsid w:val="00350D9A"/>
    <w:rsid w:val="00350FD1"/>
    <w:rsid w:val="00351035"/>
    <w:rsid w:val="003510AD"/>
    <w:rsid w:val="00351340"/>
    <w:rsid w:val="0035157D"/>
    <w:rsid w:val="00351BE1"/>
    <w:rsid w:val="00351FC1"/>
    <w:rsid w:val="00351FDC"/>
    <w:rsid w:val="0035286C"/>
    <w:rsid w:val="003529AF"/>
    <w:rsid w:val="00352CAD"/>
    <w:rsid w:val="003530CD"/>
    <w:rsid w:val="0035348A"/>
    <w:rsid w:val="003534FD"/>
    <w:rsid w:val="00353813"/>
    <w:rsid w:val="00354C6E"/>
    <w:rsid w:val="00355435"/>
    <w:rsid w:val="003555D5"/>
    <w:rsid w:val="00355947"/>
    <w:rsid w:val="00355962"/>
    <w:rsid w:val="00355D2E"/>
    <w:rsid w:val="00355E6D"/>
    <w:rsid w:val="00356227"/>
    <w:rsid w:val="00356CE8"/>
    <w:rsid w:val="00356EF5"/>
    <w:rsid w:val="0035709F"/>
    <w:rsid w:val="003571C9"/>
    <w:rsid w:val="00357261"/>
    <w:rsid w:val="003572CC"/>
    <w:rsid w:val="00357465"/>
    <w:rsid w:val="00357A6C"/>
    <w:rsid w:val="00357C32"/>
    <w:rsid w:val="00357E1F"/>
    <w:rsid w:val="00360088"/>
    <w:rsid w:val="003610E6"/>
    <w:rsid w:val="003612DA"/>
    <w:rsid w:val="00361364"/>
    <w:rsid w:val="003619A0"/>
    <w:rsid w:val="00361A8A"/>
    <w:rsid w:val="00361CEC"/>
    <w:rsid w:val="00361F55"/>
    <w:rsid w:val="003621D5"/>
    <w:rsid w:val="003622A1"/>
    <w:rsid w:val="003629F6"/>
    <w:rsid w:val="00362C1F"/>
    <w:rsid w:val="0036332F"/>
    <w:rsid w:val="003638E5"/>
    <w:rsid w:val="00363E11"/>
    <w:rsid w:val="00363F9C"/>
    <w:rsid w:val="00364237"/>
    <w:rsid w:val="0036429C"/>
    <w:rsid w:val="00364451"/>
    <w:rsid w:val="00364A48"/>
    <w:rsid w:val="00364C6C"/>
    <w:rsid w:val="003651A3"/>
    <w:rsid w:val="00365D94"/>
    <w:rsid w:val="00365DC3"/>
    <w:rsid w:val="003660B3"/>
    <w:rsid w:val="003662C2"/>
    <w:rsid w:val="003663A0"/>
    <w:rsid w:val="003663C8"/>
    <w:rsid w:val="0036645C"/>
    <w:rsid w:val="00366ACA"/>
    <w:rsid w:val="00366D99"/>
    <w:rsid w:val="00366F7F"/>
    <w:rsid w:val="003671D2"/>
    <w:rsid w:val="0036743F"/>
    <w:rsid w:val="00367440"/>
    <w:rsid w:val="00367708"/>
    <w:rsid w:val="00367D81"/>
    <w:rsid w:val="00367E4C"/>
    <w:rsid w:val="00367F53"/>
    <w:rsid w:val="00370036"/>
    <w:rsid w:val="00370D12"/>
    <w:rsid w:val="003711D3"/>
    <w:rsid w:val="0037121D"/>
    <w:rsid w:val="00371759"/>
    <w:rsid w:val="003719F8"/>
    <w:rsid w:val="00371D82"/>
    <w:rsid w:val="00371DE3"/>
    <w:rsid w:val="00371F31"/>
    <w:rsid w:val="00371FD5"/>
    <w:rsid w:val="0037204E"/>
    <w:rsid w:val="00372362"/>
    <w:rsid w:val="003723F1"/>
    <w:rsid w:val="00372672"/>
    <w:rsid w:val="003727DC"/>
    <w:rsid w:val="00372EDD"/>
    <w:rsid w:val="00372F5A"/>
    <w:rsid w:val="00373003"/>
    <w:rsid w:val="00373368"/>
    <w:rsid w:val="00373778"/>
    <w:rsid w:val="00373A2D"/>
    <w:rsid w:val="00373E74"/>
    <w:rsid w:val="0037410C"/>
    <w:rsid w:val="003744FE"/>
    <w:rsid w:val="003745FB"/>
    <w:rsid w:val="0037475B"/>
    <w:rsid w:val="00374BA2"/>
    <w:rsid w:val="00374C52"/>
    <w:rsid w:val="0037541A"/>
    <w:rsid w:val="003760EE"/>
    <w:rsid w:val="003761FC"/>
    <w:rsid w:val="003762F8"/>
    <w:rsid w:val="0037701B"/>
    <w:rsid w:val="003773F6"/>
    <w:rsid w:val="00377589"/>
    <w:rsid w:val="00377770"/>
    <w:rsid w:val="003777CB"/>
    <w:rsid w:val="00377A2E"/>
    <w:rsid w:val="003807A8"/>
    <w:rsid w:val="00380957"/>
    <w:rsid w:val="00380AED"/>
    <w:rsid w:val="00380D1D"/>
    <w:rsid w:val="003816A1"/>
    <w:rsid w:val="00381743"/>
    <w:rsid w:val="00381879"/>
    <w:rsid w:val="00381AE7"/>
    <w:rsid w:val="00381FB4"/>
    <w:rsid w:val="0038204D"/>
    <w:rsid w:val="0038212E"/>
    <w:rsid w:val="00382A35"/>
    <w:rsid w:val="00382DAC"/>
    <w:rsid w:val="00382DE3"/>
    <w:rsid w:val="003830F3"/>
    <w:rsid w:val="00383993"/>
    <w:rsid w:val="00383A0B"/>
    <w:rsid w:val="00383FC9"/>
    <w:rsid w:val="00384639"/>
    <w:rsid w:val="00384E4F"/>
    <w:rsid w:val="00384E5E"/>
    <w:rsid w:val="003851B0"/>
    <w:rsid w:val="00385216"/>
    <w:rsid w:val="00385529"/>
    <w:rsid w:val="00385737"/>
    <w:rsid w:val="00385AFF"/>
    <w:rsid w:val="00385CAD"/>
    <w:rsid w:val="00385DE2"/>
    <w:rsid w:val="00386059"/>
    <w:rsid w:val="00386394"/>
    <w:rsid w:val="0038640C"/>
    <w:rsid w:val="00386A44"/>
    <w:rsid w:val="00386BAA"/>
    <w:rsid w:val="00386DCD"/>
    <w:rsid w:val="00386DFB"/>
    <w:rsid w:val="00386E03"/>
    <w:rsid w:val="003874C1"/>
    <w:rsid w:val="0038775C"/>
    <w:rsid w:val="0038779C"/>
    <w:rsid w:val="00387E45"/>
    <w:rsid w:val="0039063C"/>
    <w:rsid w:val="00390AED"/>
    <w:rsid w:val="00390AFD"/>
    <w:rsid w:val="00390C53"/>
    <w:rsid w:val="00390EA7"/>
    <w:rsid w:val="00391AFA"/>
    <w:rsid w:val="00391D4E"/>
    <w:rsid w:val="00391E9E"/>
    <w:rsid w:val="00392159"/>
    <w:rsid w:val="003925AC"/>
    <w:rsid w:val="00392616"/>
    <w:rsid w:val="003928CE"/>
    <w:rsid w:val="00392DEE"/>
    <w:rsid w:val="00392EFA"/>
    <w:rsid w:val="00393086"/>
    <w:rsid w:val="0039336B"/>
    <w:rsid w:val="00393620"/>
    <w:rsid w:val="0039382C"/>
    <w:rsid w:val="0039393D"/>
    <w:rsid w:val="00394FA6"/>
    <w:rsid w:val="003953C8"/>
    <w:rsid w:val="00395427"/>
    <w:rsid w:val="0039542B"/>
    <w:rsid w:val="003954B8"/>
    <w:rsid w:val="00395895"/>
    <w:rsid w:val="00395BAC"/>
    <w:rsid w:val="00395DF9"/>
    <w:rsid w:val="00395F6C"/>
    <w:rsid w:val="003962A7"/>
    <w:rsid w:val="003962BB"/>
    <w:rsid w:val="00396477"/>
    <w:rsid w:val="00396551"/>
    <w:rsid w:val="003967E2"/>
    <w:rsid w:val="0039698A"/>
    <w:rsid w:val="00397190"/>
    <w:rsid w:val="0039736A"/>
    <w:rsid w:val="003975E9"/>
    <w:rsid w:val="003979E7"/>
    <w:rsid w:val="00397A49"/>
    <w:rsid w:val="00397B75"/>
    <w:rsid w:val="00397B87"/>
    <w:rsid w:val="00397BED"/>
    <w:rsid w:val="003A07D8"/>
    <w:rsid w:val="003A08E6"/>
    <w:rsid w:val="003A0A07"/>
    <w:rsid w:val="003A0E27"/>
    <w:rsid w:val="003A162A"/>
    <w:rsid w:val="003A16C6"/>
    <w:rsid w:val="003A1E1E"/>
    <w:rsid w:val="003A1F74"/>
    <w:rsid w:val="003A2170"/>
    <w:rsid w:val="003A2437"/>
    <w:rsid w:val="003A26BD"/>
    <w:rsid w:val="003A26EB"/>
    <w:rsid w:val="003A2A5A"/>
    <w:rsid w:val="003A2CFC"/>
    <w:rsid w:val="003A2D4A"/>
    <w:rsid w:val="003A3098"/>
    <w:rsid w:val="003A310B"/>
    <w:rsid w:val="003A32BC"/>
    <w:rsid w:val="003A336C"/>
    <w:rsid w:val="003A349C"/>
    <w:rsid w:val="003A367E"/>
    <w:rsid w:val="003A38DE"/>
    <w:rsid w:val="003A399B"/>
    <w:rsid w:val="003A3AFE"/>
    <w:rsid w:val="003A3DCC"/>
    <w:rsid w:val="003A3E5D"/>
    <w:rsid w:val="003A43EB"/>
    <w:rsid w:val="003A4808"/>
    <w:rsid w:val="003A4D27"/>
    <w:rsid w:val="003A4FFE"/>
    <w:rsid w:val="003A501E"/>
    <w:rsid w:val="003A5264"/>
    <w:rsid w:val="003A532B"/>
    <w:rsid w:val="003A53B6"/>
    <w:rsid w:val="003A5614"/>
    <w:rsid w:val="003A5768"/>
    <w:rsid w:val="003A6445"/>
    <w:rsid w:val="003A6901"/>
    <w:rsid w:val="003A6CBF"/>
    <w:rsid w:val="003A73B2"/>
    <w:rsid w:val="003A7992"/>
    <w:rsid w:val="003A7B14"/>
    <w:rsid w:val="003A7C5A"/>
    <w:rsid w:val="003B02F6"/>
    <w:rsid w:val="003B0802"/>
    <w:rsid w:val="003B092F"/>
    <w:rsid w:val="003B09F7"/>
    <w:rsid w:val="003B0A73"/>
    <w:rsid w:val="003B0D70"/>
    <w:rsid w:val="003B0ED5"/>
    <w:rsid w:val="003B1047"/>
    <w:rsid w:val="003B1191"/>
    <w:rsid w:val="003B1236"/>
    <w:rsid w:val="003B167A"/>
    <w:rsid w:val="003B1995"/>
    <w:rsid w:val="003B20B6"/>
    <w:rsid w:val="003B27C7"/>
    <w:rsid w:val="003B27FD"/>
    <w:rsid w:val="003B2D84"/>
    <w:rsid w:val="003B2FC0"/>
    <w:rsid w:val="003B318B"/>
    <w:rsid w:val="003B3235"/>
    <w:rsid w:val="003B34FC"/>
    <w:rsid w:val="003B3981"/>
    <w:rsid w:val="003B3D78"/>
    <w:rsid w:val="003B3E4B"/>
    <w:rsid w:val="003B3EA2"/>
    <w:rsid w:val="003B46B1"/>
    <w:rsid w:val="003B486C"/>
    <w:rsid w:val="003B49DD"/>
    <w:rsid w:val="003B4A67"/>
    <w:rsid w:val="003B4D2F"/>
    <w:rsid w:val="003B4E69"/>
    <w:rsid w:val="003B5059"/>
    <w:rsid w:val="003B5193"/>
    <w:rsid w:val="003B5787"/>
    <w:rsid w:val="003B5A19"/>
    <w:rsid w:val="003B5AB2"/>
    <w:rsid w:val="003B5B84"/>
    <w:rsid w:val="003B6056"/>
    <w:rsid w:val="003B605B"/>
    <w:rsid w:val="003B6137"/>
    <w:rsid w:val="003B68EC"/>
    <w:rsid w:val="003B6B39"/>
    <w:rsid w:val="003B6B71"/>
    <w:rsid w:val="003B6E58"/>
    <w:rsid w:val="003B6F8F"/>
    <w:rsid w:val="003B6FBB"/>
    <w:rsid w:val="003B7060"/>
    <w:rsid w:val="003B75A5"/>
    <w:rsid w:val="003B7CD1"/>
    <w:rsid w:val="003C0043"/>
    <w:rsid w:val="003C030F"/>
    <w:rsid w:val="003C0388"/>
    <w:rsid w:val="003C04B7"/>
    <w:rsid w:val="003C04CA"/>
    <w:rsid w:val="003C07E0"/>
    <w:rsid w:val="003C09AA"/>
    <w:rsid w:val="003C0CA3"/>
    <w:rsid w:val="003C0F54"/>
    <w:rsid w:val="003C1094"/>
    <w:rsid w:val="003C1966"/>
    <w:rsid w:val="003C1CD1"/>
    <w:rsid w:val="003C24B0"/>
    <w:rsid w:val="003C2523"/>
    <w:rsid w:val="003C2627"/>
    <w:rsid w:val="003C266B"/>
    <w:rsid w:val="003C2720"/>
    <w:rsid w:val="003C2E99"/>
    <w:rsid w:val="003C3070"/>
    <w:rsid w:val="003C3A3A"/>
    <w:rsid w:val="003C3B09"/>
    <w:rsid w:val="003C3BBF"/>
    <w:rsid w:val="003C418D"/>
    <w:rsid w:val="003C432D"/>
    <w:rsid w:val="003C4A03"/>
    <w:rsid w:val="003C4ACC"/>
    <w:rsid w:val="003C4C03"/>
    <w:rsid w:val="003C4CF2"/>
    <w:rsid w:val="003C50FF"/>
    <w:rsid w:val="003C51CB"/>
    <w:rsid w:val="003C5216"/>
    <w:rsid w:val="003C571A"/>
    <w:rsid w:val="003C57C6"/>
    <w:rsid w:val="003C59DC"/>
    <w:rsid w:val="003C5DA3"/>
    <w:rsid w:val="003C6096"/>
    <w:rsid w:val="003C62FF"/>
    <w:rsid w:val="003C6759"/>
    <w:rsid w:val="003C67C9"/>
    <w:rsid w:val="003C6DAE"/>
    <w:rsid w:val="003C6EA2"/>
    <w:rsid w:val="003C74DD"/>
    <w:rsid w:val="003C7749"/>
    <w:rsid w:val="003C7872"/>
    <w:rsid w:val="003C7E38"/>
    <w:rsid w:val="003C7FF0"/>
    <w:rsid w:val="003D0026"/>
    <w:rsid w:val="003D0083"/>
    <w:rsid w:val="003D06F4"/>
    <w:rsid w:val="003D159F"/>
    <w:rsid w:val="003D15E0"/>
    <w:rsid w:val="003D1644"/>
    <w:rsid w:val="003D1822"/>
    <w:rsid w:val="003D1849"/>
    <w:rsid w:val="003D2D91"/>
    <w:rsid w:val="003D2F6F"/>
    <w:rsid w:val="003D319C"/>
    <w:rsid w:val="003D32BE"/>
    <w:rsid w:val="003D387F"/>
    <w:rsid w:val="003D39EB"/>
    <w:rsid w:val="003D39F7"/>
    <w:rsid w:val="003D3A2C"/>
    <w:rsid w:val="003D3B25"/>
    <w:rsid w:val="003D3E4E"/>
    <w:rsid w:val="003D4332"/>
    <w:rsid w:val="003D44E1"/>
    <w:rsid w:val="003D4933"/>
    <w:rsid w:val="003D4D9B"/>
    <w:rsid w:val="003D536C"/>
    <w:rsid w:val="003D5793"/>
    <w:rsid w:val="003D5817"/>
    <w:rsid w:val="003D59B8"/>
    <w:rsid w:val="003D601A"/>
    <w:rsid w:val="003D6333"/>
    <w:rsid w:val="003D654B"/>
    <w:rsid w:val="003D6C4E"/>
    <w:rsid w:val="003D6FB6"/>
    <w:rsid w:val="003D7505"/>
    <w:rsid w:val="003D7619"/>
    <w:rsid w:val="003D76EE"/>
    <w:rsid w:val="003D7710"/>
    <w:rsid w:val="003D7958"/>
    <w:rsid w:val="003D7D25"/>
    <w:rsid w:val="003E0159"/>
    <w:rsid w:val="003E01F1"/>
    <w:rsid w:val="003E045D"/>
    <w:rsid w:val="003E04CE"/>
    <w:rsid w:val="003E0777"/>
    <w:rsid w:val="003E078C"/>
    <w:rsid w:val="003E083F"/>
    <w:rsid w:val="003E0899"/>
    <w:rsid w:val="003E0AD4"/>
    <w:rsid w:val="003E0AE9"/>
    <w:rsid w:val="003E1BB7"/>
    <w:rsid w:val="003E1E51"/>
    <w:rsid w:val="003E1E8D"/>
    <w:rsid w:val="003E2014"/>
    <w:rsid w:val="003E2181"/>
    <w:rsid w:val="003E21D1"/>
    <w:rsid w:val="003E2818"/>
    <w:rsid w:val="003E2F37"/>
    <w:rsid w:val="003E34D4"/>
    <w:rsid w:val="003E3543"/>
    <w:rsid w:val="003E356B"/>
    <w:rsid w:val="003E37C3"/>
    <w:rsid w:val="003E3889"/>
    <w:rsid w:val="003E3C88"/>
    <w:rsid w:val="003E4182"/>
    <w:rsid w:val="003E440C"/>
    <w:rsid w:val="003E4588"/>
    <w:rsid w:val="003E4825"/>
    <w:rsid w:val="003E4CA5"/>
    <w:rsid w:val="003E50D4"/>
    <w:rsid w:val="003E50FD"/>
    <w:rsid w:val="003E5364"/>
    <w:rsid w:val="003E5586"/>
    <w:rsid w:val="003E56E5"/>
    <w:rsid w:val="003E5827"/>
    <w:rsid w:val="003E5959"/>
    <w:rsid w:val="003E63DE"/>
    <w:rsid w:val="003E64CD"/>
    <w:rsid w:val="003E660B"/>
    <w:rsid w:val="003E67A9"/>
    <w:rsid w:val="003E687B"/>
    <w:rsid w:val="003E6901"/>
    <w:rsid w:val="003E6A91"/>
    <w:rsid w:val="003E6DCA"/>
    <w:rsid w:val="003E737C"/>
    <w:rsid w:val="003E7549"/>
    <w:rsid w:val="003E7922"/>
    <w:rsid w:val="003E7C42"/>
    <w:rsid w:val="003E7F5C"/>
    <w:rsid w:val="003F02B1"/>
    <w:rsid w:val="003F0801"/>
    <w:rsid w:val="003F0E1D"/>
    <w:rsid w:val="003F0FA7"/>
    <w:rsid w:val="003F173B"/>
    <w:rsid w:val="003F22A1"/>
    <w:rsid w:val="003F2563"/>
    <w:rsid w:val="003F30F8"/>
    <w:rsid w:val="003F375D"/>
    <w:rsid w:val="003F3D6A"/>
    <w:rsid w:val="003F418C"/>
    <w:rsid w:val="003F43E7"/>
    <w:rsid w:val="003F45A3"/>
    <w:rsid w:val="003F486D"/>
    <w:rsid w:val="003F4FFF"/>
    <w:rsid w:val="003F53C2"/>
    <w:rsid w:val="003F5565"/>
    <w:rsid w:val="003F5573"/>
    <w:rsid w:val="003F57AE"/>
    <w:rsid w:val="003F5986"/>
    <w:rsid w:val="003F6165"/>
    <w:rsid w:val="003F6249"/>
    <w:rsid w:val="003F625F"/>
    <w:rsid w:val="003F64AF"/>
    <w:rsid w:val="003F7038"/>
    <w:rsid w:val="003F7117"/>
    <w:rsid w:val="003F7217"/>
    <w:rsid w:val="003F7288"/>
    <w:rsid w:val="003F7B73"/>
    <w:rsid w:val="003F7BFA"/>
    <w:rsid w:val="004000FF"/>
    <w:rsid w:val="00400221"/>
    <w:rsid w:val="004002B6"/>
    <w:rsid w:val="0040043B"/>
    <w:rsid w:val="00400553"/>
    <w:rsid w:val="004005CB"/>
    <w:rsid w:val="00400636"/>
    <w:rsid w:val="0040063E"/>
    <w:rsid w:val="00400654"/>
    <w:rsid w:val="0040067D"/>
    <w:rsid w:val="00400DA0"/>
    <w:rsid w:val="0040134C"/>
    <w:rsid w:val="00401523"/>
    <w:rsid w:val="004016C9"/>
    <w:rsid w:val="00401963"/>
    <w:rsid w:val="00401BBE"/>
    <w:rsid w:val="00401EDC"/>
    <w:rsid w:val="0040260A"/>
    <w:rsid w:val="004026FA"/>
    <w:rsid w:val="00402ED2"/>
    <w:rsid w:val="004031E7"/>
    <w:rsid w:val="0040380F"/>
    <w:rsid w:val="00403DBD"/>
    <w:rsid w:val="0040432A"/>
    <w:rsid w:val="00404513"/>
    <w:rsid w:val="004049C0"/>
    <w:rsid w:val="00404F62"/>
    <w:rsid w:val="00404FED"/>
    <w:rsid w:val="00405129"/>
    <w:rsid w:val="00405CD1"/>
    <w:rsid w:val="004064EE"/>
    <w:rsid w:val="004064FF"/>
    <w:rsid w:val="00406553"/>
    <w:rsid w:val="00406E0D"/>
    <w:rsid w:val="00406E73"/>
    <w:rsid w:val="00406F9E"/>
    <w:rsid w:val="00406FB4"/>
    <w:rsid w:val="00407341"/>
    <w:rsid w:val="0040742D"/>
    <w:rsid w:val="004074C5"/>
    <w:rsid w:val="00407ADF"/>
    <w:rsid w:val="00407E8A"/>
    <w:rsid w:val="00407F51"/>
    <w:rsid w:val="00407FAA"/>
    <w:rsid w:val="0041022C"/>
    <w:rsid w:val="00410E2C"/>
    <w:rsid w:val="004112C3"/>
    <w:rsid w:val="00411656"/>
    <w:rsid w:val="00411966"/>
    <w:rsid w:val="00411FE1"/>
    <w:rsid w:val="00412535"/>
    <w:rsid w:val="0041275B"/>
    <w:rsid w:val="0041283C"/>
    <w:rsid w:val="004129DD"/>
    <w:rsid w:val="00412CE8"/>
    <w:rsid w:val="00413033"/>
    <w:rsid w:val="00413253"/>
    <w:rsid w:val="004132E1"/>
    <w:rsid w:val="004134E0"/>
    <w:rsid w:val="00413FD4"/>
    <w:rsid w:val="0041486B"/>
    <w:rsid w:val="00414E66"/>
    <w:rsid w:val="00414EF5"/>
    <w:rsid w:val="004151A9"/>
    <w:rsid w:val="0041522D"/>
    <w:rsid w:val="00415392"/>
    <w:rsid w:val="004153AF"/>
    <w:rsid w:val="00415451"/>
    <w:rsid w:val="00415B21"/>
    <w:rsid w:val="00415E18"/>
    <w:rsid w:val="00415E5E"/>
    <w:rsid w:val="00416550"/>
    <w:rsid w:val="00416702"/>
    <w:rsid w:val="004168E9"/>
    <w:rsid w:val="00416961"/>
    <w:rsid w:val="00416F3B"/>
    <w:rsid w:val="004179A6"/>
    <w:rsid w:val="00417AB4"/>
    <w:rsid w:val="00417BA3"/>
    <w:rsid w:val="00417D9A"/>
    <w:rsid w:val="00417E20"/>
    <w:rsid w:val="00420010"/>
    <w:rsid w:val="004200D2"/>
    <w:rsid w:val="004202EA"/>
    <w:rsid w:val="0042047F"/>
    <w:rsid w:val="00420695"/>
    <w:rsid w:val="0042084E"/>
    <w:rsid w:val="00420859"/>
    <w:rsid w:val="00420988"/>
    <w:rsid w:val="00420AB5"/>
    <w:rsid w:val="00420DE1"/>
    <w:rsid w:val="00420E78"/>
    <w:rsid w:val="004218DA"/>
    <w:rsid w:val="0042195B"/>
    <w:rsid w:val="00421AAA"/>
    <w:rsid w:val="00421EB6"/>
    <w:rsid w:val="00422345"/>
    <w:rsid w:val="00422536"/>
    <w:rsid w:val="00422669"/>
    <w:rsid w:val="004226E5"/>
    <w:rsid w:val="00422AFC"/>
    <w:rsid w:val="0042346B"/>
    <w:rsid w:val="004235F0"/>
    <w:rsid w:val="004238F8"/>
    <w:rsid w:val="00423941"/>
    <w:rsid w:val="00423C00"/>
    <w:rsid w:val="00423ED4"/>
    <w:rsid w:val="00423FAA"/>
    <w:rsid w:val="00424E3A"/>
    <w:rsid w:val="00424E81"/>
    <w:rsid w:val="00424FCA"/>
    <w:rsid w:val="004251CE"/>
    <w:rsid w:val="00425C5F"/>
    <w:rsid w:val="00425CC0"/>
    <w:rsid w:val="00425E0C"/>
    <w:rsid w:val="0042624A"/>
    <w:rsid w:val="0042661C"/>
    <w:rsid w:val="0042684E"/>
    <w:rsid w:val="00426BEE"/>
    <w:rsid w:val="004271DD"/>
    <w:rsid w:val="00427462"/>
    <w:rsid w:val="0042749A"/>
    <w:rsid w:val="0042787C"/>
    <w:rsid w:val="00427E35"/>
    <w:rsid w:val="00427F03"/>
    <w:rsid w:val="00430203"/>
    <w:rsid w:val="00430258"/>
    <w:rsid w:val="004302CA"/>
    <w:rsid w:val="004303CD"/>
    <w:rsid w:val="004306A5"/>
    <w:rsid w:val="0043115B"/>
    <w:rsid w:val="0043124C"/>
    <w:rsid w:val="004315CE"/>
    <w:rsid w:val="00431B46"/>
    <w:rsid w:val="00431D4F"/>
    <w:rsid w:val="00432608"/>
    <w:rsid w:val="004326BD"/>
    <w:rsid w:val="0043275F"/>
    <w:rsid w:val="004327AF"/>
    <w:rsid w:val="00432ADF"/>
    <w:rsid w:val="00432DF1"/>
    <w:rsid w:val="00433098"/>
    <w:rsid w:val="00433131"/>
    <w:rsid w:val="004336F2"/>
    <w:rsid w:val="00433713"/>
    <w:rsid w:val="004338E2"/>
    <w:rsid w:val="00433A4F"/>
    <w:rsid w:val="00433CAD"/>
    <w:rsid w:val="00433EA7"/>
    <w:rsid w:val="00434122"/>
    <w:rsid w:val="0043421E"/>
    <w:rsid w:val="00434D00"/>
    <w:rsid w:val="00435255"/>
    <w:rsid w:val="00435621"/>
    <w:rsid w:val="004356A5"/>
    <w:rsid w:val="00435A77"/>
    <w:rsid w:val="00435BB8"/>
    <w:rsid w:val="00435CE2"/>
    <w:rsid w:val="00435EE1"/>
    <w:rsid w:val="004361EC"/>
    <w:rsid w:val="0043627C"/>
    <w:rsid w:val="004362A2"/>
    <w:rsid w:val="004364AD"/>
    <w:rsid w:val="00436526"/>
    <w:rsid w:val="00436557"/>
    <w:rsid w:val="00436B0F"/>
    <w:rsid w:val="00436EDB"/>
    <w:rsid w:val="00437752"/>
    <w:rsid w:val="004377F9"/>
    <w:rsid w:val="00437ADD"/>
    <w:rsid w:val="00437F70"/>
    <w:rsid w:val="0044034C"/>
    <w:rsid w:val="0044052E"/>
    <w:rsid w:val="004407AC"/>
    <w:rsid w:val="00442CF3"/>
    <w:rsid w:val="00442F05"/>
    <w:rsid w:val="00443005"/>
    <w:rsid w:val="00443172"/>
    <w:rsid w:val="00443286"/>
    <w:rsid w:val="0044340A"/>
    <w:rsid w:val="00443A41"/>
    <w:rsid w:val="00443DD5"/>
    <w:rsid w:val="004444CD"/>
    <w:rsid w:val="0044452B"/>
    <w:rsid w:val="00444548"/>
    <w:rsid w:val="00444902"/>
    <w:rsid w:val="00444D6C"/>
    <w:rsid w:val="004451C6"/>
    <w:rsid w:val="00445221"/>
    <w:rsid w:val="004455F1"/>
    <w:rsid w:val="004457DE"/>
    <w:rsid w:val="00445C85"/>
    <w:rsid w:val="00445D8D"/>
    <w:rsid w:val="00445F27"/>
    <w:rsid w:val="00446886"/>
    <w:rsid w:val="00446B10"/>
    <w:rsid w:val="00446BAC"/>
    <w:rsid w:val="00446FA4"/>
    <w:rsid w:val="0044717F"/>
    <w:rsid w:val="0044728D"/>
    <w:rsid w:val="0044744C"/>
    <w:rsid w:val="00447984"/>
    <w:rsid w:val="00447A82"/>
    <w:rsid w:val="00447D8E"/>
    <w:rsid w:val="00447EB6"/>
    <w:rsid w:val="00450086"/>
    <w:rsid w:val="004505E9"/>
    <w:rsid w:val="0045082B"/>
    <w:rsid w:val="00450C81"/>
    <w:rsid w:val="00451298"/>
    <w:rsid w:val="004512AE"/>
    <w:rsid w:val="004512E6"/>
    <w:rsid w:val="00451557"/>
    <w:rsid w:val="00451CD8"/>
    <w:rsid w:val="00451D0A"/>
    <w:rsid w:val="00451D22"/>
    <w:rsid w:val="00451FA1"/>
    <w:rsid w:val="00452125"/>
    <w:rsid w:val="004524C0"/>
    <w:rsid w:val="004526BF"/>
    <w:rsid w:val="00452848"/>
    <w:rsid w:val="0045287F"/>
    <w:rsid w:val="00452A56"/>
    <w:rsid w:val="00452C4E"/>
    <w:rsid w:val="00452E57"/>
    <w:rsid w:val="004536F8"/>
    <w:rsid w:val="004537D7"/>
    <w:rsid w:val="00453BEF"/>
    <w:rsid w:val="00453C35"/>
    <w:rsid w:val="00453C77"/>
    <w:rsid w:val="00453DED"/>
    <w:rsid w:val="00454466"/>
    <w:rsid w:val="00454487"/>
    <w:rsid w:val="00454524"/>
    <w:rsid w:val="0045465E"/>
    <w:rsid w:val="004548E9"/>
    <w:rsid w:val="00454CD5"/>
    <w:rsid w:val="00454E17"/>
    <w:rsid w:val="00455311"/>
    <w:rsid w:val="004553EF"/>
    <w:rsid w:val="00455467"/>
    <w:rsid w:val="004559BF"/>
    <w:rsid w:val="00455D79"/>
    <w:rsid w:val="004568C7"/>
    <w:rsid w:val="00456AC1"/>
    <w:rsid w:val="00456BE6"/>
    <w:rsid w:val="00456F82"/>
    <w:rsid w:val="00456FDB"/>
    <w:rsid w:val="00457068"/>
    <w:rsid w:val="00457157"/>
    <w:rsid w:val="004574C7"/>
    <w:rsid w:val="00457C04"/>
    <w:rsid w:val="004604F4"/>
    <w:rsid w:val="00461761"/>
    <w:rsid w:val="00461BDE"/>
    <w:rsid w:val="00461C62"/>
    <w:rsid w:val="00461E42"/>
    <w:rsid w:val="00462240"/>
    <w:rsid w:val="0046227D"/>
    <w:rsid w:val="004623F3"/>
    <w:rsid w:val="004624EF"/>
    <w:rsid w:val="00462764"/>
    <w:rsid w:val="00462836"/>
    <w:rsid w:val="00462B4E"/>
    <w:rsid w:val="00462BEF"/>
    <w:rsid w:val="00462C32"/>
    <w:rsid w:val="00462F9A"/>
    <w:rsid w:val="004630EE"/>
    <w:rsid w:val="00463B8B"/>
    <w:rsid w:val="00463D5A"/>
    <w:rsid w:val="0046434B"/>
    <w:rsid w:val="00464B81"/>
    <w:rsid w:val="00464C53"/>
    <w:rsid w:val="0046508C"/>
    <w:rsid w:val="004653E8"/>
    <w:rsid w:val="00465477"/>
    <w:rsid w:val="00465494"/>
    <w:rsid w:val="00465741"/>
    <w:rsid w:val="00465AEC"/>
    <w:rsid w:val="00465D8C"/>
    <w:rsid w:val="004662D1"/>
    <w:rsid w:val="004666ED"/>
    <w:rsid w:val="00466951"/>
    <w:rsid w:val="00466BEE"/>
    <w:rsid w:val="00466D68"/>
    <w:rsid w:val="00466D80"/>
    <w:rsid w:val="00466E25"/>
    <w:rsid w:val="00467132"/>
    <w:rsid w:val="0046714D"/>
    <w:rsid w:val="0046756D"/>
    <w:rsid w:val="0046783C"/>
    <w:rsid w:val="00467B75"/>
    <w:rsid w:val="004701D5"/>
    <w:rsid w:val="0047021A"/>
    <w:rsid w:val="0047050E"/>
    <w:rsid w:val="00470579"/>
    <w:rsid w:val="00470CA8"/>
    <w:rsid w:val="00470DEF"/>
    <w:rsid w:val="0047129A"/>
    <w:rsid w:val="00471529"/>
    <w:rsid w:val="00471945"/>
    <w:rsid w:val="00471C10"/>
    <w:rsid w:val="00471CEE"/>
    <w:rsid w:val="00471D90"/>
    <w:rsid w:val="00472138"/>
    <w:rsid w:val="00472397"/>
    <w:rsid w:val="00472782"/>
    <w:rsid w:val="004727F4"/>
    <w:rsid w:val="00472B0A"/>
    <w:rsid w:val="00472B83"/>
    <w:rsid w:val="00472BAF"/>
    <w:rsid w:val="00473180"/>
    <w:rsid w:val="004731D1"/>
    <w:rsid w:val="00473297"/>
    <w:rsid w:val="0047333A"/>
    <w:rsid w:val="004734F9"/>
    <w:rsid w:val="0047352F"/>
    <w:rsid w:val="0047393C"/>
    <w:rsid w:val="00473F32"/>
    <w:rsid w:val="0047444A"/>
    <w:rsid w:val="004744C7"/>
    <w:rsid w:val="0047471C"/>
    <w:rsid w:val="0047475B"/>
    <w:rsid w:val="00474F8C"/>
    <w:rsid w:val="00475293"/>
    <w:rsid w:val="0047535D"/>
    <w:rsid w:val="004756DB"/>
    <w:rsid w:val="00475CA6"/>
    <w:rsid w:val="00475E24"/>
    <w:rsid w:val="00475FFD"/>
    <w:rsid w:val="0047609A"/>
    <w:rsid w:val="004769C1"/>
    <w:rsid w:val="00476C35"/>
    <w:rsid w:val="00477244"/>
    <w:rsid w:val="00477855"/>
    <w:rsid w:val="00477A2C"/>
    <w:rsid w:val="00480020"/>
    <w:rsid w:val="004800BF"/>
    <w:rsid w:val="004807D3"/>
    <w:rsid w:val="00480A1D"/>
    <w:rsid w:val="00480CB0"/>
    <w:rsid w:val="00480F98"/>
    <w:rsid w:val="00480FD2"/>
    <w:rsid w:val="00481106"/>
    <w:rsid w:val="004814DF"/>
    <w:rsid w:val="00481623"/>
    <w:rsid w:val="00481793"/>
    <w:rsid w:val="00481D5C"/>
    <w:rsid w:val="00481FF2"/>
    <w:rsid w:val="0048249E"/>
    <w:rsid w:val="00482530"/>
    <w:rsid w:val="004827E6"/>
    <w:rsid w:val="00482837"/>
    <w:rsid w:val="00482AD5"/>
    <w:rsid w:val="00482D11"/>
    <w:rsid w:val="00482D9A"/>
    <w:rsid w:val="00482FBD"/>
    <w:rsid w:val="0048303C"/>
    <w:rsid w:val="004831F0"/>
    <w:rsid w:val="0048323E"/>
    <w:rsid w:val="00483791"/>
    <w:rsid w:val="00483A7B"/>
    <w:rsid w:val="00483EF1"/>
    <w:rsid w:val="00483F76"/>
    <w:rsid w:val="004844FA"/>
    <w:rsid w:val="004846F3"/>
    <w:rsid w:val="0048477B"/>
    <w:rsid w:val="00484974"/>
    <w:rsid w:val="004849BE"/>
    <w:rsid w:val="00484F7A"/>
    <w:rsid w:val="004851E8"/>
    <w:rsid w:val="0048555F"/>
    <w:rsid w:val="00485C0C"/>
    <w:rsid w:val="00485F35"/>
    <w:rsid w:val="0048624D"/>
    <w:rsid w:val="00486252"/>
    <w:rsid w:val="00486285"/>
    <w:rsid w:val="004863FB"/>
    <w:rsid w:val="004865C4"/>
    <w:rsid w:val="00486721"/>
    <w:rsid w:val="00486797"/>
    <w:rsid w:val="00487092"/>
    <w:rsid w:val="004870ED"/>
    <w:rsid w:val="00487349"/>
    <w:rsid w:val="0048749D"/>
    <w:rsid w:val="00487957"/>
    <w:rsid w:val="00487C27"/>
    <w:rsid w:val="00487F7C"/>
    <w:rsid w:val="0049022F"/>
    <w:rsid w:val="0049034D"/>
    <w:rsid w:val="004903BB"/>
    <w:rsid w:val="00490759"/>
    <w:rsid w:val="0049099E"/>
    <w:rsid w:val="00490B33"/>
    <w:rsid w:val="00490E09"/>
    <w:rsid w:val="004912F1"/>
    <w:rsid w:val="004919E0"/>
    <w:rsid w:val="00491C25"/>
    <w:rsid w:val="00491DF6"/>
    <w:rsid w:val="00491E51"/>
    <w:rsid w:val="00491EC0"/>
    <w:rsid w:val="004920A0"/>
    <w:rsid w:val="004920D7"/>
    <w:rsid w:val="004925A2"/>
    <w:rsid w:val="00493120"/>
    <w:rsid w:val="00493F15"/>
    <w:rsid w:val="00494131"/>
    <w:rsid w:val="004945AB"/>
    <w:rsid w:val="00494C41"/>
    <w:rsid w:val="00494E65"/>
    <w:rsid w:val="00494FD6"/>
    <w:rsid w:val="00495028"/>
    <w:rsid w:val="00495464"/>
    <w:rsid w:val="004956B8"/>
    <w:rsid w:val="00495CE1"/>
    <w:rsid w:val="00495ED1"/>
    <w:rsid w:val="004960AF"/>
    <w:rsid w:val="004962A5"/>
    <w:rsid w:val="00496332"/>
    <w:rsid w:val="00496941"/>
    <w:rsid w:val="00496B4C"/>
    <w:rsid w:val="00496BE7"/>
    <w:rsid w:val="00496E3F"/>
    <w:rsid w:val="004975DE"/>
    <w:rsid w:val="004977C0"/>
    <w:rsid w:val="004977C5"/>
    <w:rsid w:val="00497967"/>
    <w:rsid w:val="00497AB4"/>
    <w:rsid w:val="00497BC2"/>
    <w:rsid w:val="00497DAD"/>
    <w:rsid w:val="004A08F8"/>
    <w:rsid w:val="004A0A8E"/>
    <w:rsid w:val="004A0B85"/>
    <w:rsid w:val="004A1047"/>
    <w:rsid w:val="004A1269"/>
    <w:rsid w:val="004A12DE"/>
    <w:rsid w:val="004A145B"/>
    <w:rsid w:val="004A1577"/>
    <w:rsid w:val="004A1A56"/>
    <w:rsid w:val="004A1AF0"/>
    <w:rsid w:val="004A1B58"/>
    <w:rsid w:val="004A1D5D"/>
    <w:rsid w:val="004A215E"/>
    <w:rsid w:val="004A22B7"/>
    <w:rsid w:val="004A2485"/>
    <w:rsid w:val="004A2ED8"/>
    <w:rsid w:val="004A30FB"/>
    <w:rsid w:val="004A3277"/>
    <w:rsid w:val="004A3371"/>
    <w:rsid w:val="004A34CB"/>
    <w:rsid w:val="004A3ACD"/>
    <w:rsid w:val="004A3BA7"/>
    <w:rsid w:val="004A46DC"/>
    <w:rsid w:val="004A4718"/>
    <w:rsid w:val="004A475C"/>
    <w:rsid w:val="004A4997"/>
    <w:rsid w:val="004A4E03"/>
    <w:rsid w:val="004A4FE4"/>
    <w:rsid w:val="004A505A"/>
    <w:rsid w:val="004A5605"/>
    <w:rsid w:val="004A5772"/>
    <w:rsid w:val="004A5BF3"/>
    <w:rsid w:val="004A6126"/>
    <w:rsid w:val="004A61FD"/>
    <w:rsid w:val="004A6279"/>
    <w:rsid w:val="004A62C9"/>
    <w:rsid w:val="004A6564"/>
    <w:rsid w:val="004A6632"/>
    <w:rsid w:val="004A665F"/>
    <w:rsid w:val="004A6A6A"/>
    <w:rsid w:val="004A6C43"/>
    <w:rsid w:val="004A7850"/>
    <w:rsid w:val="004A7931"/>
    <w:rsid w:val="004A7C71"/>
    <w:rsid w:val="004A7C84"/>
    <w:rsid w:val="004B00B6"/>
    <w:rsid w:val="004B038A"/>
    <w:rsid w:val="004B04DD"/>
    <w:rsid w:val="004B0500"/>
    <w:rsid w:val="004B09A9"/>
    <w:rsid w:val="004B0B1F"/>
    <w:rsid w:val="004B0F1D"/>
    <w:rsid w:val="004B136B"/>
    <w:rsid w:val="004B1648"/>
    <w:rsid w:val="004B1896"/>
    <w:rsid w:val="004B18C0"/>
    <w:rsid w:val="004B1A3A"/>
    <w:rsid w:val="004B1A4E"/>
    <w:rsid w:val="004B1C8B"/>
    <w:rsid w:val="004B1CC8"/>
    <w:rsid w:val="004B1CD9"/>
    <w:rsid w:val="004B21BD"/>
    <w:rsid w:val="004B24AD"/>
    <w:rsid w:val="004B2E7F"/>
    <w:rsid w:val="004B2EE6"/>
    <w:rsid w:val="004B342F"/>
    <w:rsid w:val="004B3889"/>
    <w:rsid w:val="004B3975"/>
    <w:rsid w:val="004B3CA7"/>
    <w:rsid w:val="004B3E17"/>
    <w:rsid w:val="004B3F19"/>
    <w:rsid w:val="004B40E2"/>
    <w:rsid w:val="004B4155"/>
    <w:rsid w:val="004B4502"/>
    <w:rsid w:val="004B4BE0"/>
    <w:rsid w:val="004B4F55"/>
    <w:rsid w:val="004B50CC"/>
    <w:rsid w:val="004B5657"/>
    <w:rsid w:val="004B5DED"/>
    <w:rsid w:val="004B5E7E"/>
    <w:rsid w:val="004B5F52"/>
    <w:rsid w:val="004B5FAF"/>
    <w:rsid w:val="004B6356"/>
    <w:rsid w:val="004B63AD"/>
    <w:rsid w:val="004B6657"/>
    <w:rsid w:val="004B66D6"/>
    <w:rsid w:val="004B6B95"/>
    <w:rsid w:val="004B6F0E"/>
    <w:rsid w:val="004B7259"/>
    <w:rsid w:val="004B72D8"/>
    <w:rsid w:val="004B7443"/>
    <w:rsid w:val="004B7501"/>
    <w:rsid w:val="004B756C"/>
    <w:rsid w:val="004B7680"/>
    <w:rsid w:val="004B784D"/>
    <w:rsid w:val="004B7B0B"/>
    <w:rsid w:val="004C0AC7"/>
    <w:rsid w:val="004C0D5C"/>
    <w:rsid w:val="004C1433"/>
    <w:rsid w:val="004C17EB"/>
    <w:rsid w:val="004C250D"/>
    <w:rsid w:val="004C2798"/>
    <w:rsid w:val="004C3319"/>
    <w:rsid w:val="004C333B"/>
    <w:rsid w:val="004C37DA"/>
    <w:rsid w:val="004C3905"/>
    <w:rsid w:val="004C3F17"/>
    <w:rsid w:val="004C4545"/>
    <w:rsid w:val="004C4BE5"/>
    <w:rsid w:val="004C5132"/>
    <w:rsid w:val="004C5365"/>
    <w:rsid w:val="004C5639"/>
    <w:rsid w:val="004C56E7"/>
    <w:rsid w:val="004C577D"/>
    <w:rsid w:val="004C5EAD"/>
    <w:rsid w:val="004C5F20"/>
    <w:rsid w:val="004C63AE"/>
    <w:rsid w:val="004C6C53"/>
    <w:rsid w:val="004C74BD"/>
    <w:rsid w:val="004C7BA4"/>
    <w:rsid w:val="004C7D25"/>
    <w:rsid w:val="004D0290"/>
    <w:rsid w:val="004D0587"/>
    <w:rsid w:val="004D08B5"/>
    <w:rsid w:val="004D08DE"/>
    <w:rsid w:val="004D0ABE"/>
    <w:rsid w:val="004D0DB0"/>
    <w:rsid w:val="004D1139"/>
    <w:rsid w:val="004D14CD"/>
    <w:rsid w:val="004D1602"/>
    <w:rsid w:val="004D1779"/>
    <w:rsid w:val="004D1A19"/>
    <w:rsid w:val="004D1D6A"/>
    <w:rsid w:val="004D1E23"/>
    <w:rsid w:val="004D28D9"/>
    <w:rsid w:val="004D2AA4"/>
    <w:rsid w:val="004D2B96"/>
    <w:rsid w:val="004D2C7F"/>
    <w:rsid w:val="004D2D04"/>
    <w:rsid w:val="004D2F6F"/>
    <w:rsid w:val="004D312D"/>
    <w:rsid w:val="004D34F1"/>
    <w:rsid w:val="004D37E4"/>
    <w:rsid w:val="004D3AED"/>
    <w:rsid w:val="004D3D21"/>
    <w:rsid w:val="004D3EEA"/>
    <w:rsid w:val="004D42E8"/>
    <w:rsid w:val="004D4993"/>
    <w:rsid w:val="004D4CE3"/>
    <w:rsid w:val="004D4D24"/>
    <w:rsid w:val="004D51A9"/>
    <w:rsid w:val="004D52BD"/>
    <w:rsid w:val="004D532C"/>
    <w:rsid w:val="004D5429"/>
    <w:rsid w:val="004D55FE"/>
    <w:rsid w:val="004D56AE"/>
    <w:rsid w:val="004D56DC"/>
    <w:rsid w:val="004D57A5"/>
    <w:rsid w:val="004D5B06"/>
    <w:rsid w:val="004D5D66"/>
    <w:rsid w:val="004D5D6A"/>
    <w:rsid w:val="004D5FEB"/>
    <w:rsid w:val="004D6368"/>
    <w:rsid w:val="004D637D"/>
    <w:rsid w:val="004D6B5E"/>
    <w:rsid w:val="004D70D6"/>
    <w:rsid w:val="004D750A"/>
    <w:rsid w:val="004D7AB3"/>
    <w:rsid w:val="004E0095"/>
    <w:rsid w:val="004E04E8"/>
    <w:rsid w:val="004E069D"/>
    <w:rsid w:val="004E0C43"/>
    <w:rsid w:val="004E134F"/>
    <w:rsid w:val="004E1763"/>
    <w:rsid w:val="004E1954"/>
    <w:rsid w:val="004E2438"/>
    <w:rsid w:val="004E24CD"/>
    <w:rsid w:val="004E2A2C"/>
    <w:rsid w:val="004E2C7C"/>
    <w:rsid w:val="004E31A5"/>
    <w:rsid w:val="004E3731"/>
    <w:rsid w:val="004E3932"/>
    <w:rsid w:val="004E3C53"/>
    <w:rsid w:val="004E3D9E"/>
    <w:rsid w:val="004E41A2"/>
    <w:rsid w:val="004E41DF"/>
    <w:rsid w:val="004E4283"/>
    <w:rsid w:val="004E441C"/>
    <w:rsid w:val="004E461D"/>
    <w:rsid w:val="004E487C"/>
    <w:rsid w:val="004E4986"/>
    <w:rsid w:val="004E4A96"/>
    <w:rsid w:val="004E4BED"/>
    <w:rsid w:val="004E4D71"/>
    <w:rsid w:val="004E50DC"/>
    <w:rsid w:val="004E516E"/>
    <w:rsid w:val="004E51E7"/>
    <w:rsid w:val="004E5302"/>
    <w:rsid w:val="004E53C1"/>
    <w:rsid w:val="004E55C1"/>
    <w:rsid w:val="004E56A4"/>
    <w:rsid w:val="004E56B3"/>
    <w:rsid w:val="004E5D74"/>
    <w:rsid w:val="004E6055"/>
    <w:rsid w:val="004E6163"/>
    <w:rsid w:val="004E6517"/>
    <w:rsid w:val="004E68A9"/>
    <w:rsid w:val="004E6993"/>
    <w:rsid w:val="004E6E59"/>
    <w:rsid w:val="004E6F03"/>
    <w:rsid w:val="004E71C7"/>
    <w:rsid w:val="004E737D"/>
    <w:rsid w:val="004E73D4"/>
    <w:rsid w:val="004E7D5A"/>
    <w:rsid w:val="004E7FB7"/>
    <w:rsid w:val="004E7FE0"/>
    <w:rsid w:val="004F0827"/>
    <w:rsid w:val="004F098C"/>
    <w:rsid w:val="004F0AE8"/>
    <w:rsid w:val="004F0BC2"/>
    <w:rsid w:val="004F0CC5"/>
    <w:rsid w:val="004F0E00"/>
    <w:rsid w:val="004F0F38"/>
    <w:rsid w:val="004F1382"/>
    <w:rsid w:val="004F14F8"/>
    <w:rsid w:val="004F16B4"/>
    <w:rsid w:val="004F1FB1"/>
    <w:rsid w:val="004F2189"/>
    <w:rsid w:val="004F27D4"/>
    <w:rsid w:val="004F292B"/>
    <w:rsid w:val="004F2C48"/>
    <w:rsid w:val="004F2C91"/>
    <w:rsid w:val="004F314B"/>
    <w:rsid w:val="004F33A5"/>
    <w:rsid w:val="004F38A7"/>
    <w:rsid w:val="004F3A71"/>
    <w:rsid w:val="004F3E3C"/>
    <w:rsid w:val="004F48C3"/>
    <w:rsid w:val="004F4A56"/>
    <w:rsid w:val="004F4B7C"/>
    <w:rsid w:val="004F4C30"/>
    <w:rsid w:val="004F5842"/>
    <w:rsid w:val="004F593C"/>
    <w:rsid w:val="004F5981"/>
    <w:rsid w:val="004F59DC"/>
    <w:rsid w:val="004F5AD0"/>
    <w:rsid w:val="004F5B27"/>
    <w:rsid w:val="004F61E8"/>
    <w:rsid w:val="004F6258"/>
    <w:rsid w:val="004F66A8"/>
    <w:rsid w:val="004F6E3F"/>
    <w:rsid w:val="004F7218"/>
    <w:rsid w:val="004F7316"/>
    <w:rsid w:val="004F7554"/>
    <w:rsid w:val="004F7B12"/>
    <w:rsid w:val="004F7B4C"/>
    <w:rsid w:val="004F7B81"/>
    <w:rsid w:val="004F7BFF"/>
    <w:rsid w:val="004F7CF7"/>
    <w:rsid w:val="004F7FD5"/>
    <w:rsid w:val="005000B3"/>
    <w:rsid w:val="005003D9"/>
    <w:rsid w:val="00500559"/>
    <w:rsid w:val="00500C01"/>
    <w:rsid w:val="00500C08"/>
    <w:rsid w:val="005012CA"/>
    <w:rsid w:val="00501491"/>
    <w:rsid w:val="00501805"/>
    <w:rsid w:val="005019FE"/>
    <w:rsid w:val="00501C47"/>
    <w:rsid w:val="00501F5C"/>
    <w:rsid w:val="00502152"/>
    <w:rsid w:val="00502240"/>
    <w:rsid w:val="0050225B"/>
    <w:rsid w:val="00502B1E"/>
    <w:rsid w:val="0050328E"/>
    <w:rsid w:val="00503320"/>
    <w:rsid w:val="005037B4"/>
    <w:rsid w:val="005037BA"/>
    <w:rsid w:val="00503889"/>
    <w:rsid w:val="00503A37"/>
    <w:rsid w:val="00503A8B"/>
    <w:rsid w:val="00503B0C"/>
    <w:rsid w:val="00503FE2"/>
    <w:rsid w:val="005040F3"/>
    <w:rsid w:val="00504114"/>
    <w:rsid w:val="005044F7"/>
    <w:rsid w:val="00504B67"/>
    <w:rsid w:val="00504CA3"/>
    <w:rsid w:val="00505141"/>
    <w:rsid w:val="005052CD"/>
    <w:rsid w:val="00505C4E"/>
    <w:rsid w:val="00505D21"/>
    <w:rsid w:val="00505E83"/>
    <w:rsid w:val="00506008"/>
    <w:rsid w:val="005060EE"/>
    <w:rsid w:val="0050622E"/>
    <w:rsid w:val="005068AE"/>
    <w:rsid w:val="005068B1"/>
    <w:rsid w:val="005069BB"/>
    <w:rsid w:val="00506F38"/>
    <w:rsid w:val="0050708B"/>
    <w:rsid w:val="005070C1"/>
    <w:rsid w:val="005071CD"/>
    <w:rsid w:val="005074EB"/>
    <w:rsid w:val="00507B70"/>
    <w:rsid w:val="00507DA8"/>
    <w:rsid w:val="00507EBD"/>
    <w:rsid w:val="00510217"/>
    <w:rsid w:val="005103A8"/>
    <w:rsid w:val="0051048C"/>
    <w:rsid w:val="00510B5D"/>
    <w:rsid w:val="00510BF8"/>
    <w:rsid w:val="00510D6F"/>
    <w:rsid w:val="00510E6F"/>
    <w:rsid w:val="00511152"/>
    <w:rsid w:val="00511589"/>
    <w:rsid w:val="00511C91"/>
    <w:rsid w:val="00511F53"/>
    <w:rsid w:val="00511FB9"/>
    <w:rsid w:val="00512B8B"/>
    <w:rsid w:val="00512BD1"/>
    <w:rsid w:val="00512C77"/>
    <w:rsid w:val="00512D3D"/>
    <w:rsid w:val="00512EC4"/>
    <w:rsid w:val="00512F11"/>
    <w:rsid w:val="00513068"/>
    <w:rsid w:val="00513320"/>
    <w:rsid w:val="0051361E"/>
    <w:rsid w:val="005138BD"/>
    <w:rsid w:val="005139C5"/>
    <w:rsid w:val="00513AC8"/>
    <w:rsid w:val="00513B42"/>
    <w:rsid w:val="00513B81"/>
    <w:rsid w:val="00513BFB"/>
    <w:rsid w:val="00513D5E"/>
    <w:rsid w:val="00513DCA"/>
    <w:rsid w:val="0051423D"/>
    <w:rsid w:val="0051437B"/>
    <w:rsid w:val="0051447C"/>
    <w:rsid w:val="00514801"/>
    <w:rsid w:val="00514B4A"/>
    <w:rsid w:val="00514E57"/>
    <w:rsid w:val="0051501E"/>
    <w:rsid w:val="005150E5"/>
    <w:rsid w:val="00515196"/>
    <w:rsid w:val="0051533D"/>
    <w:rsid w:val="0051540B"/>
    <w:rsid w:val="005155D1"/>
    <w:rsid w:val="00515C32"/>
    <w:rsid w:val="00515E68"/>
    <w:rsid w:val="00515FA8"/>
    <w:rsid w:val="00515FD3"/>
    <w:rsid w:val="0051662C"/>
    <w:rsid w:val="0051680D"/>
    <w:rsid w:val="00517B3A"/>
    <w:rsid w:val="00520099"/>
    <w:rsid w:val="0052030A"/>
    <w:rsid w:val="005203D1"/>
    <w:rsid w:val="00520629"/>
    <w:rsid w:val="00520F04"/>
    <w:rsid w:val="00520F09"/>
    <w:rsid w:val="005219CE"/>
    <w:rsid w:val="00521CD2"/>
    <w:rsid w:val="00522054"/>
    <w:rsid w:val="0052227D"/>
    <w:rsid w:val="005222EC"/>
    <w:rsid w:val="00522644"/>
    <w:rsid w:val="0052309B"/>
    <w:rsid w:val="0052329D"/>
    <w:rsid w:val="005232BB"/>
    <w:rsid w:val="00523351"/>
    <w:rsid w:val="0052349F"/>
    <w:rsid w:val="00523629"/>
    <w:rsid w:val="00523840"/>
    <w:rsid w:val="00523883"/>
    <w:rsid w:val="005239E9"/>
    <w:rsid w:val="00523B2A"/>
    <w:rsid w:val="00523E96"/>
    <w:rsid w:val="00523F36"/>
    <w:rsid w:val="00524716"/>
    <w:rsid w:val="005247F5"/>
    <w:rsid w:val="0052486A"/>
    <w:rsid w:val="00524C8B"/>
    <w:rsid w:val="00524D32"/>
    <w:rsid w:val="00524D68"/>
    <w:rsid w:val="00524D99"/>
    <w:rsid w:val="00524DF5"/>
    <w:rsid w:val="00524E6F"/>
    <w:rsid w:val="00524FE6"/>
    <w:rsid w:val="005253C4"/>
    <w:rsid w:val="00525A14"/>
    <w:rsid w:val="00525EAC"/>
    <w:rsid w:val="00526179"/>
    <w:rsid w:val="005261FE"/>
    <w:rsid w:val="005264D2"/>
    <w:rsid w:val="00526842"/>
    <w:rsid w:val="00526E07"/>
    <w:rsid w:val="00527206"/>
    <w:rsid w:val="0052731D"/>
    <w:rsid w:val="00527628"/>
    <w:rsid w:val="00527A4E"/>
    <w:rsid w:val="00527F45"/>
    <w:rsid w:val="0053017A"/>
    <w:rsid w:val="00530285"/>
    <w:rsid w:val="005305E8"/>
    <w:rsid w:val="00531070"/>
    <w:rsid w:val="00531323"/>
    <w:rsid w:val="005315D1"/>
    <w:rsid w:val="0053188D"/>
    <w:rsid w:val="00532023"/>
    <w:rsid w:val="00532120"/>
    <w:rsid w:val="00532339"/>
    <w:rsid w:val="00532B00"/>
    <w:rsid w:val="005331AD"/>
    <w:rsid w:val="00533407"/>
    <w:rsid w:val="0053345D"/>
    <w:rsid w:val="00533673"/>
    <w:rsid w:val="00533A65"/>
    <w:rsid w:val="00533B6D"/>
    <w:rsid w:val="005341A7"/>
    <w:rsid w:val="005341D8"/>
    <w:rsid w:val="00534201"/>
    <w:rsid w:val="005342A4"/>
    <w:rsid w:val="00534388"/>
    <w:rsid w:val="00534ECF"/>
    <w:rsid w:val="00534FF1"/>
    <w:rsid w:val="005351AB"/>
    <w:rsid w:val="005351C9"/>
    <w:rsid w:val="005353BB"/>
    <w:rsid w:val="00535677"/>
    <w:rsid w:val="005361EB"/>
    <w:rsid w:val="0053639F"/>
    <w:rsid w:val="00536851"/>
    <w:rsid w:val="00536F83"/>
    <w:rsid w:val="0053701C"/>
    <w:rsid w:val="005377AD"/>
    <w:rsid w:val="0054068B"/>
    <w:rsid w:val="0054079D"/>
    <w:rsid w:val="00540932"/>
    <w:rsid w:val="00540AE6"/>
    <w:rsid w:val="00540D41"/>
    <w:rsid w:val="00540DF3"/>
    <w:rsid w:val="00541056"/>
    <w:rsid w:val="005417B8"/>
    <w:rsid w:val="0054192B"/>
    <w:rsid w:val="00541978"/>
    <w:rsid w:val="00541B0A"/>
    <w:rsid w:val="00541D16"/>
    <w:rsid w:val="00541EA8"/>
    <w:rsid w:val="00541FCD"/>
    <w:rsid w:val="0054233E"/>
    <w:rsid w:val="00542373"/>
    <w:rsid w:val="00542858"/>
    <w:rsid w:val="005428D4"/>
    <w:rsid w:val="00542A6B"/>
    <w:rsid w:val="00542BC8"/>
    <w:rsid w:val="005432DD"/>
    <w:rsid w:val="005433D8"/>
    <w:rsid w:val="00543F26"/>
    <w:rsid w:val="00544465"/>
    <w:rsid w:val="00544982"/>
    <w:rsid w:val="00544C5B"/>
    <w:rsid w:val="00545381"/>
    <w:rsid w:val="005453A9"/>
    <w:rsid w:val="00545B7B"/>
    <w:rsid w:val="00545BF2"/>
    <w:rsid w:val="00545E5C"/>
    <w:rsid w:val="00545E8E"/>
    <w:rsid w:val="00546301"/>
    <w:rsid w:val="00546884"/>
    <w:rsid w:val="00546A7E"/>
    <w:rsid w:val="00546B53"/>
    <w:rsid w:val="00546B9F"/>
    <w:rsid w:val="00546E6E"/>
    <w:rsid w:val="00546EB1"/>
    <w:rsid w:val="0054734D"/>
    <w:rsid w:val="0054790A"/>
    <w:rsid w:val="00547929"/>
    <w:rsid w:val="00547BB4"/>
    <w:rsid w:val="005507E8"/>
    <w:rsid w:val="00550B03"/>
    <w:rsid w:val="00550C3D"/>
    <w:rsid w:val="00550EC6"/>
    <w:rsid w:val="0055186B"/>
    <w:rsid w:val="00551D40"/>
    <w:rsid w:val="005523DC"/>
    <w:rsid w:val="005524AB"/>
    <w:rsid w:val="005524F2"/>
    <w:rsid w:val="00552C3F"/>
    <w:rsid w:val="005534E3"/>
    <w:rsid w:val="00553BFF"/>
    <w:rsid w:val="00553C41"/>
    <w:rsid w:val="0055434F"/>
    <w:rsid w:val="00554385"/>
    <w:rsid w:val="0055441A"/>
    <w:rsid w:val="0055448B"/>
    <w:rsid w:val="00554695"/>
    <w:rsid w:val="005546E1"/>
    <w:rsid w:val="0055536B"/>
    <w:rsid w:val="0055580D"/>
    <w:rsid w:val="005559EC"/>
    <w:rsid w:val="00555A52"/>
    <w:rsid w:val="00555B1B"/>
    <w:rsid w:val="00555BB2"/>
    <w:rsid w:val="00555E32"/>
    <w:rsid w:val="00556020"/>
    <w:rsid w:val="005560C1"/>
    <w:rsid w:val="0055614B"/>
    <w:rsid w:val="005562F0"/>
    <w:rsid w:val="00556441"/>
    <w:rsid w:val="005564A1"/>
    <w:rsid w:val="0055675F"/>
    <w:rsid w:val="00556854"/>
    <w:rsid w:val="00556973"/>
    <w:rsid w:val="00556985"/>
    <w:rsid w:val="00556A1C"/>
    <w:rsid w:val="0055706E"/>
    <w:rsid w:val="005570F5"/>
    <w:rsid w:val="0055729C"/>
    <w:rsid w:val="0055738A"/>
    <w:rsid w:val="005574CC"/>
    <w:rsid w:val="005574F4"/>
    <w:rsid w:val="00557813"/>
    <w:rsid w:val="00557BA5"/>
    <w:rsid w:val="00557C30"/>
    <w:rsid w:val="00557F9F"/>
    <w:rsid w:val="00560284"/>
    <w:rsid w:val="005602AF"/>
    <w:rsid w:val="005602E1"/>
    <w:rsid w:val="005603CF"/>
    <w:rsid w:val="0056076D"/>
    <w:rsid w:val="005607DA"/>
    <w:rsid w:val="0056086F"/>
    <w:rsid w:val="00560D8F"/>
    <w:rsid w:val="00560E82"/>
    <w:rsid w:val="00560EB5"/>
    <w:rsid w:val="0056153C"/>
    <w:rsid w:val="0056182A"/>
    <w:rsid w:val="00561A18"/>
    <w:rsid w:val="00561CF3"/>
    <w:rsid w:val="00561DCC"/>
    <w:rsid w:val="00561DE0"/>
    <w:rsid w:val="00562319"/>
    <w:rsid w:val="0056289D"/>
    <w:rsid w:val="00562948"/>
    <w:rsid w:val="00562B43"/>
    <w:rsid w:val="005631A5"/>
    <w:rsid w:val="00563C3A"/>
    <w:rsid w:val="00563F4B"/>
    <w:rsid w:val="00564535"/>
    <w:rsid w:val="0056503E"/>
    <w:rsid w:val="0056542D"/>
    <w:rsid w:val="00565570"/>
    <w:rsid w:val="005656DD"/>
    <w:rsid w:val="00565876"/>
    <w:rsid w:val="0056604A"/>
    <w:rsid w:val="005665B8"/>
    <w:rsid w:val="00566634"/>
    <w:rsid w:val="005666E2"/>
    <w:rsid w:val="00566841"/>
    <w:rsid w:val="00566937"/>
    <w:rsid w:val="00566BAD"/>
    <w:rsid w:val="00566CC6"/>
    <w:rsid w:val="00567024"/>
    <w:rsid w:val="00567077"/>
    <w:rsid w:val="0056707B"/>
    <w:rsid w:val="00567619"/>
    <w:rsid w:val="0056780B"/>
    <w:rsid w:val="00567FFA"/>
    <w:rsid w:val="005700EB"/>
    <w:rsid w:val="00570666"/>
    <w:rsid w:val="00570750"/>
    <w:rsid w:val="00570CC1"/>
    <w:rsid w:val="00570F04"/>
    <w:rsid w:val="00570F58"/>
    <w:rsid w:val="00571349"/>
    <w:rsid w:val="00571B12"/>
    <w:rsid w:val="00571F2A"/>
    <w:rsid w:val="0057200D"/>
    <w:rsid w:val="0057222D"/>
    <w:rsid w:val="0057263E"/>
    <w:rsid w:val="00572FA8"/>
    <w:rsid w:val="00573093"/>
    <w:rsid w:val="00573505"/>
    <w:rsid w:val="00573CDF"/>
    <w:rsid w:val="00573D52"/>
    <w:rsid w:val="00573E7E"/>
    <w:rsid w:val="00573F34"/>
    <w:rsid w:val="00574059"/>
    <w:rsid w:val="00574A55"/>
    <w:rsid w:val="00574A7A"/>
    <w:rsid w:val="00574ED0"/>
    <w:rsid w:val="00575262"/>
    <w:rsid w:val="00575317"/>
    <w:rsid w:val="0057545F"/>
    <w:rsid w:val="00575962"/>
    <w:rsid w:val="00575DFD"/>
    <w:rsid w:val="00576181"/>
    <w:rsid w:val="005761C9"/>
    <w:rsid w:val="005761D3"/>
    <w:rsid w:val="00576275"/>
    <w:rsid w:val="005763AC"/>
    <w:rsid w:val="00576594"/>
    <w:rsid w:val="00576ABB"/>
    <w:rsid w:val="00576D65"/>
    <w:rsid w:val="005771B8"/>
    <w:rsid w:val="00577404"/>
    <w:rsid w:val="00577472"/>
    <w:rsid w:val="00577604"/>
    <w:rsid w:val="00577654"/>
    <w:rsid w:val="005776BC"/>
    <w:rsid w:val="005778F4"/>
    <w:rsid w:val="00577C78"/>
    <w:rsid w:val="00577CE1"/>
    <w:rsid w:val="00577F5F"/>
    <w:rsid w:val="0058029A"/>
    <w:rsid w:val="0058059E"/>
    <w:rsid w:val="00580709"/>
    <w:rsid w:val="00580AC2"/>
    <w:rsid w:val="005810D4"/>
    <w:rsid w:val="00581135"/>
    <w:rsid w:val="00581141"/>
    <w:rsid w:val="00581325"/>
    <w:rsid w:val="005815EB"/>
    <w:rsid w:val="00581660"/>
    <w:rsid w:val="00581B79"/>
    <w:rsid w:val="00581C14"/>
    <w:rsid w:val="00581D25"/>
    <w:rsid w:val="0058239A"/>
    <w:rsid w:val="005827E6"/>
    <w:rsid w:val="00582A2A"/>
    <w:rsid w:val="00582C73"/>
    <w:rsid w:val="00582D35"/>
    <w:rsid w:val="00582D72"/>
    <w:rsid w:val="00582D7C"/>
    <w:rsid w:val="00582F3C"/>
    <w:rsid w:val="00582FDB"/>
    <w:rsid w:val="005836B9"/>
    <w:rsid w:val="005836EB"/>
    <w:rsid w:val="005839D4"/>
    <w:rsid w:val="00583D20"/>
    <w:rsid w:val="00583E06"/>
    <w:rsid w:val="00583F97"/>
    <w:rsid w:val="00585953"/>
    <w:rsid w:val="0058596B"/>
    <w:rsid w:val="00585BC9"/>
    <w:rsid w:val="00586687"/>
    <w:rsid w:val="00586891"/>
    <w:rsid w:val="005868BA"/>
    <w:rsid w:val="00586A47"/>
    <w:rsid w:val="00586E05"/>
    <w:rsid w:val="00586E85"/>
    <w:rsid w:val="0058742C"/>
    <w:rsid w:val="005874EC"/>
    <w:rsid w:val="0058759A"/>
    <w:rsid w:val="00587940"/>
    <w:rsid w:val="00587AB4"/>
    <w:rsid w:val="00587DBE"/>
    <w:rsid w:val="00587E92"/>
    <w:rsid w:val="00590065"/>
    <w:rsid w:val="00590ADE"/>
    <w:rsid w:val="00590C20"/>
    <w:rsid w:val="00590FA8"/>
    <w:rsid w:val="005915B3"/>
    <w:rsid w:val="005917FE"/>
    <w:rsid w:val="0059197D"/>
    <w:rsid w:val="0059210B"/>
    <w:rsid w:val="00592363"/>
    <w:rsid w:val="0059248D"/>
    <w:rsid w:val="00592506"/>
    <w:rsid w:val="00592623"/>
    <w:rsid w:val="00592CAD"/>
    <w:rsid w:val="00592D1E"/>
    <w:rsid w:val="00592E30"/>
    <w:rsid w:val="00593534"/>
    <w:rsid w:val="00593C52"/>
    <w:rsid w:val="00593E31"/>
    <w:rsid w:val="00593E68"/>
    <w:rsid w:val="00594131"/>
    <w:rsid w:val="00594343"/>
    <w:rsid w:val="00594EDB"/>
    <w:rsid w:val="0059515A"/>
    <w:rsid w:val="00595448"/>
    <w:rsid w:val="005954FA"/>
    <w:rsid w:val="00595513"/>
    <w:rsid w:val="005957DA"/>
    <w:rsid w:val="00595834"/>
    <w:rsid w:val="00596866"/>
    <w:rsid w:val="00596A1B"/>
    <w:rsid w:val="00596A4D"/>
    <w:rsid w:val="00596A7E"/>
    <w:rsid w:val="00597C1B"/>
    <w:rsid w:val="00597C1C"/>
    <w:rsid w:val="005A037B"/>
    <w:rsid w:val="005A08EA"/>
    <w:rsid w:val="005A0BA9"/>
    <w:rsid w:val="005A0C0B"/>
    <w:rsid w:val="005A0D1F"/>
    <w:rsid w:val="005A0E7D"/>
    <w:rsid w:val="005A16EB"/>
    <w:rsid w:val="005A171C"/>
    <w:rsid w:val="005A1BD3"/>
    <w:rsid w:val="005A1E66"/>
    <w:rsid w:val="005A247B"/>
    <w:rsid w:val="005A2A5B"/>
    <w:rsid w:val="005A2D35"/>
    <w:rsid w:val="005A3338"/>
    <w:rsid w:val="005A34A3"/>
    <w:rsid w:val="005A34D5"/>
    <w:rsid w:val="005A3C16"/>
    <w:rsid w:val="005A3C86"/>
    <w:rsid w:val="005A3D49"/>
    <w:rsid w:val="005A4951"/>
    <w:rsid w:val="005A4D15"/>
    <w:rsid w:val="005A5065"/>
    <w:rsid w:val="005A5453"/>
    <w:rsid w:val="005A5823"/>
    <w:rsid w:val="005A5E0B"/>
    <w:rsid w:val="005A63F3"/>
    <w:rsid w:val="005A6563"/>
    <w:rsid w:val="005A660F"/>
    <w:rsid w:val="005A6886"/>
    <w:rsid w:val="005A6D08"/>
    <w:rsid w:val="005A6EFB"/>
    <w:rsid w:val="005A7B9C"/>
    <w:rsid w:val="005B044C"/>
    <w:rsid w:val="005B07FE"/>
    <w:rsid w:val="005B0A9C"/>
    <w:rsid w:val="005B14DF"/>
    <w:rsid w:val="005B1957"/>
    <w:rsid w:val="005B1B5C"/>
    <w:rsid w:val="005B1E4B"/>
    <w:rsid w:val="005B1EBF"/>
    <w:rsid w:val="005B1FDF"/>
    <w:rsid w:val="005B206C"/>
    <w:rsid w:val="005B207B"/>
    <w:rsid w:val="005B20DF"/>
    <w:rsid w:val="005B2488"/>
    <w:rsid w:val="005B29E6"/>
    <w:rsid w:val="005B2F80"/>
    <w:rsid w:val="005B3020"/>
    <w:rsid w:val="005B3024"/>
    <w:rsid w:val="005B3038"/>
    <w:rsid w:val="005B306E"/>
    <w:rsid w:val="005B30B9"/>
    <w:rsid w:val="005B3952"/>
    <w:rsid w:val="005B39C8"/>
    <w:rsid w:val="005B3AC0"/>
    <w:rsid w:val="005B3CBF"/>
    <w:rsid w:val="005B3F64"/>
    <w:rsid w:val="005B3FF9"/>
    <w:rsid w:val="005B4383"/>
    <w:rsid w:val="005B449E"/>
    <w:rsid w:val="005B4DE6"/>
    <w:rsid w:val="005B51AF"/>
    <w:rsid w:val="005B51C5"/>
    <w:rsid w:val="005B5693"/>
    <w:rsid w:val="005B56CE"/>
    <w:rsid w:val="005B5707"/>
    <w:rsid w:val="005B60F8"/>
    <w:rsid w:val="005B67ED"/>
    <w:rsid w:val="005B68BC"/>
    <w:rsid w:val="005B6C82"/>
    <w:rsid w:val="005B6DAA"/>
    <w:rsid w:val="005B73ED"/>
    <w:rsid w:val="005B757C"/>
    <w:rsid w:val="005B7744"/>
    <w:rsid w:val="005B7E7A"/>
    <w:rsid w:val="005C0114"/>
    <w:rsid w:val="005C02CF"/>
    <w:rsid w:val="005C063C"/>
    <w:rsid w:val="005C09F0"/>
    <w:rsid w:val="005C0E1E"/>
    <w:rsid w:val="005C10B8"/>
    <w:rsid w:val="005C1169"/>
    <w:rsid w:val="005C15D2"/>
    <w:rsid w:val="005C18EE"/>
    <w:rsid w:val="005C1943"/>
    <w:rsid w:val="005C194E"/>
    <w:rsid w:val="005C1A4B"/>
    <w:rsid w:val="005C1B51"/>
    <w:rsid w:val="005C1CED"/>
    <w:rsid w:val="005C20A6"/>
    <w:rsid w:val="005C239F"/>
    <w:rsid w:val="005C24E6"/>
    <w:rsid w:val="005C26B5"/>
    <w:rsid w:val="005C2750"/>
    <w:rsid w:val="005C2CA3"/>
    <w:rsid w:val="005C2E4A"/>
    <w:rsid w:val="005C2FCB"/>
    <w:rsid w:val="005C30E9"/>
    <w:rsid w:val="005C3B3D"/>
    <w:rsid w:val="005C3CDB"/>
    <w:rsid w:val="005C3D9C"/>
    <w:rsid w:val="005C3FDF"/>
    <w:rsid w:val="005C439B"/>
    <w:rsid w:val="005C43B3"/>
    <w:rsid w:val="005C45C5"/>
    <w:rsid w:val="005C4A06"/>
    <w:rsid w:val="005C4DA8"/>
    <w:rsid w:val="005C5037"/>
    <w:rsid w:val="005C507A"/>
    <w:rsid w:val="005C51DC"/>
    <w:rsid w:val="005C5214"/>
    <w:rsid w:val="005C5C3B"/>
    <w:rsid w:val="005C5CEF"/>
    <w:rsid w:val="005C5E8C"/>
    <w:rsid w:val="005C60EA"/>
    <w:rsid w:val="005C6245"/>
    <w:rsid w:val="005C6359"/>
    <w:rsid w:val="005C69BD"/>
    <w:rsid w:val="005C71CE"/>
    <w:rsid w:val="005C757D"/>
    <w:rsid w:val="005C768E"/>
    <w:rsid w:val="005C7749"/>
    <w:rsid w:val="005C7770"/>
    <w:rsid w:val="005C777B"/>
    <w:rsid w:val="005C7965"/>
    <w:rsid w:val="005C7D87"/>
    <w:rsid w:val="005C7E76"/>
    <w:rsid w:val="005D000A"/>
    <w:rsid w:val="005D020D"/>
    <w:rsid w:val="005D05CF"/>
    <w:rsid w:val="005D0D4B"/>
    <w:rsid w:val="005D0F89"/>
    <w:rsid w:val="005D1202"/>
    <w:rsid w:val="005D1807"/>
    <w:rsid w:val="005D180D"/>
    <w:rsid w:val="005D19AD"/>
    <w:rsid w:val="005D1D2D"/>
    <w:rsid w:val="005D1D63"/>
    <w:rsid w:val="005D2059"/>
    <w:rsid w:val="005D23CA"/>
    <w:rsid w:val="005D2A02"/>
    <w:rsid w:val="005D31F7"/>
    <w:rsid w:val="005D34BD"/>
    <w:rsid w:val="005D3556"/>
    <w:rsid w:val="005D4105"/>
    <w:rsid w:val="005D4251"/>
    <w:rsid w:val="005D4427"/>
    <w:rsid w:val="005D4F8E"/>
    <w:rsid w:val="005D5094"/>
    <w:rsid w:val="005D55FB"/>
    <w:rsid w:val="005D582A"/>
    <w:rsid w:val="005D5BC1"/>
    <w:rsid w:val="005D5CEE"/>
    <w:rsid w:val="005D5D96"/>
    <w:rsid w:val="005D5FA4"/>
    <w:rsid w:val="005D60CE"/>
    <w:rsid w:val="005D6AA1"/>
    <w:rsid w:val="005D6D03"/>
    <w:rsid w:val="005D6F97"/>
    <w:rsid w:val="005D7E09"/>
    <w:rsid w:val="005D7E9A"/>
    <w:rsid w:val="005E0985"/>
    <w:rsid w:val="005E0E21"/>
    <w:rsid w:val="005E0EAF"/>
    <w:rsid w:val="005E10AA"/>
    <w:rsid w:val="005E1197"/>
    <w:rsid w:val="005E122F"/>
    <w:rsid w:val="005E1631"/>
    <w:rsid w:val="005E16C9"/>
    <w:rsid w:val="005E1793"/>
    <w:rsid w:val="005E17C3"/>
    <w:rsid w:val="005E183F"/>
    <w:rsid w:val="005E184C"/>
    <w:rsid w:val="005E235C"/>
    <w:rsid w:val="005E244B"/>
    <w:rsid w:val="005E26A2"/>
    <w:rsid w:val="005E2E6A"/>
    <w:rsid w:val="005E2F0E"/>
    <w:rsid w:val="005E3169"/>
    <w:rsid w:val="005E324F"/>
    <w:rsid w:val="005E332B"/>
    <w:rsid w:val="005E34BE"/>
    <w:rsid w:val="005E3A6F"/>
    <w:rsid w:val="005E3D68"/>
    <w:rsid w:val="005E4360"/>
    <w:rsid w:val="005E4724"/>
    <w:rsid w:val="005E4A70"/>
    <w:rsid w:val="005E4BF1"/>
    <w:rsid w:val="005E4E21"/>
    <w:rsid w:val="005E4E8E"/>
    <w:rsid w:val="005E57B8"/>
    <w:rsid w:val="005E5A39"/>
    <w:rsid w:val="005E5B37"/>
    <w:rsid w:val="005E5B55"/>
    <w:rsid w:val="005E64FD"/>
    <w:rsid w:val="005E6533"/>
    <w:rsid w:val="005E6B4B"/>
    <w:rsid w:val="005E6BDE"/>
    <w:rsid w:val="005E6C7F"/>
    <w:rsid w:val="005E7047"/>
    <w:rsid w:val="005E739F"/>
    <w:rsid w:val="005E7482"/>
    <w:rsid w:val="005E7D47"/>
    <w:rsid w:val="005F024E"/>
    <w:rsid w:val="005F0555"/>
    <w:rsid w:val="005F081F"/>
    <w:rsid w:val="005F096F"/>
    <w:rsid w:val="005F0A7F"/>
    <w:rsid w:val="005F0CF2"/>
    <w:rsid w:val="005F101B"/>
    <w:rsid w:val="005F130A"/>
    <w:rsid w:val="005F16EA"/>
    <w:rsid w:val="005F176F"/>
    <w:rsid w:val="005F1913"/>
    <w:rsid w:val="005F1BD2"/>
    <w:rsid w:val="005F1F13"/>
    <w:rsid w:val="005F1F37"/>
    <w:rsid w:val="005F2164"/>
    <w:rsid w:val="005F232F"/>
    <w:rsid w:val="005F2503"/>
    <w:rsid w:val="005F2935"/>
    <w:rsid w:val="005F2B5A"/>
    <w:rsid w:val="005F3385"/>
    <w:rsid w:val="005F3804"/>
    <w:rsid w:val="005F4359"/>
    <w:rsid w:val="005F43FB"/>
    <w:rsid w:val="005F44FA"/>
    <w:rsid w:val="005F481A"/>
    <w:rsid w:val="005F4A9D"/>
    <w:rsid w:val="005F4D20"/>
    <w:rsid w:val="005F4F4E"/>
    <w:rsid w:val="005F5357"/>
    <w:rsid w:val="005F5493"/>
    <w:rsid w:val="005F54E5"/>
    <w:rsid w:val="005F56FF"/>
    <w:rsid w:val="005F60CA"/>
    <w:rsid w:val="005F6165"/>
    <w:rsid w:val="005F624E"/>
    <w:rsid w:val="005F62B3"/>
    <w:rsid w:val="005F6337"/>
    <w:rsid w:val="005F6624"/>
    <w:rsid w:val="005F6BE8"/>
    <w:rsid w:val="005F6EE9"/>
    <w:rsid w:val="005F73C9"/>
    <w:rsid w:val="005F7A31"/>
    <w:rsid w:val="00600128"/>
    <w:rsid w:val="00600516"/>
    <w:rsid w:val="0060063B"/>
    <w:rsid w:val="00600791"/>
    <w:rsid w:val="00600899"/>
    <w:rsid w:val="00600B6B"/>
    <w:rsid w:val="00600CDB"/>
    <w:rsid w:val="00600F4C"/>
    <w:rsid w:val="006018BB"/>
    <w:rsid w:val="00602032"/>
    <w:rsid w:val="006021E9"/>
    <w:rsid w:val="006026AA"/>
    <w:rsid w:val="00602909"/>
    <w:rsid w:val="00602A39"/>
    <w:rsid w:val="00602AEE"/>
    <w:rsid w:val="006032C3"/>
    <w:rsid w:val="00603486"/>
    <w:rsid w:val="006036F3"/>
    <w:rsid w:val="00603A39"/>
    <w:rsid w:val="00604690"/>
    <w:rsid w:val="00604A7C"/>
    <w:rsid w:val="00604CE7"/>
    <w:rsid w:val="00604F5C"/>
    <w:rsid w:val="0060527C"/>
    <w:rsid w:val="00605480"/>
    <w:rsid w:val="00605711"/>
    <w:rsid w:val="0060595A"/>
    <w:rsid w:val="0060650A"/>
    <w:rsid w:val="00606671"/>
    <w:rsid w:val="00606B51"/>
    <w:rsid w:val="006075AF"/>
    <w:rsid w:val="00607614"/>
    <w:rsid w:val="006076FD"/>
    <w:rsid w:val="00607852"/>
    <w:rsid w:val="00607936"/>
    <w:rsid w:val="00607C81"/>
    <w:rsid w:val="00607C92"/>
    <w:rsid w:val="006102AF"/>
    <w:rsid w:val="006104A3"/>
    <w:rsid w:val="0061099C"/>
    <w:rsid w:val="00610BE8"/>
    <w:rsid w:val="00610FB4"/>
    <w:rsid w:val="0061132D"/>
    <w:rsid w:val="006118D2"/>
    <w:rsid w:val="00611B82"/>
    <w:rsid w:val="006122ED"/>
    <w:rsid w:val="00612375"/>
    <w:rsid w:val="006125F2"/>
    <w:rsid w:val="00612B67"/>
    <w:rsid w:val="00612EAF"/>
    <w:rsid w:val="00612F4D"/>
    <w:rsid w:val="00613478"/>
    <w:rsid w:val="006135BA"/>
    <w:rsid w:val="006137A4"/>
    <w:rsid w:val="006138A5"/>
    <w:rsid w:val="00613B41"/>
    <w:rsid w:val="00613B58"/>
    <w:rsid w:val="006141AF"/>
    <w:rsid w:val="00614688"/>
    <w:rsid w:val="006149A7"/>
    <w:rsid w:val="00614CA5"/>
    <w:rsid w:val="0061534D"/>
    <w:rsid w:val="006155DC"/>
    <w:rsid w:val="0061561C"/>
    <w:rsid w:val="006158EE"/>
    <w:rsid w:val="0061614E"/>
    <w:rsid w:val="0061675E"/>
    <w:rsid w:val="00616A70"/>
    <w:rsid w:val="00616DDC"/>
    <w:rsid w:val="0061764E"/>
    <w:rsid w:val="0061774C"/>
    <w:rsid w:val="0061789E"/>
    <w:rsid w:val="00617C1D"/>
    <w:rsid w:val="00617D8F"/>
    <w:rsid w:val="00617E9E"/>
    <w:rsid w:val="00617F6C"/>
    <w:rsid w:val="00620001"/>
    <w:rsid w:val="006204B4"/>
    <w:rsid w:val="00621075"/>
    <w:rsid w:val="00621195"/>
    <w:rsid w:val="00621428"/>
    <w:rsid w:val="006215A4"/>
    <w:rsid w:val="00621694"/>
    <w:rsid w:val="006216ED"/>
    <w:rsid w:val="0062171C"/>
    <w:rsid w:val="00621745"/>
    <w:rsid w:val="006217E6"/>
    <w:rsid w:val="0062199A"/>
    <w:rsid w:val="00621A0B"/>
    <w:rsid w:val="00621D66"/>
    <w:rsid w:val="00621FD3"/>
    <w:rsid w:val="00622308"/>
    <w:rsid w:val="006226E8"/>
    <w:rsid w:val="00622766"/>
    <w:rsid w:val="00622BDF"/>
    <w:rsid w:val="00622E5E"/>
    <w:rsid w:val="00622F71"/>
    <w:rsid w:val="00623138"/>
    <w:rsid w:val="00623696"/>
    <w:rsid w:val="00623912"/>
    <w:rsid w:val="00623ACD"/>
    <w:rsid w:val="00623CE2"/>
    <w:rsid w:val="00623F74"/>
    <w:rsid w:val="006240FC"/>
    <w:rsid w:val="00624249"/>
    <w:rsid w:val="006244E1"/>
    <w:rsid w:val="006244EC"/>
    <w:rsid w:val="0062459D"/>
    <w:rsid w:val="006245DA"/>
    <w:rsid w:val="0062469E"/>
    <w:rsid w:val="006248CB"/>
    <w:rsid w:val="0062493F"/>
    <w:rsid w:val="0062499C"/>
    <w:rsid w:val="006249BC"/>
    <w:rsid w:val="00624B74"/>
    <w:rsid w:val="00624C54"/>
    <w:rsid w:val="00625122"/>
    <w:rsid w:val="00625366"/>
    <w:rsid w:val="00625427"/>
    <w:rsid w:val="00625495"/>
    <w:rsid w:val="006254DF"/>
    <w:rsid w:val="006257DF"/>
    <w:rsid w:val="00625937"/>
    <w:rsid w:val="00625ABA"/>
    <w:rsid w:val="00625B30"/>
    <w:rsid w:val="00625CD6"/>
    <w:rsid w:val="006265DA"/>
    <w:rsid w:val="00626F0C"/>
    <w:rsid w:val="0062715E"/>
    <w:rsid w:val="006273A9"/>
    <w:rsid w:val="006273FB"/>
    <w:rsid w:val="00627685"/>
    <w:rsid w:val="0062797D"/>
    <w:rsid w:val="00627AF6"/>
    <w:rsid w:val="00627D1E"/>
    <w:rsid w:val="00627D48"/>
    <w:rsid w:val="00627E5D"/>
    <w:rsid w:val="00627F4B"/>
    <w:rsid w:val="006301E0"/>
    <w:rsid w:val="00630FFA"/>
    <w:rsid w:val="00631161"/>
    <w:rsid w:val="006312F1"/>
    <w:rsid w:val="00631933"/>
    <w:rsid w:val="00631A5B"/>
    <w:rsid w:val="00631BAB"/>
    <w:rsid w:val="00632EAF"/>
    <w:rsid w:val="00633842"/>
    <w:rsid w:val="00633896"/>
    <w:rsid w:val="00633903"/>
    <w:rsid w:val="00633C46"/>
    <w:rsid w:val="006341A4"/>
    <w:rsid w:val="006342BD"/>
    <w:rsid w:val="00634650"/>
    <w:rsid w:val="006346C0"/>
    <w:rsid w:val="00634B35"/>
    <w:rsid w:val="00634BB5"/>
    <w:rsid w:val="00635159"/>
    <w:rsid w:val="0063528C"/>
    <w:rsid w:val="0063664D"/>
    <w:rsid w:val="00636999"/>
    <w:rsid w:val="00636B04"/>
    <w:rsid w:val="00637233"/>
    <w:rsid w:val="00637FCD"/>
    <w:rsid w:val="00640137"/>
    <w:rsid w:val="006403F8"/>
    <w:rsid w:val="00640565"/>
    <w:rsid w:val="00640A55"/>
    <w:rsid w:val="00641805"/>
    <w:rsid w:val="00641A51"/>
    <w:rsid w:val="00641B70"/>
    <w:rsid w:val="00641C47"/>
    <w:rsid w:val="00642064"/>
    <w:rsid w:val="006422CB"/>
    <w:rsid w:val="00642470"/>
    <w:rsid w:val="00642558"/>
    <w:rsid w:val="00642688"/>
    <w:rsid w:val="00642BD0"/>
    <w:rsid w:val="00642F11"/>
    <w:rsid w:val="0064303C"/>
    <w:rsid w:val="00643379"/>
    <w:rsid w:val="00643556"/>
    <w:rsid w:val="006435BC"/>
    <w:rsid w:val="00643869"/>
    <w:rsid w:val="0064399A"/>
    <w:rsid w:val="00643AC4"/>
    <w:rsid w:val="00643E3E"/>
    <w:rsid w:val="00643FD4"/>
    <w:rsid w:val="006440A3"/>
    <w:rsid w:val="00644122"/>
    <w:rsid w:val="006445FE"/>
    <w:rsid w:val="00644939"/>
    <w:rsid w:val="006449DF"/>
    <w:rsid w:val="00644A20"/>
    <w:rsid w:val="00645013"/>
    <w:rsid w:val="006450C4"/>
    <w:rsid w:val="00645208"/>
    <w:rsid w:val="006454D1"/>
    <w:rsid w:val="006456D8"/>
    <w:rsid w:val="0064578F"/>
    <w:rsid w:val="006457F9"/>
    <w:rsid w:val="00645AE6"/>
    <w:rsid w:val="00645CD3"/>
    <w:rsid w:val="006463DA"/>
    <w:rsid w:val="0064663B"/>
    <w:rsid w:val="0064696F"/>
    <w:rsid w:val="00646DCF"/>
    <w:rsid w:val="00646EBD"/>
    <w:rsid w:val="00646F1D"/>
    <w:rsid w:val="0064701A"/>
    <w:rsid w:val="00647240"/>
    <w:rsid w:val="00647546"/>
    <w:rsid w:val="00647EE6"/>
    <w:rsid w:val="00651355"/>
    <w:rsid w:val="006513A0"/>
    <w:rsid w:val="00651ABD"/>
    <w:rsid w:val="00651DBB"/>
    <w:rsid w:val="0065201A"/>
    <w:rsid w:val="00652135"/>
    <w:rsid w:val="00652AF8"/>
    <w:rsid w:val="00652E34"/>
    <w:rsid w:val="00653235"/>
    <w:rsid w:val="00653350"/>
    <w:rsid w:val="00653D25"/>
    <w:rsid w:val="00653E5E"/>
    <w:rsid w:val="00653F65"/>
    <w:rsid w:val="00654393"/>
    <w:rsid w:val="006544D9"/>
    <w:rsid w:val="00654EA2"/>
    <w:rsid w:val="00654FDA"/>
    <w:rsid w:val="00655C10"/>
    <w:rsid w:val="00655E71"/>
    <w:rsid w:val="00655F62"/>
    <w:rsid w:val="006566E6"/>
    <w:rsid w:val="006571C3"/>
    <w:rsid w:val="006577E1"/>
    <w:rsid w:val="00657A50"/>
    <w:rsid w:val="00657C51"/>
    <w:rsid w:val="00657E42"/>
    <w:rsid w:val="00657E96"/>
    <w:rsid w:val="00657FAA"/>
    <w:rsid w:val="00657FDD"/>
    <w:rsid w:val="00657FF7"/>
    <w:rsid w:val="00660640"/>
    <w:rsid w:val="0066068B"/>
    <w:rsid w:val="00661162"/>
    <w:rsid w:val="00661218"/>
    <w:rsid w:val="006618A7"/>
    <w:rsid w:val="0066208C"/>
    <w:rsid w:val="006622D2"/>
    <w:rsid w:val="00662364"/>
    <w:rsid w:val="006623EB"/>
    <w:rsid w:val="006625B6"/>
    <w:rsid w:val="0066265B"/>
    <w:rsid w:val="00662919"/>
    <w:rsid w:val="00662AC3"/>
    <w:rsid w:val="00662CE6"/>
    <w:rsid w:val="00663472"/>
    <w:rsid w:val="00663802"/>
    <w:rsid w:val="0066382D"/>
    <w:rsid w:val="00663E8C"/>
    <w:rsid w:val="00663FBD"/>
    <w:rsid w:val="006641F2"/>
    <w:rsid w:val="00664782"/>
    <w:rsid w:val="0066582D"/>
    <w:rsid w:val="00665A80"/>
    <w:rsid w:val="00665F09"/>
    <w:rsid w:val="006662D6"/>
    <w:rsid w:val="00666771"/>
    <w:rsid w:val="00666853"/>
    <w:rsid w:val="00666A2E"/>
    <w:rsid w:val="00666CFB"/>
    <w:rsid w:val="00666F1C"/>
    <w:rsid w:val="006670ED"/>
    <w:rsid w:val="006672EB"/>
    <w:rsid w:val="00670308"/>
    <w:rsid w:val="00670929"/>
    <w:rsid w:val="00670CF2"/>
    <w:rsid w:val="00670D8A"/>
    <w:rsid w:val="00670F92"/>
    <w:rsid w:val="00671048"/>
    <w:rsid w:val="0067170D"/>
    <w:rsid w:val="00671F77"/>
    <w:rsid w:val="00671F7B"/>
    <w:rsid w:val="00672264"/>
    <w:rsid w:val="006722F4"/>
    <w:rsid w:val="0067296F"/>
    <w:rsid w:val="00672A42"/>
    <w:rsid w:val="00672F20"/>
    <w:rsid w:val="0067307A"/>
    <w:rsid w:val="006731DF"/>
    <w:rsid w:val="00673327"/>
    <w:rsid w:val="00673330"/>
    <w:rsid w:val="006736F8"/>
    <w:rsid w:val="00673E43"/>
    <w:rsid w:val="00673E7B"/>
    <w:rsid w:val="00673EEC"/>
    <w:rsid w:val="00674101"/>
    <w:rsid w:val="006741EC"/>
    <w:rsid w:val="006742F9"/>
    <w:rsid w:val="006743FA"/>
    <w:rsid w:val="0067458F"/>
    <w:rsid w:val="006745DA"/>
    <w:rsid w:val="00674D99"/>
    <w:rsid w:val="00674E62"/>
    <w:rsid w:val="00675430"/>
    <w:rsid w:val="00675829"/>
    <w:rsid w:val="00675D94"/>
    <w:rsid w:val="00675DBA"/>
    <w:rsid w:val="0067671F"/>
    <w:rsid w:val="0067692D"/>
    <w:rsid w:val="00676BEB"/>
    <w:rsid w:val="00676DBC"/>
    <w:rsid w:val="00676DE3"/>
    <w:rsid w:val="00676EF7"/>
    <w:rsid w:val="00676F45"/>
    <w:rsid w:val="00677067"/>
    <w:rsid w:val="00677822"/>
    <w:rsid w:val="00677929"/>
    <w:rsid w:val="00677D3C"/>
    <w:rsid w:val="00677FB7"/>
    <w:rsid w:val="006801C3"/>
    <w:rsid w:val="006801EB"/>
    <w:rsid w:val="0068022D"/>
    <w:rsid w:val="0068042D"/>
    <w:rsid w:val="00680C27"/>
    <w:rsid w:val="00680C62"/>
    <w:rsid w:val="00680CEE"/>
    <w:rsid w:val="00680FA3"/>
    <w:rsid w:val="006812EF"/>
    <w:rsid w:val="006814AE"/>
    <w:rsid w:val="0068174F"/>
    <w:rsid w:val="00681752"/>
    <w:rsid w:val="006817C1"/>
    <w:rsid w:val="00681E6F"/>
    <w:rsid w:val="00681F49"/>
    <w:rsid w:val="00681FF6"/>
    <w:rsid w:val="0068203C"/>
    <w:rsid w:val="006821D6"/>
    <w:rsid w:val="006822E7"/>
    <w:rsid w:val="00682688"/>
    <w:rsid w:val="006828D9"/>
    <w:rsid w:val="00683191"/>
    <w:rsid w:val="006831ED"/>
    <w:rsid w:val="00683259"/>
    <w:rsid w:val="0068364A"/>
    <w:rsid w:val="00683672"/>
    <w:rsid w:val="006836FE"/>
    <w:rsid w:val="00683806"/>
    <w:rsid w:val="006839CF"/>
    <w:rsid w:val="00683CCA"/>
    <w:rsid w:val="00683E5D"/>
    <w:rsid w:val="00683EE9"/>
    <w:rsid w:val="00683FD4"/>
    <w:rsid w:val="00684088"/>
    <w:rsid w:val="0068440F"/>
    <w:rsid w:val="006847F2"/>
    <w:rsid w:val="006849DD"/>
    <w:rsid w:val="00685018"/>
    <w:rsid w:val="00685042"/>
    <w:rsid w:val="00685298"/>
    <w:rsid w:val="0068563A"/>
    <w:rsid w:val="0068575B"/>
    <w:rsid w:val="00685980"/>
    <w:rsid w:val="00685AFF"/>
    <w:rsid w:val="00685DEF"/>
    <w:rsid w:val="006864AF"/>
    <w:rsid w:val="00686DD9"/>
    <w:rsid w:val="00686EF5"/>
    <w:rsid w:val="006870AF"/>
    <w:rsid w:val="00687453"/>
    <w:rsid w:val="0068747F"/>
    <w:rsid w:val="006876BA"/>
    <w:rsid w:val="00687710"/>
    <w:rsid w:val="00687E5E"/>
    <w:rsid w:val="00690063"/>
    <w:rsid w:val="006901FB"/>
    <w:rsid w:val="0069063E"/>
    <w:rsid w:val="00690AB6"/>
    <w:rsid w:val="00690C8B"/>
    <w:rsid w:val="00690E90"/>
    <w:rsid w:val="006911DA"/>
    <w:rsid w:val="0069155D"/>
    <w:rsid w:val="0069163C"/>
    <w:rsid w:val="006916F3"/>
    <w:rsid w:val="006917AC"/>
    <w:rsid w:val="006917F5"/>
    <w:rsid w:val="0069187A"/>
    <w:rsid w:val="00691A16"/>
    <w:rsid w:val="00691EF7"/>
    <w:rsid w:val="00692430"/>
    <w:rsid w:val="0069359D"/>
    <w:rsid w:val="006939BC"/>
    <w:rsid w:val="00693A0C"/>
    <w:rsid w:val="00693AAD"/>
    <w:rsid w:val="00693C20"/>
    <w:rsid w:val="00693CEF"/>
    <w:rsid w:val="00694034"/>
    <w:rsid w:val="00694308"/>
    <w:rsid w:val="00694439"/>
    <w:rsid w:val="006945CD"/>
    <w:rsid w:val="00694698"/>
    <w:rsid w:val="006946B3"/>
    <w:rsid w:val="006947E7"/>
    <w:rsid w:val="0069483D"/>
    <w:rsid w:val="00694B60"/>
    <w:rsid w:val="006952AA"/>
    <w:rsid w:val="0069538A"/>
    <w:rsid w:val="00695760"/>
    <w:rsid w:val="00695841"/>
    <w:rsid w:val="0069589B"/>
    <w:rsid w:val="00695B26"/>
    <w:rsid w:val="00695C10"/>
    <w:rsid w:val="00695D2D"/>
    <w:rsid w:val="00695F7E"/>
    <w:rsid w:val="0069611A"/>
    <w:rsid w:val="006961EA"/>
    <w:rsid w:val="00696768"/>
    <w:rsid w:val="006968DE"/>
    <w:rsid w:val="00697046"/>
    <w:rsid w:val="0069736F"/>
    <w:rsid w:val="006977FD"/>
    <w:rsid w:val="00697D02"/>
    <w:rsid w:val="006A0092"/>
    <w:rsid w:val="006A07B7"/>
    <w:rsid w:val="006A07FC"/>
    <w:rsid w:val="006A0A7E"/>
    <w:rsid w:val="006A0E7B"/>
    <w:rsid w:val="006A16EF"/>
    <w:rsid w:val="006A19E0"/>
    <w:rsid w:val="006A1DA9"/>
    <w:rsid w:val="006A1EB0"/>
    <w:rsid w:val="006A1FBC"/>
    <w:rsid w:val="006A230B"/>
    <w:rsid w:val="006A268C"/>
    <w:rsid w:val="006A275C"/>
    <w:rsid w:val="006A2960"/>
    <w:rsid w:val="006A29A5"/>
    <w:rsid w:val="006A2D41"/>
    <w:rsid w:val="006A2FB1"/>
    <w:rsid w:val="006A3029"/>
    <w:rsid w:val="006A307D"/>
    <w:rsid w:val="006A30F7"/>
    <w:rsid w:val="006A3222"/>
    <w:rsid w:val="006A34CA"/>
    <w:rsid w:val="006A34D7"/>
    <w:rsid w:val="006A3BF6"/>
    <w:rsid w:val="006A3E0A"/>
    <w:rsid w:val="006A41F9"/>
    <w:rsid w:val="006A4238"/>
    <w:rsid w:val="006A4321"/>
    <w:rsid w:val="006A446E"/>
    <w:rsid w:val="006A490E"/>
    <w:rsid w:val="006A4B91"/>
    <w:rsid w:val="006A4BE4"/>
    <w:rsid w:val="006A53F4"/>
    <w:rsid w:val="006A562E"/>
    <w:rsid w:val="006A57C9"/>
    <w:rsid w:val="006A59CE"/>
    <w:rsid w:val="006A5EFF"/>
    <w:rsid w:val="006A6378"/>
    <w:rsid w:val="006A64E8"/>
    <w:rsid w:val="006A6DF8"/>
    <w:rsid w:val="006A7394"/>
    <w:rsid w:val="006A76BD"/>
    <w:rsid w:val="006B0419"/>
    <w:rsid w:val="006B0844"/>
    <w:rsid w:val="006B0945"/>
    <w:rsid w:val="006B0BC9"/>
    <w:rsid w:val="006B0E76"/>
    <w:rsid w:val="006B0EAD"/>
    <w:rsid w:val="006B1239"/>
    <w:rsid w:val="006B141F"/>
    <w:rsid w:val="006B1946"/>
    <w:rsid w:val="006B1A33"/>
    <w:rsid w:val="006B1AC7"/>
    <w:rsid w:val="006B2084"/>
    <w:rsid w:val="006B22FE"/>
    <w:rsid w:val="006B25EC"/>
    <w:rsid w:val="006B2925"/>
    <w:rsid w:val="006B2EE4"/>
    <w:rsid w:val="006B30FA"/>
    <w:rsid w:val="006B34DE"/>
    <w:rsid w:val="006B3799"/>
    <w:rsid w:val="006B3A6E"/>
    <w:rsid w:val="006B3D54"/>
    <w:rsid w:val="006B419E"/>
    <w:rsid w:val="006B4ADC"/>
    <w:rsid w:val="006B4D36"/>
    <w:rsid w:val="006B4F53"/>
    <w:rsid w:val="006B54EE"/>
    <w:rsid w:val="006B5D18"/>
    <w:rsid w:val="006B6C61"/>
    <w:rsid w:val="006B6D3B"/>
    <w:rsid w:val="006B73AA"/>
    <w:rsid w:val="006B74AA"/>
    <w:rsid w:val="006B7784"/>
    <w:rsid w:val="006B78AD"/>
    <w:rsid w:val="006B7C65"/>
    <w:rsid w:val="006B7E27"/>
    <w:rsid w:val="006C07EE"/>
    <w:rsid w:val="006C0977"/>
    <w:rsid w:val="006C0DB5"/>
    <w:rsid w:val="006C0EB0"/>
    <w:rsid w:val="006C0FF7"/>
    <w:rsid w:val="006C12C4"/>
    <w:rsid w:val="006C143A"/>
    <w:rsid w:val="006C16BE"/>
    <w:rsid w:val="006C1872"/>
    <w:rsid w:val="006C1AAB"/>
    <w:rsid w:val="006C2024"/>
    <w:rsid w:val="006C20DB"/>
    <w:rsid w:val="006C2287"/>
    <w:rsid w:val="006C22BA"/>
    <w:rsid w:val="006C2400"/>
    <w:rsid w:val="006C2432"/>
    <w:rsid w:val="006C2626"/>
    <w:rsid w:val="006C2644"/>
    <w:rsid w:val="006C2D85"/>
    <w:rsid w:val="006C2F07"/>
    <w:rsid w:val="006C35B3"/>
    <w:rsid w:val="006C35D0"/>
    <w:rsid w:val="006C3606"/>
    <w:rsid w:val="006C38AD"/>
    <w:rsid w:val="006C395A"/>
    <w:rsid w:val="006C3E8D"/>
    <w:rsid w:val="006C4018"/>
    <w:rsid w:val="006C4181"/>
    <w:rsid w:val="006C4421"/>
    <w:rsid w:val="006C45B6"/>
    <w:rsid w:val="006C48B7"/>
    <w:rsid w:val="006C4980"/>
    <w:rsid w:val="006C4A82"/>
    <w:rsid w:val="006C4ABF"/>
    <w:rsid w:val="006C4CEC"/>
    <w:rsid w:val="006C5222"/>
    <w:rsid w:val="006C54F3"/>
    <w:rsid w:val="006C571E"/>
    <w:rsid w:val="006C57E9"/>
    <w:rsid w:val="006C596F"/>
    <w:rsid w:val="006C5D48"/>
    <w:rsid w:val="006C5E2C"/>
    <w:rsid w:val="006C61F9"/>
    <w:rsid w:val="006C62E9"/>
    <w:rsid w:val="006C66F6"/>
    <w:rsid w:val="006C6C4E"/>
    <w:rsid w:val="006C71DB"/>
    <w:rsid w:val="006C7509"/>
    <w:rsid w:val="006C77F6"/>
    <w:rsid w:val="006D0166"/>
    <w:rsid w:val="006D069D"/>
    <w:rsid w:val="006D100D"/>
    <w:rsid w:val="006D149A"/>
    <w:rsid w:val="006D17DD"/>
    <w:rsid w:val="006D23BB"/>
    <w:rsid w:val="006D2D3F"/>
    <w:rsid w:val="006D3761"/>
    <w:rsid w:val="006D382A"/>
    <w:rsid w:val="006D3897"/>
    <w:rsid w:val="006D4007"/>
    <w:rsid w:val="006D468B"/>
    <w:rsid w:val="006D4809"/>
    <w:rsid w:val="006D480B"/>
    <w:rsid w:val="006D4B75"/>
    <w:rsid w:val="006D4F92"/>
    <w:rsid w:val="006D588D"/>
    <w:rsid w:val="006D58F4"/>
    <w:rsid w:val="006D5C39"/>
    <w:rsid w:val="006D5D68"/>
    <w:rsid w:val="006D5E90"/>
    <w:rsid w:val="006D6084"/>
    <w:rsid w:val="006D648F"/>
    <w:rsid w:val="006D6A41"/>
    <w:rsid w:val="006D712D"/>
    <w:rsid w:val="006D7246"/>
    <w:rsid w:val="006D733E"/>
    <w:rsid w:val="006D74EA"/>
    <w:rsid w:val="006D7566"/>
    <w:rsid w:val="006D777E"/>
    <w:rsid w:val="006E033E"/>
    <w:rsid w:val="006E048D"/>
    <w:rsid w:val="006E071D"/>
    <w:rsid w:val="006E0844"/>
    <w:rsid w:val="006E0A19"/>
    <w:rsid w:val="006E0DD3"/>
    <w:rsid w:val="006E0EBA"/>
    <w:rsid w:val="006E0EDA"/>
    <w:rsid w:val="006E10C6"/>
    <w:rsid w:val="006E1118"/>
    <w:rsid w:val="006E11B9"/>
    <w:rsid w:val="006E1346"/>
    <w:rsid w:val="006E145B"/>
    <w:rsid w:val="006E191B"/>
    <w:rsid w:val="006E1BBF"/>
    <w:rsid w:val="006E1F3D"/>
    <w:rsid w:val="006E2120"/>
    <w:rsid w:val="006E220E"/>
    <w:rsid w:val="006E2444"/>
    <w:rsid w:val="006E263C"/>
    <w:rsid w:val="006E29C4"/>
    <w:rsid w:val="006E2DE1"/>
    <w:rsid w:val="006E30FD"/>
    <w:rsid w:val="006E3120"/>
    <w:rsid w:val="006E334A"/>
    <w:rsid w:val="006E334F"/>
    <w:rsid w:val="006E340E"/>
    <w:rsid w:val="006E34FF"/>
    <w:rsid w:val="006E38D6"/>
    <w:rsid w:val="006E3D92"/>
    <w:rsid w:val="006E4201"/>
    <w:rsid w:val="006E4533"/>
    <w:rsid w:val="006E4579"/>
    <w:rsid w:val="006E48AA"/>
    <w:rsid w:val="006E4A46"/>
    <w:rsid w:val="006E4A63"/>
    <w:rsid w:val="006E4AE2"/>
    <w:rsid w:val="006E50D7"/>
    <w:rsid w:val="006E57C3"/>
    <w:rsid w:val="006E5C6A"/>
    <w:rsid w:val="006E5F46"/>
    <w:rsid w:val="006E60B3"/>
    <w:rsid w:val="006E6218"/>
    <w:rsid w:val="006E641F"/>
    <w:rsid w:val="006E66AF"/>
    <w:rsid w:val="006E672C"/>
    <w:rsid w:val="006E6797"/>
    <w:rsid w:val="006E6816"/>
    <w:rsid w:val="006E6A87"/>
    <w:rsid w:val="006E6B65"/>
    <w:rsid w:val="006E6F31"/>
    <w:rsid w:val="006E7051"/>
    <w:rsid w:val="006E72BA"/>
    <w:rsid w:val="006E7B8D"/>
    <w:rsid w:val="006E7F57"/>
    <w:rsid w:val="006E7FFA"/>
    <w:rsid w:val="006F0492"/>
    <w:rsid w:val="006F08D4"/>
    <w:rsid w:val="006F0972"/>
    <w:rsid w:val="006F0B47"/>
    <w:rsid w:val="006F0BEA"/>
    <w:rsid w:val="006F0C43"/>
    <w:rsid w:val="006F0CCC"/>
    <w:rsid w:val="006F0EA2"/>
    <w:rsid w:val="006F0FFD"/>
    <w:rsid w:val="006F10F3"/>
    <w:rsid w:val="006F1254"/>
    <w:rsid w:val="006F1537"/>
    <w:rsid w:val="006F17BC"/>
    <w:rsid w:val="006F182F"/>
    <w:rsid w:val="006F1B01"/>
    <w:rsid w:val="006F1D6A"/>
    <w:rsid w:val="006F2257"/>
    <w:rsid w:val="006F2375"/>
    <w:rsid w:val="006F28BB"/>
    <w:rsid w:val="006F2E8C"/>
    <w:rsid w:val="006F2ED9"/>
    <w:rsid w:val="006F3368"/>
    <w:rsid w:val="006F34CA"/>
    <w:rsid w:val="006F358A"/>
    <w:rsid w:val="006F3946"/>
    <w:rsid w:val="006F3A31"/>
    <w:rsid w:val="006F3ED8"/>
    <w:rsid w:val="006F4179"/>
    <w:rsid w:val="006F425A"/>
    <w:rsid w:val="006F44D6"/>
    <w:rsid w:val="006F4574"/>
    <w:rsid w:val="006F464C"/>
    <w:rsid w:val="006F4B6C"/>
    <w:rsid w:val="006F4FE2"/>
    <w:rsid w:val="006F5452"/>
    <w:rsid w:val="006F5800"/>
    <w:rsid w:val="006F5950"/>
    <w:rsid w:val="006F5EEF"/>
    <w:rsid w:val="006F5F50"/>
    <w:rsid w:val="006F6543"/>
    <w:rsid w:val="006F6A84"/>
    <w:rsid w:val="006F6DAE"/>
    <w:rsid w:val="006F75B4"/>
    <w:rsid w:val="006F7A9D"/>
    <w:rsid w:val="007004C8"/>
    <w:rsid w:val="007007A0"/>
    <w:rsid w:val="00700C63"/>
    <w:rsid w:val="00701817"/>
    <w:rsid w:val="0070186C"/>
    <w:rsid w:val="007018FA"/>
    <w:rsid w:val="00701A51"/>
    <w:rsid w:val="00701B00"/>
    <w:rsid w:val="00701FD5"/>
    <w:rsid w:val="0070273B"/>
    <w:rsid w:val="00702949"/>
    <w:rsid w:val="00702956"/>
    <w:rsid w:val="00703109"/>
    <w:rsid w:val="00703157"/>
    <w:rsid w:val="007033C2"/>
    <w:rsid w:val="007036FF"/>
    <w:rsid w:val="007037F1"/>
    <w:rsid w:val="0070434B"/>
    <w:rsid w:val="0070443A"/>
    <w:rsid w:val="00704458"/>
    <w:rsid w:val="00704606"/>
    <w:rsid w:val="007046A2"/>
    <w:rsid w:val="007046D6"/>
    <w:rsid w:val="007048B6"/>
    <w:rsid w:val="00704AFE"/>
    <w:rsid w:val="007050C1"/>
    <w:rsid w:val="00705421"/>
    <w:rsid w:val="0070577A"/>
    <w:rsid w:val="00705964"/>
    <w:rsid w:val="007059AA"/>
    <w:rsid w:val="007059C2"/>
    <w:rsid w:val="00705C39"/>
    <w:rsid w:val="0070611E"/>
    <w:rsid w:val="0070619B"/>
    <w:rsid w:val="007066EB"/>
    <w:rsid w:val="007068B6"/>
    <w:rsid w:val="0070771E"/>
    <w:rsid w:val="0070778B"/>
    <w:rsid w:val="0071004B"/>
    <w:rsid w:val="00710342"/>
    <w:rsid w:val="007105E4"/>
    <w:rsid w:val="007108E3"/>
    <w:rsid w:val="00710B01"/>
    <w:rsid w:val="00710C4B"/>
    <w:rsid w:val="007110B0"/>
    <w:rsid w:val="00711A6B"/>
    <w:rsid w:val="00711D0A"/>
    <w:rsid w:val="00712196"/>
    <w:rsid w:val="0071230C"/>
    <w:rsid w:val="0071234B"/>
    <w:rsid w:val="0071267A"/>
    <w:rsid w:val="00712BDA"/>
    <w:rsid w:val="00712D78"/>
    <w:rsid w:val="00712D8B"/>
    <w:rsid w:val="00712E67"/>
    <w:rsid w:val="00712F56"/>
    <w:rsid w:val="00713018"/>
    <w:rsid w:val="00713080"/>
    <w:rsid w:val="007130EC"/>
    <w:rsid w:val="0071317F"/>
    <w:rsid w:val="007131E1"/>
    <w:rsid w:val="0071329E"/>
    <w:rsid w:val="00713476"/>
    <w:rsid w:val="007138E6"/>
    <w:rsid w:val="0071396F"/>
    <w:rsid w:val="00713A2B"/>
    <w:rsid w:val="0071437B"/>
    <w:rsid w:val="007148AD"/>
    <w:rsid w:val="00714C0E"/>
    <w:rsid w:val="00714D09"/>
    <w:rsid w:val="00714DD3"/>
    <w:rsid w:val="00715045"/>
    <w:rsid w:val="00715DB3"/>
    <w:rsid w:val="00715DFD"/>
    <w:rsid w:val="00715E29"/>
    <w:rsid w:val="00715E49"/>
    <w:rsid w:val="007160F4"/>
    <w:rsid w:val="007162F8"/>
    <w:rsid w:val="00716486"/>
    <w:rsid w:val="007164BD"/>
    <w:rsid w:val="0071669E"/>
    <w:rsid w:val="007167D4"/>
    <w:rsid w:val="00716B65"/>
    <w:rsid w:val="00716D0B"/>
    <w:rsid w:val="00717077"/>
    <w:rsid w:val="00717764"/>
    <w:rsid w:val="00717792"/>
    <w:rsid w:val="007177BA"/>
    <w:rsid w:val="00717885"/>
    <w:rsid w:val="0071795B"/>
    <w:rsid w:val="00717A73"/>
    <w:rsid w:val="00717DC5"/>
    <w:rsid w:val="00720180"/>
    <w:rsid w:val="007205C9"/>
    <w:rsid w:val="00720617"/>
    <w:rsid w:val="00720629"/>
    <w:rsid w:val="00720855"/>
    <w:rsid w:val="00720DBB"/>
    <w:rsid w:val="007210D9"/>
    <w:rsid w:val="00721A9D"/>
    <w:rsid w:val="00721BE1"/>
    <w:rsid w:val="00721D0B"/>
    <w:rsid w:val="00721FC7"/>
    <w:rsid w:val="00722102"/>
    <w:rsid w:val="007221F8"/>
    <w:rsid w:val="007225B6"/>
    <w:rsid w:val="00722622"/>
    <w:rsid w:val="00722F07"/>
    <w:rsid w:val="007231F0"/>
    <w:rsid w:val="0072329D"/>
    <w:rsid w:val="00723382"/>
    <w:rsid w:val="0072347E"/>
    <w:rsid w:val="007234C3"/>
    <w:rsid w:val="007234FD"/>
    <w:rsid w:val="00723C04"/>
    <w:rsid w:val="00723D68"/>
    <w:rsid w:val="00723DE0"/>
    <w:rsid w:val="00724134"/>
    <w:rsid w:val="0072421A"/>
    <w:rsid w:val="0072445E"/>
    <w:rsid w:val="007247DF"/>
    <w:rsid w:val="0072480F"/>
    <w:rsid w:val="00724810"/>
    <w:rsid w:val="00724825"/>
    <w:rsid w:val="0072531E"/>
    <w:rsid w:val="0072541A"/>
    <w:rsid w:val="0072546F"/>
    <w:rsid w:val="007259E7"/>
    <w:rsid w:val="00725BD1"/>
    <w:rsid w:val="007262C2"/>
    <w:rsid w:val="0072630C"/>
    <w:rsid w:val="007263F7"/>
    <w:rsid w:val="007268C9"/>
    <w:rsid w:val="00726D3F"/>
    <w:rsid w:val="00727198"/>
    <w:rsid w:val="00727459"/>
    <w:rsid w:val="0072785C"/>
    <w:rsid w:val="00727A6D"/>
    <w:rsid w:val="00727F3C"/>
    <w:rsid w:val="007300B8"/>
    <w:rsid w:val="00730225"/>
    <w:rsid w:val="007303B2"/>
    <w:rsid w:val="007303E4"/>
    <w:rsid w:val="00730460"/>
    <w:rsid w:val="00730B9A"/>
    <w:rsid w:val="00730BBF"/>
    <w:rsid w:val="00730EA5"/>
    <w:rsid w:val="0073103D"/>
    <w:rsid w:val="00731226"/>
    <w:rsid w:val="007316BE"/>
    <w:rsid w:val="0073170B"/>
    <w:rsid w:val="00731771"/>
    <w:rsid w:val="00731970"/>
    <w:rsid w:val="007319A1"/>
    <w:rsid w:val="00731AA0"/>
    <w:rsid w:val="00731AA8"/>
    <w:rsid w:val="00731D0B"/>
    <w:rsid w:val="00731F9F"/>
    <w:rsid w:val="00732071"/>
    <w:rsid w:val="007321D4"/>
    <w:rsid w:val="0073232E"/>
    <w:rsid w:val="007323CF"/>
    <w:rsid w:val="00732921"/>
    <w:rsid w:val="00732959"/>
    <w:rsid w:val="00732BED"/>
    <w:rsid w:val="0073366F"/>
    <w:rsid w:val="007339CD"/>
    <w:rsid w:val="00733E9E"/>
    <w:rsid w:val="00733F7E"/>
    <w:rsid w:val="00734203"/>
    <w:rsid w:val="007345F9"/>
    <w:rsid w:val="007346B1"/>
    <w:rsid w:val="0073492E"/>
    <w:rsid w:val="00734A04"/>
    <w:rsid w:val="00734D8C"/>
    <w:rsid w:val="00734FB0"/>
    <w:rsid w:val="007353CA"/>
    <w:rsid w:val="00735AE2"/>
    <w:rsid w:val="00735FF4"/>
    <w:rsid w:val="007364F8"/>
    <w:rsid w:val="007365D9"/>
    <w:rsid w:val="007366A9"/>
    <w:rsid w:val="00736745"/>
    <w:rsid w:val="00736817"/>
    <w:rsid w:val="00736F78"/>
    <w:rsid w:val="0073709C"/>
    <w:rsid w:val="0073721F"/>
    <w:rsid w:val="0073731E"/>
    <w:rsid w:val="00737F8A"/>
    <w:rsid w:val="00740159"/>
    <w:rsid w:val="007402FD"/>
    <w:rsid w:val="0074093A"/>
    <w:rsid w:val="00740A4B"/>
    <w:rsid w:val="0074115F"/>
    <w:rsid w:val="007419D4"/>
    <w:rsid w:val="00741BE2"/>
    <w:rsid w:val="0074224E"/>
    <w:rsid w:val="007422A4"/>
    <w:rsid w:val="007422B6"/>
    <w:rsid w:val="00742D33"/>
    <w:rsid w:val="00742D34"/>
    <w:rsid w:val="00742DE7"/>
    <w:rsid w:val="00742E75"/>
    <w:rsid w:val="007431D1"/>
    <w:rsid w:val="007437BB"/>
    <w:rsid w:val="00743F47"/>
    <w:rsid w:val="00744190"/>
    <w:rsid w:val="0074486B"/>
    <w:rsid w:val="00744881"/>
    <w:rsid w:val="00744BA3"/>
    <w:rsid w:val="00744DE8"/>
    <w:rsid w:val="0074552B"/>
    <w:rsid w:val="00745975"/>
    <w:rsid w:val="00745EFC"/>
    <w:rsid w:val="007460F2"/>
    <w:rsid w:val="00746367"/>
    <w:rsid w:val="007467D1"/>
    <w:rsid w:val="007467D3"/>
    <w:rsid w:val="007467E4"/>
    <w:rsid w:val="007468BC"/>
    <w:rsid w:val="00746C7B"/>
    <w:rsid w:val="0074751A"/>
    <w:rsid w:val="0074769B"/>
    <w:rsid w:val="00747705"/>
    <w:rsid w:val="00747758"/>
    <w:rsid w:val="0074776C"/>
    <w:rsid w:val="0074782A"/>
    <w:rsid w:val="00747B70"/>
    <w:rsid w:val="00747D4E"/>
    <w:rsid w:val="00747EB3"/>
    <w:rsid w:val="00750077"/>
    <w:rsid w:val="00750209"/>
    <w:rsid w:val="007502B8"/>
    <w:rsid w:val="007505D0"/>
    <w:rsid w:val="00750615"/>
    <w:rsid w:val="007509D1"/>
    <w:rsid w:val="007510EF"/>
    <w:rsid w:val="007513F3"/>
    <w:rsid w:val="007516AB"/>
    <w:rsid w:val="007517B7"/>
    <w:rsid w:val="00751E98"/>
    <w:rsid w:val="00751F0E"/>
    <w:rsid w:val="00751F90"/>
    <w:rsid w:val="0075219A"/>
    <w:rsid w:val="00752373"/>
    <w:rsid w:val="007525CD"/>
    <w:rsid w:val="007527D7"/>
    <w:rsid w:val="007528DB"/>
    <w:rsid w:val="00752C7D"/>
    <w:rsid w:val="00752EB1"/>
    <w:rsid w:val="00753125"/>
    <w:rsid w:val="0075354B"/>
    <w:rsid w:val="0075387E"/>
    <w:rsid w:val="00753D86"/>
    <w:rsid w:val="00754541"/>
    <w:rsid w:val="00754592"/>
    <w:rsid w:val="00754601"/>
    <w:rsid w:val="007548E1"/>
    <w:rsid w:val="007553A8"/>
    <w:rsid w:val="00755521"/>
    <w:rsid w:val="007556F2"/>
    <w:rsid w:val="00755D38"/>
    <w:rsid w:val="00755D60"/>
    <w:rsid w:val="00755ED9"/>
    <w:rsid w:val="007562D4"/>
    <w:rsid w:val="00756548"/>
    <w:rsid w:val="00756785"/>
    <w:rsid w:val="00756FAF"/>
    <w:rsid w:val="00757003"/>
    <w:rsid w:val="00757773"/>
    <w:rsid w:val="00757775"/>
    <w:rsid w:val="0075786D"/>
    <w:rsid w:val="00757BBE"/>
    <w:rsid w:val="00757EC6"/>
    <w:rsid w:val="007606C1"/>
    <w:rsid w:val="00760A78"/>
    <w:rsid w:val="00760D81"/>
    <w:rsid w:val="00760DD4"/>
    <w:rsid w:val="00760E71"/>
    <w:rsid w:val="007610B0"/>
    <w:rsid w:val="007611DA"/>
    <w:rsid w:val="00761BDB"/>
    <w:rsid w:val="00761CA0"/>
    <w:rsid w:val="00761DB8"/>
    <w:rsid w:val="00761F00"/>
    <w:rsid w:val="00762023"/>
    <w:rsid w:val="007624E5"/>
    <w:rsid w:val="007625E9"/>
    <w:rsid w:val="00762845"/>
    <w:rsid w:val="00762ECD"/>
    <w:rsid w:val="00762EED"/>
    <w:rsid w:val="007631E6"/>
    <w:rsid w:val="007632D7"/>
    <w:rsid w:val="007639A5"/>
    <w:rsid w:val="007639DC"/>
    <w:rsid w:val="00763CE8"/>
    <w:rsid w:val="00764490"/>
    <w:rsid w:val="007644B2"/>
    <w:rsid w:val="00764E99"/>
    <w:rsid w:val="00764FE0"/>
    <w:rsid w:val="00764FE5"/>
    <w:rsid w:val="00764FFD"/>
    <w:rsid w:val="007650D9"/>
    <w:rsid w:val="00765195"/>
    <w:rsid w:val="00765260"/>
    <w:rsid w:val="00765A2E"/>
    <w:rsid w:val="00765A8B"/>
    <w:rsid w:val="00765ABF"/>
    <w:rsid w:val="00765C77"/>
    <w:rsid w:val="007663CC"/>
    <w:rsid w:val="00766516"/>
    <w:rsid w:val="007669CA"/>
    <w:rsid w:val="00766C63"/>
    <w:rsid w:val="00767554"/>
    <w:rsid w:val="007676B0"/>
    <w:rsid w:val="007678F7"/>
    <w:rsid w:val="007700FE"/>
    <w:rsid w:val="00770A76"/>
    <w:rsid w:val="00770BD2"/>
    <w:rsid w:val="00770C55"/>
    <w:rsid w:val="00770E0D"/>
    <w:rsid w:val="00771341"/>
    <w:rsid w:val="00771878"/>
    <w:rsid w:val="00771DF1"/>
    <w:rsid w:val="007721DC"/>
    <w:rsid w:val="0077262C"/>
    <w:rsid w:val="00772712"/>
    <w:rsid w:val="007728C5"/>
    <w:rsid w:val="00772A59"/>
    <w:rsid w:val="00772A70"/>
    <w:rsid w:val="00772B21"/>
    <w:rsid w:val="007730C4"/>
    <w:rsid w:val="00773449"/>
    <w:rsid w:val="00773961"/>
    <w:rsid w:val="007739F4"/>
    <w:rsid w:val="00773ABB"/>
    <w:rsid w:val="00773B43"/>
    <w:rsid w:val="00773DFC"/>
    <w:rsid w:val="007745F9"/>
    <w:rsid w:val="00774D7F"/>
    <w:rsid w:val="00775127"/>
    <w:rsid w:val="0077522A"/>
    <w:rsid w:val="00775231"/>
    <w:rsid w:val="0077561D"/>
    <w:rsid w:val="00775A5D"/>
    <w:rsid w:val="00775BD3"/>
    <w:rsid w:val="00775CF3"/>
    <w:rsid w:val="00775D48"/>
    <w:rsid w:val="00775DC0"/>
    <w:rsid w:val="00775EBE"/>
    <w:rsid w:val="00775F0D"/>
    <w:rsid w:val="007760E0"/>
    <w:rsid w:val="007762BD"/>
    <w:rsid w:val="007762E3"/>
    <w:rsid w:val="0077649E"/>
    <w:rsid w:val="00776606"/>
    <w:rsid w:val="00777913"/>
    <w:rsid w:val="00777F38"/>
    <w:rsid w:val="00777F39"/>
    <w:rsid w:val="0078007A"/>
    <w:rsid w:val="0078031C"/>
    <w:rsid w:val="007804D8"/>
    <w:rsid w:val="007804FA"/>
    <w:rsid w:val="00780527"/>
    <w:rsid w:val="007809DE"/>
    <w:rsid w:val="00780F8D"/>
    <w:rsid w:val="0078101C"/>
    <w:rsid w:val="007813C2"/>
    <w:rsid w:val="00781EB1"/>
    <w:rsid w:val="00782062"/>
    <w:rsid w:val="0078265A"/>
    <w:rsid w:val="007826E8"/>
    <w:rsid w:val="00782982"/>
    <w:rsid w:val="00782A9E"/>
    <w:rsid w:val="00782B2B"/>
    <w:rsid w:val="00782C76"/>
    <w:rsid w:val="00782FE0"/>
    <w:rsid w:val="00783516"/>
    <w:rsid w:val="007835A6"/>
    <w:rsid w:val="00783679"/>
    <w:rsid w:val="00783DCE"/>
    <w:rsid w:val="00783E2F"/>
    <w:rsid w:val="00783E30"/>
    <w:rsid w:val="007841D1"/>
    <w:rsid w:val="0078435A"/>
    <w:rsid w:val="00785351"/>
    <w:rsid w:val="0078556A"/>
    <w:rsid w:val="007855F1"/>
    <w:rsid w:val="00785630"/>
    <w:rsid w:val="00785EDE"/>
    <w:rsid w:val="00785F7F"/>
    <w:rsid w:val="00785FAC"/>
    <w:rsid w:val="007861E7"/>
    <w:rsid w:val="007864F3"/>
    <w:rsid w:val="00786532"/>
    <w:rsid w:val="00786678"/>
    <w:rsid w:val="007867C9"/>
    <w:rsid w:val="007868A0"/>
    <w:rsid w:val="00787C7A"/>
    <w:rsid w:val="007901A6"/>
    <w:rsid w:val="00790344"/>
    <w:rsid w:val="007904CF"/>
    <w:rsid w:val="0079075A"/>
    <w:rsid w:val="00791171"/>
    <w:rsid w:val="007911A4"/>
    <w:rsid w:val="00791369"/>
    <w:rsid w:val="007915B9"/>
    <w:rsid w:val="007916D1"/>
    <w:rsid w:val="00791A6F"/>
    <w:rsid w:val="00791AA8"/>
    <w:rsid w:val="00791FF1"/>
    <w:rsid w:val="0079251E"/>
    <w:rsid w:val="007927E9"/>
    <w:rsid w:val="00792D70"/>
    <w:rsid w:val="00792F65"/>
    <w:rsid w:val="007932DC"/>
    <w:rsid w:val="007936CF"/>
    <w:rsid w:val="00793D17"/>
    <w:rsid w:val="00793EB4"/>
    <w:rsid w:val="00793FA7"/>
    <w:rsid w:val="007948BA"/>
    <w:rsid w:val="0079494F"/>
    <w:rsid w:val="00794EBD"/>
    <w:rsid w:val="00795446"/>
    <w:rsid w:val="00795935"/>
    <w:rsid w:val="00795EBE"/>
    <w:rsid w:val="00796373"/>
    <w:rsid w:val="00796A50"/>
    <w:rsid w:val="00796B60"/>
    <w:rsid w:val="00797321"/>
    <w:rsid w:val="0079774F"/>
    <w:rsid w:val="0079796D"/>
    <w:rsid w:val="007A00E8"/>
    <w:rsid w:val="007A00FA"/>
    <w:rsid w:val="007A015E"/>
    <w:rsid w:val="007A04BA"/>
    <w:rsid w:val="007A0C6A"/>
    <w:rsid w:val="007A11D4"/>
    <w:rsid w:val="007A151E"/>
    <w:rsid w:val="007A1707"/>
    <w:rsid w:val="007A203A"/>
    <w:rsid w:val="007A2127"/>
    <w:rsid w:val="007A2191"/>
    <w:rsid w:val="007A22F8"/>
    <w:rsid w:val="007A23BE"/>
    <w:rsid w:val="007A2674"/>
    <w:rsid w:val="007A291D"/>
    <w:rsid w:val="007A2C28"/>
    <w:rsid w:val="007A2DD7"/>
    <w:rsid w:val="007A2F43"/>
    <w:rsid w:val="007A3A5A"/>
    <w:rsid w:val="007A3D0D"/>
    <w:rsid w:val="007A4135"/>
    <w:rsid w:val="007A4BF2"/>
    <w:rsid w:val="007A4EE4"/>
    <w:rsid w:val="007A4F44"/>
    <w:rsid w:val="007A5A37"/>
    <w:rsid w:val="007A5AB4"/>
    <w:rsid w:val="007A5D72"/>
    <w:rsid w:val="007A5EE1"/>
    <w:rsid w:val="007A617F"/>
    <w:rsid w:val="007A62C4"/>
    <w:rsid w:val="007A6A59"/>
    <w:rsid w:val="007A6B76"/>
    <w:rsid w:val="007A6F35"/>
    <w:rsid w:val="007A75DE"/>
    <w:rsid w:val="007A76CD"/>
    <w:rsid w:val="007B03FA"/>
    <w:rsid w:val="007B0525"/>
    <w:rsid w:val="007B086B"/>
    <w:rsid w:val="007B0C90"/>
    <w:rsid w:val="007B0CC3"/>
    <w:rsid w:val="007B1672"/>
    <w:rsid w:val="007B18B5"/>
    <w:rsid w:val="007B1C3B"/>
    <w:rsid w:val="007B1E14"/>
    <w:rsid w:val="007B1EBF"/>
    <w:rsid w:val="007B2480"/>
    <w:rsid w:val="007B259F"/>
    <w:rsid w:val="007B2AB0"/>
    <w:rsid w:val="007B2F29"/>
    <w:rsid w:val="007B2F90"/>
    <w:rsid w:val="007B30AB"/>
    <w:rsid w:val="007B3311"/>
    <w:rsid w:val="007B332E"/>
    <w:rsid w:val="007B3345"/>
    <w:rsid w:val="007B350D"/>
    <w:rsid w:val="007B360B"/>
    <w:rsid w:val="007B38DB"/>
    <w:rsid w:val="007B3EED"/>
    <w:rsid w:val="007B3FBE"/>
    <w:rsid w:val="007B40CB"/>
    <w:rsid w:val="007B41BB"/>
    <w:rsid w:val="007B428E"/>
    <w:rsid w:val="007B475E"/>
    <w:rsid w:val="007B47C1"/>
    <w:rsid w:val="007B47E7"/>
    <w:rsid w:val="007B4C5C"/>
    <w:rsid w:val="007B4D02"/>
    <w:rsid w:val="007B5119"/>
    <w:rsid w:val="007B51B3"/>
    <w:rsid w:val="007B53F6"/>
    <w:rsid w:val="007B5546"/>
    <w:rsid w:val="007B5A72"/>
    <w:rsid w:val="007B5D46"/>
    <w:rsid w:val="007B5E8E"/>
    <w:rsid w:val="007B6590"/>
    <w:rsid w:val="007B6620"/>
    <w:rsid w:val="007B66EB"/>
    <w:rsid w:val="007B6A2F"/>
    <w:rsid w:val="007B6CDC"/>
    <w:rsid w:val="007B6F0C"/>
    <w:rsid w:val="007B7014"/>
    <w:rsid w:val="007B7644"/>
    <w:rsid w:val="007C030F"/>
    <w:rsid w:val="007C034E"/>
    <w:rsid w:val="007C07CC"/>
    <w:rsid w:val="007C07FD"/>
    <w:rsid w:val="007C0A0D"/>
    <w:rsid w:val="007C0BA0"/>
    <w:rsid w:val="007C0E20"/>
    <w:rsid w:val="007C1879"/>
    <w:rsid w:val="007C1B8A"/>
    <w:rsid w:val="007C1B8E"/>
    <w:rsid w:val="007C1C08"/>
    <w:rsid w:val="007C1D92"/>
    <w:rsid w:val="007C1F71"/>
    <w:rsid w:val="007C1F80"/>
    <w:rsid w:val="007C2190"/>
    <w:rsid w:val="007C2576"/>
    <w:rsid w:val="007C29E9"/>
    <w:rsid w:val="007C2CAC"/>
    <w:rsid w:val="007C30C8"/>
    <w:rsid w:val="007C37FC"/>
    <w:rsid w:val="007C38F8"/>
    <w:rsid w:val="007C3C73"/>
    <w:rsid w:val="007C426C"/>
    <w:rsid w:val="007C4563"/>
    <w:rsid w:val="007C476B"/>
    <w:rsid w:val="007C4A04"/>
    <w:rsid w:val="007C5170"/>
    <w:rsid w:val="007C544A"/>
    <w:rsid w:val="007C5478"/>
    <w:rsid w:val="007C5891"/>
    <w:rsid w:val="007C5C04"/>
    <w:rsid w:val="007C5CFB"/>
    <w:rsid w:val="007C5F92"/>
    <w:rsid w:val="007C613B"/>
    <w:rsid w:val="007C658D"/>
    <w:rsid w:val="007C66DA"/>
    <w:rsid w:val="007C6ABA"/>
    <w:rsid w:val="007C6B9D"/>
    <w:rsid w:val="007C6E10"/>
    <w:rsid w:val="007C6EE1"/>
    <w:rsid w:val="007C6FC4"/>
    <w:rsid w:val="007C7620"/>
    <w:rsid w:val="007C7883"/>
    <w:rsid w:val="007C7DF6"/>
    <w:rsid w:val="007D0BE4"/>
    <w:rsid w:val="007D0D14"/>
    <w:rsid w:val="007D1830"/>
    <w:rsid w:val="007D195D"/>
    <w:rsid w:val="007D1988"/>
    <w:rsid w:val="007D1E04"/>
    <w:rsid w:val="007D209C"/>
    <w:rsid w:val="007D2100"/>
    <w:rsid w:val="007D225F"/>
    <w:rsid w:val="007D2EB5"/>
    <w:rsid w:val="007D320C"/>
    <w:rsid w:val="007D3346"/>
    <w:rsid w:val="007D3354"/>
    <w:rsid w:val="007D3ED9"/>
    <w:rsid w:val="007D3F0C"/>
    <w:rsid w:val="007D3F95"/>
    <w:rsid w:val="007D412B"/>
    <w:rsid w:val="007D41A4"/>
    <w:rsid w:val="007D41F9"/>
    <w:rsid w:val="007D4244"/>
    <w:rsid w:val="007D45D5"/>
    <w:rsid w:val="007D47D4"/>
    <w:rsid w:val="007D4D61"/>
    <w:rsid w:val="007D4DB9"/>
    <w:rsid w:val="007D4F7E"/>
    <w:rsid w:val="007D50CC"/>
    <w:rsid w:val="007D510C"/>
    <w:rsid w:val="007D560C"/>
    <w:rsid w:val="007D5641"/>
    <w:rsid w:val="007D5760"/>
    <w:rsid w:val="007D58AE"/>
    <w:rsid w:val="007D5B55"/>
    <w:rsid w:val="007D5EA5"/>
    <w:rsid w:val="007D5FAD"/>
    <w:rsid w:val="007D61EC"/>
    <w:rsid w:val="007D6447"/>
    <w:rsid w:val="007D6FB5"/>
    <w:rsid w:val="007D7405"/>
    <w:rsid w:val="007D7938"/>
    <w:rsid w:val="007D79C8"/>
    <w:rsid w:val="007D7E2C"/>
    <w:rsid w:val="007E06F0"/>
    <w:rsid w:val="007E0731"/>
    <w:rsid w:val="007E0AA8"/>
    <w:rsid w:val="007E0C64"/>
    <w:rsid w:val="007E0E9D"/>
    <w:rsid w:val="007E0FD5"/>
    <w:rsid w:val="007E1054"/>
    <w:rsid w:val="007E12FD"/>
    <w:rsid w:val="007E1842"/>
    <w:rsid w:val="007E21FA"/>
    <w:rsid w:val="007E28DE"/>
    <w:rsid w:val="007E2BD3"/>
    <w:rsid w:val="007E2F57"/>
    <w:rsid w:val="007E3001"/>
    <w:rsid w:val="007E3213"/>
    <w:rsid w:val="007E32A5"/>
    <w:rsid w:val="007E3326"/>
    <w:rsid w:val="007E3912"/>
    <w:rsid w:val="007E3C7A"/>
    <w:rsid w:val="007E433A"/>
    <w:rsid w:val="007E47F0"/>
    <w:rsid w:val="007E4CE9"/>
    <w:rsid w:val="007E4F3E"/>
    <w:rsid w:val="007E4F5F"/>
    <w:rsid w:val="007E4F7A"/>
    <w:rsid w:val="007E5164"/>
    <w:rsid w:val="007E51C2"/>
    <w:rsid w:val="007E51D1"/>
    <w:rsid w:val="007E51D3"/>
    <w:rsid w:val="007E596B"/>
    <w:rsid w:val="007E5EC3"/>
    <w:rsid w:val="007E5F94"/>
    <w:rsid w:val="007E61F2"/>
    <w:rsid w:val="007E6DD6"/>
    <w:rsid w:val="007E724D"/>
    <w:rsid w:val="007E75D7"/>
    <w:rsid w:val="007E77CD"/>
    <w:rsid w:val="007E7852"/>
    <w:rsid w:val="007E7EAD"/>
    <w:rsid w:val="007F003B"/>
    <w:rsid w:val="007F0219"/>
    <w:rsid w:val="007F0383"/>
    <w:rsid w:val="007F063B"/>
    <w:rsid w:val="007F06A0"/>
    <w:rsid w:val="007F06B7"/>
    <w:rsid w:val="007F0B62"/>
    <w:rsid w:val="007F0D36"/>
    <w:rsid w:val="007F0E8D"/>
    <w:rsid w:val="007F0F27"/>
    <w:rsid w:val="007F10FF"/>
    <w:rsid w:val="007F12A4"/>
    <w:rsid w:val="007F14E0"/>
    <w:rsid w:val="007F194D"/>
    <w:rsid w:val="007F195A"/>
    <w:rsid w:val="007F1E30"/>
    <w:rsid w:val="007F1F7A"/>
    <w:rsid w:val="007F26C3"/>
    <w:rsid w:val="007F28FB"/>
    <w:rsid w:val="007F2953"/>
    <w:rsid w:val="007F2AA3"/>
    <w:rsid w:val="007F2BF4"/>
    <w:rsid w:val="007F2F55"/>
    <w:rsid w:val="007F3619"/>
    <w:rsid w:val="007F3BEC"/>
    <w:rsid w:val="007F4134"/>
    <w:rsid w:val="007F419E"/>
    <w:rsid w:val="007F4780"/>
    <w:rsid w:val="007F4801"/>
    <w:rsid w:val="007F48F6"/>
    <w:rsid w:val="007F4BED"/>
    <w:rsid w:val="007F4D56"/>
    <w:rsid w:val="007F4DC8"/>
    <w:rsid w:val="007F4F35"/>
    <w:rsid w:val="007F540A"/>
    <w:rsid w:val="007F5417"/>
    <w:rsid w:val="007F57AC"/>
    <w:rsid w:val="007F5923"/>
    <w:rsid w:val="007F595E"/>
    <w:rsid w:val="007F6199"/>
    <w:rsid w:val="007F681D"/>
    <w:rsid w:val="007F6A04"/>
    <w:rsid w:val="007F6B2F"/>
    <w:rsid w:val="007F73D5"/>
    <w:rsid w:val="007F770A"/>
    <w:rsid w:val="007F7DCF"/>
    <w:rsid w:val="008000F6"/>
    <w:rsid w:val="008000FA"/>
    <w:rsid w:val="008002DD"/>
    <w:rsid w:val="008002E9"/>
    <w:rsid w:val="00800492"/>
    <w:rsid w:val="00800709"/>
    <w:rsid w:val="00800C5D"/>
    <w:rsid w:val="00800F12"/>
    <w:rsid w:val="00801164"/>
    <w:rsid w:val="00801280"/>
    <w:rsid w:val="008014EB"/>
    <w:rsid w:val="00801600"/>
    <w:rsid w:val="00801E3D"/>
    <w:rsid w:val="00801F39"/>
    <w:rsid w:val="008026FB"/>
    <w:rsid w:val="0080279A"/>
    <w:rsid w:val="00802C03"/>
    <w:rsid w:val="00802D91"/>
    <w:rsid w:val="00802E14"/>
    <w:rsid w:val="0080304D"/>
    <w:rsid w:val="0080306A"/>
    <w:rsid w:val="008033C2"/>
    <w:rsid w:val="008038B2"/>
    <w:rsid w:val="0080393A"/>
    <w:rsid w:val="00804041"/>
    <w:rsid w:val="00804866"/>
    <w:rsid w:val="00804CE2"/>
    <w:rsid w:val="00804F48"/>
    <w:rsid w:val="00804F53"/>
    <w:rsid w:val="00804F7A"/>
    <w:rsid w:val="00805150"/>
    <w:rsid w:val="008051B3"/>
    <w:rsid w:val="00805277"/>
    <w:rsid w:val="00805EAD"/>
    <w:rsid w:val="00805FF5"/>
    <w:rsid w:val="00806101"/>
    <w:rsid w:val="00806155"/>
    <w:rsid w:val="00806231"/>
    <w:rsid w:val="0080625C"/>
    <w:rsid w:val="008064EC"/>
    <w:rsid w:val="00807861"/>
    <w:rsid w:val="00807A1E"/>
    <w:rsid w:val="00807C27"/>
    <w:rsid w:val="00807D8A"/>
    <w:rsid w:val="00807DFC"/>
    <w:rsid w:val="00807E21"/>
    <w:rsid w:val="00810503"/>
    <w:rsid w:val="00810636"/>
    <w:rsid w:val="00810C86"/>
    <w:rsid w:val="0081110B"/>
    <w:rsid w:val="00811A43"/>
    <w:rsid w:val="00811EE2"/>
    <w:rsid w:val="00811F38"/>
    <w:rsid w:val="0081277F"/>
    <w:rsid w:val="00812BFD"/>
    <w:rsid w:val="0081300D"/>
    <w:rsid w:val="0081302F"/>
    <w:rsid w:val="0081351E"/>
    <w:rsid w:val="00813778"/>
    <w:rsid w:val="008137E1"/>
    <w:rsid w:val="0081384C"/>
    <w:rsid w:val="00813AA8"/>
    <w:rsid w:val="00813B90"/>
    <w:rsid w:val="00813BD4"/>
    <w:rsid w:val="00813EE8"/>
    <w:rsid w:val="008143FD"/>
    <w:rsid w:val="00814447"/>
    <w:rsid w:val="0081497F"/>
    <w:rsid w:val="00814D6F"/>
    <w:rsid w:val="00814DB0"/>
    <w:rsid w:val="008150A4"/>
    <w:rsid w:val="00815505"/>
    <w:rsid w:val="0081566D"/>
    <w:rsid w:val="00815D0E"/>
    <w:rsid w:val="00815D55"/>
    <w:rsid w:val="00815EA0"/>
    <w:rsid w:val="008162DC"/>
    <w:rsid w:val="00816438"/>
    <w:rsid w:val="00816740"/>
    <w:rsid w:val="00817249"/>
    <w:rsid w:val="00817640"/>
    <w:rsid w:val="00817B1A"/>
    <w:rsid w:val="00820068"/>
    <w:rsid w:val="008205BE"/>
    <w:rsid w:val="008207A2"/>
    <w:rsid w:val="00820D6D"/>
    <w:rsid w:val="00821060"/>
    <w:rsid w:val="00821192"/>
    <w:rsid w:val="00821670"/>
    <w:rsid w:val="008225F6"/>
    <w:rsid w:val="00822678"/>
    <w:rsid w:val="0082287F"/>
    <w:rsid w:val="008229B3"/>
    <w:rsid w:val="00822A14"/>
    <w:rsid w:val="00822AA2"/>
    <w:rsid w:val="00822ACA"/>
    <w:rsid w:val="00822E2B"/>
    <w:rsid w:val="008230C6"/>
    <w:rsid w:val="00823725"/>
    <w:rsid w:val="008238B8"/>
    <w:rsid w:val="00823B9A"/>
    <w:rsid w:val="00823C51"/>
    <w:rsid w:val="00823F1A"/>
    <w:rsid w:val="00823F82"/>
    <w:rsid w:val="0082400A"/>
    <w:rsid w:val="00824377"/>
    <w:rsid w:val="00824614"/>
    <w:rsid w:val="00824910"/>
    <w:rsid w:val="00824AC9"/>
    <w:rsid w:val="00824B92"/>
    <w:rsid w:val="008254B6"/>
    <w:rsid w:val="0082622A"/>
    <w:rsid w:val="00826397"/>
    <w:rsid w:val="00826911"/>
    <w:rsid w:val="00827034"/>
    <w:rsid w:val="00827246"/>
    <w:rsid w:val="0082751E"/>
    <w:rsid w:val="008279D5"/>
    <w:rsid w:val="00827BE2"/>
    <w:rsid w:val="00827DE9"/>
    <w:rsid w:val="00827F69"/>
    <w:rsid w:val="00830449"/>
    <w:rsid w:val="00830AC7"/>
    <w:rsid w:val="00830AC8"/>
    <w:rsid w:val="00830F76"/>
    <w:rsid w:val="0083139C"/>
    <w:rsid w:val="008314AC"/>
    <w:rsid w:val="00832AB7"/>
    <w:rsid w:val="00832E3F"/>
    <w:rsid w:val="008336CB"/>
    <w:rsid w:val="00833893"/>
    <w:rsid w:val="00833A6B"/>
    <w:rsid w:val="00833AEF"/>
    <w:rsid w:val="00833B9D"/>
    <w:rsid w:val="008346AA"/>
    <w:rsid w:val="008346C2"/>
    <w:rsid w:val="00834C66"/>
    <w:rsid w:val="00834D3D"/>
    <w:rsid w:val="00834F6D"/>
    <w:rsid w:val="00835017"/>
    <w:rsid w:val="008356D6"/>
    <w:rsid w:val="00835995"/>
    <w:rsid w:val="00835F83"/>
    <w:rsid w:val="0083650E"/>
    <w:rsid w:val="00836797"/>
    <w:rsid w:val="008367C0"/>
    <w:rsid w:val="00836BCC"/>
    <w:rsid w:val="00836DD5"/>
    <w:rsid w:val="00836F00"/>
    <w:rsid w:val="00836FC9"/>
    <w:rsid w:val="0083701F"/>
    <w:rsid w:val="00837155"/>
    <w:rsid w:val="00837534"/>
    <w:rsid w:val="00837A62"/>
    <w:rsid w:val="00837A6B"/>
    <w:rsid w:val="00837AD9"/>
    <w:rsid w:val="00837B9D"/>
    <w:rsid w:val="00837BDF"/>
    <w:rsid w:val="00837C9A"/>
    <w:rsid w:val="00837D54"/>
    <w:rsid w:val="00837FBB"/>
    <w:rsid w:val="00840046"/>
    <w:rsid w:val="008402C6"/>
    <w:rsid w:val="0084038D"/>
    <w:rsid w:val="0084039E"/>
    <w:rsid w:val="00840688"/>
    <w:rsid w:val="00840716"/>
    <w:rsid w:val="00840B02"/>
    <w:rsid w:val="00840D63"/>
    <w:rsid w:val="00841010"/>
    <w:rsid w:val="00841280"/>
    <w:rsid w:val="00841AB6"/>
    <w:rsid w:val="00841BD5"/>
    <w:rsid w:val="00841EB4"/>
    <w:rsid w:val="0084221A"/>
    <w:rsid w:val="00842383"/>
    <w:rsid w:val="008423F9"/>
    <w:rsid w:val="00842440"/>
    <w:rsid w:val="00842901"/>
    <w:rsid w:val="00842968"/>
    <w:rsid w:val="00842DB2"/>
    <w:rsid w:val="00842EB7"/>
    <w:rsid w:val="0084314E"/>
    <w:rsid w:val="008433CC"/>
    <w:rsid w:val="00843C2E"/>
    <w:rsid w:val="008444ED"/>
    <w:rsid w:val="00844594"/>
    <w:rsid w:val="00844E21"/>
    <w:rsid w:val="00844E81"/>
    <w:rsid w:val="00844FB3"/>
    <w:rsid w:val="00845040"/>
    <w:rsid w:val="00845124"/>
    <w:rsid w:val="008451C7"/>
    <w:rsid w:val="0084543D"/>
    <w:rsid w:val="0084568B"/>
    <w:rsid w:val="00845AFE"/>
    <w:rsid w:val="00846171"/>
    <w:rsid w:val="008461D0"/>
    <w:rsid w:val="00846597"/>
    <w:rsid w:val="00846943"/>
    <w:rsid w:val="00846951"/>
    <w:rsid w:val="008469F1"/>
    <w:rsid w:val="00846B5D"/>
    <w:rsid w:val="00846E09"/>
    <w:rsid w:val="0084769C"/>
    <w:rsid w:val="0084776F"/>
    <w:rsid w:val="008477CB"/>
    <w:rsid w:val="008478AF"/>
    <w:rsid w:val="00847AC3"/>
    <w:rsid w:val="00850295"/>
    <w:rsid w:val="008503CF"/>
    <w:rsid w:val="0085040D"/>
    <w:rsid w:val="00850598"/>
    <w:rsid w:val="008507BF"/>
    <w:rsid w:val="00850994"/>
    <w:rsid w:val="00850C68"/>
    <w:rsid w:val="00851146"/>
    <w:rsid w:val="0085172A"/>
    <w:rsid w:val="0085187C"/>
    <w:rsid w:val="00851C03"/>
    <w:rsid w:val="00851C27"/>
    <w:rsid w:val="00852525"/>
    <w:rsid w:val="008527A7"/>
    <w:rsid w:val="00852855"/>
    <w:rsid w:val="00852A4D"/>
    <w:rsid w:val="00852A93"/>
    <w:rsid w:val="00852C74"/>
    <w:rsid w:val="00852D16"/>
    <w:rsid w:val="00852EFE"/>
    <w:rsid w:val="00853136"/>
    <w:rsid w:val="008539F5"/>
    <w:rsid w:val="00853DAA"/>
    <w:rsid w:val="00854549"/>
    <w:rsid w:val="008545E8"/>
    <w:rsid w:val="008545FB"/>
    <w:rsid w:val="00854603"/>
    <w:rsid w:val="008546FE"/>
    <w:rsid w:val="00854B5B"/>
    <w:rsid w:val="00854BB9"/>
    <w:rsid w:val="00854DA3"/>
    <w:rsid w:val="00855223"/>
    <w:rsid w:val="008554DD"/>
    <w:rsid w:val="00855B53"/>
    <w:rsid w:val="00855F3C"/>
    <w:rsid w:val="0085628F"/>
    <w:rsid w:val="008562CE"/>
    <w:rsid w:val="008567C0"/>
    <w:rsid w:val="0085699D"/>
    <w:rsid w:val="00856C84"/>
    <w:rsid w:val="00856EA2"/>
    <w:rsid w:val="00857286"/>
    <w:rsid w:val="00857506"/>
    <w:rsid w:val="00857524"/>
    <w:rsid w:val="00857A5F"/>
    <w:rsid w:val="0086022D"/>
    <w:rsid w:val="008602CF"/>
    <w:rsid w:val="008602E2"/>
    <w:rsid w:val="008603B5"/>
    <w:rsid w:val="00860574"/>
    <w:rsid w:val="00860591"/>
    <w:rsid w:val="00860F50"/>
    <w:rsid w:val="00861133"/>
    <w:rsid w:val="0086138A"/>
    <w:rsid w:val="00861CC2"/>
    <w:rsid w:val="00861E88"/>
    <w:rsid w:val="008621EA"/>
    <w:rsid w:val="00862745"/>
    <w:rsid w:val="0086297D"/>
    <w:rsid w:val="00862EAB"/>
    <w:rsid w:val="00863426"/>
    <w:rsid w:val="00863605"/>
    <w:rsid w:val="008638C6"/>
    <w:rsid w:val="008638E5"/>
    <w:rsid w:val="0086395E"/>
    <w:rsid w:val="00863E2F"/>
    <w:rsid w:val="00863E63"/>
    <w:rsid w:val="00863F4B"/>
    <w:rsid w:val="00863F9D"/>
    <w:rsid w:val="00863FA5"/>
    <w:rsid w:val="0086449F"/>
    <w:rsid w:val="00864716"/>
    <w:rsid w:val="0086490B"/>
    <w:rsid w:val="008649CD"/>
    <w:rsid w:val="00864B7E"/>
    <w:rsid w:val="00864D5B"/>
    <w:rsid w:val="0086526C"/>
    <w:rsid w:val="00865826"/>
    <w:rsid w:val="00865DBA"/>
    <w:rsid w:val="00865FAE"/>
    <w:rsid w:val="00866531"/>
    <w:rsid w:val="008666D9"/>
    <w:rsid w:val="00866903"/>
    <w:rsid w:val="008670F3"/>
    <w:rsid w:val="008671FC"/>
    <w:rsid w:val="00867343"/>
    <w:rsid w:val="0086753C"/>
    <w:rsid w:val="008678EF"/>
    <w:rsid w:val="008700F5"/>
    <w:rsid w:val="00870486"/>
    <w:rsid w:val="0087051E"/>
    <w:rsid w:val="008705E7"/>
    <w:rsid w:val="00870A9E"/>
    <w:rsid w:val="00870B7B"/>
    <w:rsid w:val="00870B81"/>
    <w:rsid w:val="00870EEF"/>
    <w:rsid w:val="00870F5A"/>
    <w:rsid w:val="00870FD4"/>
    <w:rsid w:val="0087112F"/>
    <w:rsid w:val="00871201"/>
    <w:rsid w:val="00871997"/>
    <w:rsid w:val="00871BE0"/>
    <w:rsid w:val="0087206F"/>
    <w:rsid w:val="00872217"/>
    <w:rsid w:val="008722C8"/>
    <w:rsid w:val="00872570"/>
    <w:rsid w:val="00872802"/>
    <w:rsid w:val="00872C84"/>
    <w:rsid w:val="00872C92"/>
    <w:rsid w:val="00873153"/>
    <w:rsid w:val="008736E8"/>
    <w:rsid w:val="008738D7"/>
    <w:rsid w:val="00873BAD"/>
    <w:rsid w:val="00873D77"/>
    <w:rsid w:val="00873DF3"/>
    <w:rsid w:val="00873E6D"/>
    <w:rsid w:val="00873ED3"/>
    <w:rsid w:val="00873F34"/>
    <w:rsid w:val="00873F47"/>
    <w:rsid w:val="00874014"/>
    <w:rsid w:val="0087437C"/>
    <w:rsid w:val="00874529"/>
    <w:rsid w:val="0087490A"/>
    <w:rsid w:val="00874C7F"/>
    <w:rsid w:val="00874CF2"/>
    <w:rsid w:val="00875AF9"/>
    <w:rsid w:val="00875C18"/>
    <w:rsid w:val="008761F1"/>
    <w:rsid w:val="00876B0D"/>
    <w:rsid w:val="00876C0A"/>
    <w:rsid w:val="008776EE"/>
    <w:rsid w:val="00877DB0"/>
    <w:rsid w:val="00877E2A"/>
    <w:rsid w:val="00877EB9"/>
    <w:rsid w:val="00877F07"/>
    <w:rsid w:val="00880172"/>
    <w:rsid w:val="00880D90"/>
    <w:rsid w:val="008811A9"/>
    <w:rsid w:val="00881D3B"/>
    <w:rsid w:val="008822AA"/>
    <w:rsid w:val="0088248A"/>
    <w:rsid w:val="00882590"/>
    <w:rsid w:val="008827FD"/>
    <w:rsid w:val="008828A8"/>
    <w:rsid w:val="00882C5A"/>
    <w:rsid w:val="00882EB8"/>
    <w:rsid w:val="00882F5A"/>
    <w:rsid w:val="00882F83"/>
    <w:rsid w:val="008831D1"/>
    <w:rsid w:val="00883401"/>
    <w:rsid w:val="008834C1"/>
    <w:rsid w:val="0088396D"/>
    <w:rsid w:val="00883A82"/>
    <w:rsid w:val="00883B54"/>
    <w:rsid w:val="00883D7E"/>
    <w:rsid w:val="00883FB5"/>
    <w:rsid w:val="00884D82"/>
    <w:rsid w:val="00884DEF"/>
    <w:rsid w:val="00884ED3"/>
    <w:rsid w:val="00885278"/>
    <w:rsid w:val="00885724"/>
    <w:rsid w:val="00885C41"/>
    <w:rsid w:val="00885D47"/>
    <w:rsid w:val="00885F30"/>
    <w:rsid w:val="0088615D"/>
    <w:rsid w:val="0088623F"/>
    <w:rsid w:val="00886358"/>
    <w:rsid w:val="0088643B"/>
    <w:rsid w:val="00886D34"/>
    <w:rsid w:val="00887059"/>
    <w:rsid w:val="00887075"/>
    <w:rsid w:val="0088725D"/>
    <w:rsid w:val="00887262"/>
    <w:rsid w:val="00887760"/>
    <w:rsid w:val="00887920"/>
    <w:rsid w:val="00887A17"/>
    <w:rsid w:val="00887D42"/>
    <w:rsid w:val="00887D9B"/>
    <w:rsid w:val="00887DC8"/>
    <w:rsid w:val="00887E4E"/>
    <w:rsid w:val="0089030F"/>
    <w:rsid w:val="00890C62"/>
    <w:rsid w:val="00891022"/>
    <w:rsid w:val="0089127F"/>
    <w:rsid w:val="008916C3"/>
    <w:rsid w:val="00891C5D"/>
    <w:rsid w:val="00891E32"/>
    <w:rsid w:val="00891EE4"/>
    <w:rsid w:val="00891F1D"/>
    <w:rsid w:val="00892076"/>
    <w:rsid w:val="00892238"/>
    <w:rsid w:val="008927A5"/>
    <w:rsid w:val="00892E1C"/>
    <w:rsid w:val="008930EC"/>
    <w:rsid w:val="008931EF"/>
    <w:rsid w:val="0089346B"/>
    <w:rsid w:val="008935B5"/>
    <w:rsid w:val="008938BD"/>
    <w:rsid w:val="0089418D"/>
    <w:rsid w:val="008941E8"/>
    <w:rsid w:val="008944A1"/>
    <w:rsid w:val="008948BD"/>
    <w:rsid w:val="00894923"/>
    <w:rsid w:val="008949D7"/>
    <w:rsid w:val="00894D40"/>
    <w:rsid w:val="00894DC8"/>
    <w:rsid w:val="008956C1"/>
    <w:rsid w:val="00895F06"/>
    <w:rsid w:val="008960B2"/>
    <w:rsid w:val="008960F7"/>
    <w:rsid w:val="00896166"/>
    <w:rsid w:val="0089620A"/>
    <w:rsid w:val="008964A8"/>
    <w:rsid w:val="00896572"/>
    <w:rsid w:val="0089659B"/>
    <w:rsid w:val="008965B9"/>
    <w:rsid w:val="00896767"/>
    <w:rsid w:val="008967B4"/>
    <w:rsid w:val="0089696D"/>
    <w:rsid w:val="00896AEB"/>
    <w:rsid w:val="00896AED"/>
    <w:rsid w:val="00896BD3"/>
    <w:rsid w:val="00896E1F"/>
    <w:rsid w:val="00897AC3"/>
    <w:rsid w:val="008A0059"/>
    <w:rsid w:val="008A01A2"/>
    <w:rsid w:val="008A028C"/>
    <w:rsid w:val="008A0545"/>
    <w:rsid w:val="008A06B8"/>
    <w:rsid w:val="008A06ED"/>
    <w:rsid w:val="008A0974"/>
    <w:rsid w:val="008A09FE"/>
    <w:rsid w:val="008A0BAE"/>
    <w:rsid w:val="008A1381"/>
    <w:rsid w:val="008A1487"/>
    <w:rsid w:val="008A150C"/>
    <w:rsid w:val="008A18AD"/>
    <w:rsid w:val="008A18D2"/>
    <w:rsid w:val="008A1C5E"/>
    <w:rsid w:val="008A221E"/>
    <w:rsid w:val="008A23B5"/>
    <w:rsid w:val="008A2989"/>
    <w:rsid w:val="008A2C7B"/>
    <w:rsid w:val="008A2FAE"/>
    <w:rsid w:val="008A31D4"/>
    <w:rsid w:val="008A3242"/>
    <w:rsid w:val="008A3614"/>
    <w:rsid w:val="008A3846"/>
    <w:rsid w:val="008A3906"/>
    <w:rsid w:val="008A3923"/>
    <w:rsid w:val="008A399E"/>
    <w:rsid w:val="008A3B1C"/>
    <w:rsid w:val="008A42F3"/>
    <w:rsid w:val="008A44F0"/>
    <w:rsid w:val="008A4523"/>
    <w:rsid w:val="008A4A84"/>
    <w:rsid w:val="008A4BAA"/>
    <w:rsid w:val="008A4C44"/>
    <w:rsid w:val="008A4D02"/>
    <w:rsid w:val="008A502E"/>
    <w:rsid w:val="008A51C2"/>
    <w:rsid w:val="008A54F9"/>
    <w:rsid w:val="008A5C13"/>
    <w:rsid w:val="008A5EA4"/>
    <w:rsid w:val="008A6270"/>
    <w:rsid w:val="008A67EA"/>
    <w:rsid w:val="008A69ED"/>
    <w:rsid w:val="008A7189"/>
    <w:rsid w:val="008A73F9"/>
    <w:rsid w:val="008A762E"/>
    <w:rsid w:val="008A7750"/>
    <w:rsid w:val="008B0341"/>
    <w:rsid w:val="008B0377"/>
    <w:rsid w:val="008B0562"/>
    <w:rsid w:val="008B061D"/>
    <w:rsid w:val="008B0C17"/>
    <w:rsid w:val="008B0FD0"/>
    <w:rsid w:val="008B10CC"/>
    <w:rsid w:val="008B10D6"/>
    <w:rsid w:val="008B1116"/>
    <w:rsid w:val="008B1296"/>
    <w:rsid w:val="008B12D2"/>
    <w:rsid w:val="008B135E"/>
    <w:rsid w:val="008B152A"/>
    <w:rsid w:val="008B15A2"/>
    <w:rsid w:val="008B19D5"/>
    <w:rsid w:val="008B20C2"/>
    <w:rsid w:val="008B2602"/>
    <w:rsid w:val="008B2920"/>
    <w:rsid w:val="008B2BF3"/>
    <w:rsid w:val="008B3063"/>
    <w:rsid w:val="008B3453"/>
    <w:rsid w:val="008B3CC1"/>
    <w:rsid w:val="008B3E00"/>
    <w:rsid w:val="008B44FF"/>
    <w:rsid w:val="008B4523"/>
    <w:rsid w:val="008B4A3D"/>
    <w:rsid w:val="008B4EE3"/>
    <w:rsid w:val="008B5223"/>
    <w:rsid w:val="008B53B5"/>
    <w:rsid w:val="008B54FC"/>
    <w:rsid w:val="008B55F5"/>
    <w:rsid w:val="008B5C3F"/>
    <w:rsid w:val="008B5CBB"/>
    <w:rsid w:val="008B5F12"/>
    <w:rsid w:val="008B5F65"/>
    <w:rsid w:val="008B60E0"/>
    <w:rsid w:val="008B69DD"/>
    <w:rsid w:val="008B6D90"/>
    <w:rsid w:val="008B7A09"/>
    <w:rsid w:val="008B7F0A"/>
    <w:rsid w:val="008B7FDD"/>
    <w:rsid w:val="008B7FF5"/>
    <w:rsid w:val="008C0FC7"/>
    <w:rsid w:val="008C11B5"/>
    <w:rsid w:val="008C15C2"/>
    <w:rsid w:val="008C18F7"/>
    <w:rsid w:val="008C1FA2"/>
    <w:rsid w:val="008C209F"/>
    <w:rsid w:val="008C212E"/>
    <w:rsid w:val="008C21FB"/>
    <w:rsid w:val="008C2933"/>
    <w:rsid w:val="008C2A23"/>
    <w:rsid w:val="008C2B81"/>
    <w:rsid w:val="008C2B97"/>
    <w:rsid w:val="008C3434"/>
    <w:rsid w:val="008C361B"/>
    <w:rsid w:val="008C382E"/>
    <w:rsid w:val="008C388F"/>
    <w:rsid w:val="008C3C02"/>
    <w:rsid w:val="008C3C6A"/>
    <w:rsid w:val="008C3C97"/>
    <w:rsid w:val="008C3F3C"/>
    <w:rsid w:val="008C4392"/>
    <w:rsid w:val="008C44CF"/>
    <w:rsid w:val="008C467D"/>
    <w:rsid w:val="008C47C0"/>
    <w:rsid w:val="008C4917"/>
    <w:rsid w:val="008C4B1D"/>
    <w:rsid w:val="008C4C07"/>
    <w:rsid w:val="008C4C29"/>
    <w:rsid w:val="008C4CDF"/>
    <w:rsid w:val="008C4DDD"/>
    <w:rsid w:val="008C4E06"/>
    <w:rsid w:val="008C4E58"/>
    <w:rsid w:val="008C4E75"/>
    <w:rsid w:val="008C4F12"/>
    <w:rsid w:val="008C5145"/>
    <w:rsid w:val="008C51B6"/>
    <w:rsid w:val="008C55F8"/>
    <w:rsid w:val="008C58D0"/>
    <w:rsid w:val="008C5F14"/>
    <w:rsid w:val="008C634C"/>
    <w:rsid w:val="008C65B8"/>
    <w:rsid w:val="008C65E7"/>
    <w:rsid w:val="008C673E"/>
    <w:rsid w:val="008C68A1"/>
    <w:rsid w:val="008C69E4"/>
    <w:rsid w:val="008C6A0F"/>
    <w:rsid w:val="008C6E21"/>
    <w:rsid w:val="008C7193"/>
    <w:rsid w:val="008C720B"/>
    <w:rsid w:val="008C74C5"/>
    <w:rsid w:val="008C7D02"/>
    <w:rsid w:val="008C7F14"/>
    <w:rsid w:val="008D0389"/>
    <w:rsid w:val="008D066B"/>
    <w:rsid w:val="008D12E8"/>
    <w:rsid w:val="008D14A3"/>
    <w:rsid w:val="008D1AE4"/>
    <w:rsid w:val="008D2939"/>
    <w:rsid w:val="008D2993"/>
    <w:rsid w:val="008D2B3C"/>
    <w:rsid w:val="008D3106"/>
    <w:rsid w:val="008D32E4"/>
    <w:rsid w:val="008D34D8"/>
    <w:rsid w:val="008D3611"/>
    <w:rsid w:val="008D3BD3"/>
    <w:rsid w:val="008D3C65"/>
    <w:rsid w:val="008D3F24"/>
    <w:rsid w:val="008D40BE"/>
    <w:rsid w:val="008D4129"/>
    <w:rsid w:val="008D4BBF"/>
    <w:rsid w:val="008D544E"/>
    <w:rsid w:val="008D5B62"/>
    <w:rsid w:val="008D5B74"/>
    <w:rsid w:val="008D5CA9"/>
    <w:rsid w:val="008D6440"/>
    <w:rsid w:val="008D66A1"/>
    <w:rsid w:val="008D6AC3"/>
    <w:rsid w:val="008D6C67"/>
    <w:rsid w:val="008D6F32"/>
    <w:rsid w:val="008D709A"/>
    <w:rsid w:val="008D7378"/>
    <w:rsid w:val="008D75D5"/>
    <w:rsid w:val="008D770B"/>
    <w:rsid w:val="008D784B"/>
    <w:rsid w:val="008D7880"/>
    <w:rsid w:val="008D78CD"/>
    <w:rsid w:val="008D78DF"/>
    <w:rsid w:val="008D7DE4"/>
    <w:rsid w:val="008D7E48"/>
    <w:rsid w:val="008D7E56"/>
    <w:rsid w:val="008E01A6"/>
    <w:rsid w:val="008E0224"/>
    <w:rsid w:val="008E059C"/>
    <w:rsid w:val="008E05F7"/>
    <w:rsid w:val="008E0B91"/>
    <w:rsid w:val="008E1362"/>
    <w:rsid w:val="008E167A"/>
    <w:rsid w:val="008E1686"/>
    <w:rsid w:val="008E1924"/>
    <w:rsid w:val="008E1C07"/>
    <w:rsid w:val="008E1C73"/>
    <w:rsid w:val="008E1EE9"/>
    <w:rsid w:val="008E2824"/>
    <w:rsid w:val="008E2955"/>
    <w:rsid w:val="008E2CC9"/>
    <w:rsid w:val="008E2D24"/>
    <w:rsid w:val="008E30BB"/>
    <w:rsid w:val="008E3144"/>
    <w:rsid w:val="008E31A9"/>
    <w:rsid w:val="008E3524"/>
    <w:rsid w:val="008E35E9"/>
    <w:rsid w:val="008E36B6"/>
    <w:rsid w:val="008E3744"/>
    <w:rsid w:val="008E387C"/>
    <w:rsid w:val="008E3A75"/>
    <w:rsid w:val="008E3B22"/>
    <w:rsid w:val="008E3E61"/>
    <w:rsid w:val="008E3EB3"/>
    <w:rsid w:val="008E402F"/>
    <w:rsid w:val="008E49C1"/>
    <w:rsid w:val="008E5201"/>
    <w:rsid w:val="008E52FA"/>
    <w:rsid w:val="008E54C5"/>
    <w:rsid w:val="008E553F"/>
    <w:rsid w:val="008E5736"/>
    <w:rsid w:val="008E5A44"/>
    <w:rsid w:val="008E5ECB"/>
    <w:rsid w:val="008E60E4"/>
    <w:rsid w:val="008E677D"/>
    <w:rsid w:val="008E6902"/>
    <w:rsid w:val="008E6F29"/>
    <w:rsid w:val="008E737E"/>
    <w:rsid w:val="008E76FA"/>
    <w:rsid w:val="008E792C"/>
    <w:rsid w:val="008E7ABF"/>
    <w:rsid w:val="008F0201"/>
    <w:rsid w:val="008F0246"/>
    <w:rsid w:val="008F041A"/>
    <w:rsid w:val="008F0641"/>
    <w:rsid w:val="008F08C7"/>
    <w:rsid w:val="008F0AA0"/>
    <w:rsid w:val="008F1190"/>
    <w:rsid w:val="008F1240"/>
    <w:rsid w:val="008F153E"/>
    <w:rsid w:val="008F1593"/>
    <w:rsid w:val="008F1660"/>
    <w:rsid w:val="008F1833"/>
    <w:rsid w:val="008F185B"/>
    <w:rsid w:val="008F1A6D"/>
    <w:rsid w:val="008F1D3B"/>
    <w:rsid w:val="008F1E49"/>
    <w:rsid w:val="008F239A"/>
    <w:rsid w:val="008F25D6"/>
    <w:rsid w:val="008F29C8"/>
    <w:rsid w:val="008F3077"/>
    <w:rsid w:val="008F30A5"/>
    <w:rsid w:val="008F33FD"/>
    <w:rsid w:val="008F352B"/>
    <w:rsid w:val="008F37D2"/>
    <w:rsid w:val="008F38E8"/>
    <w:rsid w:val="008F3B23"/>
    <w:rsid w:val="008F40B9"/>
    <w:rsid w:val="008F4233"/>
    <w:rsid w:val="008F4238"/>
    <w:rsid w:val="008F44C2"/>
    <w:rsid w:val="008F4515"/>
    <w:rsid w:val="008F4575"/>
    <w:rsid w:val="008F4AF2"/>
    <w:rsid w:val="008F4D4A"/>
    <w:rsid w:val="008F536E"/>
    <w:rsid w:val="008F54C7"/>
    <w:rsid w:val="008F5691"/>
    <w:rsid w:val="008F588D"/>
    <w:rsid w:val="008F5956"/>
    <w:rsid w:val="008F5BA8"/>
    <w:rsid w:val="008F5BAE"/>
    <w:rsid w:val="008F5F94"/>
    <w:rsid w:val="008F631A"/>
    <w:rsid w:val="008F638A"/>
    <w:rsid w:val="008F6F13"/>
    <w:rsid w:val="008F742E"/>
    <w:rsid w:val="008F7981"/>
    <w:rsid w:val="008F7D5A"/>
    <w:rsid w:val="008F7F73"/>
    <w:rsid w:val="009000D8"/>
    <w:rsid w:val="009000F7"/>
    <w:rsid w:val="00900333"/>
    <w:rsid w:val="00900E34"/>
    <w:rsid w:val="00900F37"/>
    <w:rsid w:val="00901203"/>
    <w:rsid w:val="0090125E"/>
    <w:rsid w:val="00901590"/>
    <w:rsid w:val="00901C5B"/>
    <w:rsid w:val="00901DE2"/>
    <w:rsid w:val="00901DEB"/>
    <w:rsid w:val="00901F12"/>
    <w:rsid w:val="00901F8F"/>
    <w:rsid w:val="009023A3"/>
    <w:rsid w:val="0090259A"/>
    <w:rsid w:val="00902BD9"/>
    <w:rsid w:val="00902C29"/>
    <w:rsid w:val="00902EFD"/>
    <w:rsid w:val="0090349F"/>
    <w:rsid w:val="00903895"/>
    <w:rsid w:val="00903F6C"/>
    <w:rsid w:val="00903FF9"/>
    <w:rsid w:val="0090414C"/>
    <w:rsid w:val="009043A2"/>
    <w:rsid w:val="009044B4"/>
    <w:rsid w:val="00904846"/>
    <w:rsid w:val="00904B58"/>
    <w:rsid w:val="00904D51"/>
    <w:rsid w:val="00905234"/>
    <w:rsid w:val="009052A4"/>
    <w:rsid w:val="009054EA"/>
    <w:rsid w:val="0090560D"/>
    <w:rsid w:val="00905969"/>
    <w:rsid w:val="00905DB4"/>
    <w:rsid w:val="00905E07"/>
    <w:rsid w:val="00906054"/>
    <w:rsid w:val="00906135"/>
    <w:rsid w:val="00906426"/>
    <w:rsid w:val="009065FA"/>
    <w:rsid w:val="00906944"/>
    <w:rsid w:val="00906AA0"/>
    <w:rsid w:val="00907201"/>
    <w:rsid w:val="00907278"/>
    <w:rsid w:val="0090737B"/>
    <w:rsid w:val="00907407"/>
    <w:rsid w:val="009074C9"/>
    <w:rsid w:val="00907708"/>
    <w:rsid w:val="009079BE"/>
    <w:rsid w:val="00907C83"/>
    <w:rsid w:val="00910141"/>
    <w:rsid w:val="0091020F"/>
    <w:rsid w:val="00910303"/>
    <w:rsid w:val="00910B7D"/>
    <w:rsid w:val="00910B92"/>
    <w:rsid w:val="00910CB8"/>
    <w:rsid w:val="00910E91"/>
    <w:rsid w:val="009113B6"/>
    <w:rsid w:val="009116B0"/>
    <w:rsid w:val="00911B5D"/>
    <w:rsid w:val="00911C07"/>
    <w:rsid w:val="00912468"/>
    <w:rsid w:val="009128C8"/>
    <w:rsid w:val="00912B5D"/>
    <w:rsid w:val="00912C84"/>
    <w:rsid w:val="009131AB"/>
    <w:rsid w:val="00913254"/>
    <w:rsid w:val="00913504"/>
    <w:rsid w:val="0091356F"/>
    <w:rsid w:val="00913D0D"/>
    <w:rsid w:val="00913D2D"/>
    <w:rsid w:val="009141F4"/>
    <w:rsid w:val="00914F78"/>
    <w:rsid w:val="0091516C"/>
    <w:rsid w:val="0091542D"/>
    <w:rsid w:val="0091543B"/>
    <w:rsid w:val="00915B59"/>
    <w:rsid w:val="00915FDC"/>
    <w:rsid w:val="009160DF"/>
    <w:rsid w:val="00916A32"/>
    <w:rsid w:val="00916B5B"/>
    <w:rsid w:val="00916CDC"/>
    <w:rsid w:val="00916E41"/>
    <w:rsid w:val="00917129"/>
    <w:rsid w:val="00917248"/>
    <w:rsid w:val="00917364"/>
    <w:rsid w:val="00917760"/>
    <w:rsid w:val="00917891"/>
    <w:rsid w:val="00917B42"/>
    <w:rsid w:val="00917C3A"/>
    <w:rsid w:val="009203DA"/>
    <w:rsid w:val="00920584"/>
    <w:rsid w:val="00920AC3"/>
    <w:rsid w:val="00920E49"/>
    <w:rsid w:val="00921998"/>
    <w:rsid w:val="00921B00"/>
    <w:rsid w:val="00921BB5"/>
    <w:rsid w:val="00921D77"/>
    <w:rsid w:val="00922270"/>
    <w:rsid w:val="009222A6"/>
    <w:rsid w:val="009223C5"/>
    <w:rsid w:val="0092242A"/>
    <w:rsid w:val="009224FB"/>
    <w:rsid w:val="00922A17"/>
    <w:rsid w:val="00922C13"/>
    <w:rsid w:val="0092301D"/>
    <w:rsid w:val="0092313C"/>
    <w:rsid w:val="0092357C"/>
    <w:rsid w:val="00923870"/>
    <w:rsid w:val="00923885"/>
    <w:rsid w:val="009238DF"/>
    <w:rsid w:val="009238E7"/>
    <w:rsid w:val="00923B7E"/>
    <w:rsid w:val="009240E8"/>
    <w:rsid w:val="00924386"/>
    <w:rsid w:val="0092469A"/>
    <w:rsid w:val="0092477C"/>
    <w:rsid w:val="00924CD9"/>
    <w:rsid w:val="0092522B"/>
    <w:rsid w:val="0092537D"/>
    <w:rsid w:val="009253A4"/>
    <w:rsid w:val="0092544C"/>
    <w:rsid w:val="00925E49"/>
    <w:rsid w:val="00926430"/>
    <w:rsid w:val="009264C1"/>
    <w:rsid w:val="00926CB6"/>
    <w:rsid w:val="00926F3C"/>
    <w:rsid w:val="00926FCC"/>
    <w:rsid w:val="0092723A"/>
    <w:rsid w:val="00927354"/>
    <w:rsid w:val="009275C2"/>
    <w:rsid w:val="0092784A"/>
    <w:rsid w:val="00927B39"/>
    <w:rsid w:val="00927B62"/>
    <w:rsid w:val="00927E5B"/>
    <w:rsid w:val="009302A3"/>
    <w:rsid w:val="009303C1"/>
    <w:rsid w:val="00930879"/>
    <w:rsid w:val="00930A1C"/>
    <w:rsid w:val="00930D52"/>
    <w:rsid w:val="00931206"/>
    <w:rsid w:val="00931387"/>
    <w:rsid w:val="00931666"/>
    <w:rsid w:val="0093189F"/>
    <w:rsid w:val="00931AA8"/>
    <w:rsid w:val="00931BBE"/>
    <w:rsid w:val="00931CEC"/>
    <w:rsid w:val="00931D23"/>
    <w:rsid w:val="00932055"/>
    <w:rsid w:val="00932327"/>
    <w:rsid w:val="0093270A"/>
    <w:rsid w:val="009328B4"/>
    <w:rsid w:val="009329DD"/>
    <w:rsid w:val="00932A6F"/>
    <w:rsid w:val="00932AA8"/>
    <w:rsid w:val="00932DC3"/>
    <w:rsid w:val="009330CA"/>
    <w:rsid w:val="00933BBA"/>
    <w:rsid w:val="00933DB7"/>
    <w:rsid w:val="00933E55"/>
    <w:rsid w:val="00933F5D"/>
    <w:rsid w:val="009341E2"/>
    <w:rsid w:val="009344B0"/>
    <w:rsid w:val="009344CD"/>
    <w:rsid w:val="00934663"/>
    <w:rsid w:val="0093548D"/>
    <w:rsid w:val="009356BF"/>
    <w:rsid w:val="0093602F"/>
    <w:rsid w:val="00936162"/>
    <w:rsid w:val="00936181"/>
    <w:rsid w:val="00936CF8"/>
    <w:rsid w:val="00936D54"/>
    <w:rsid w:val="00936E07"/>
    <w:rsid w:val="0093710A"/>
    <w:rsid w:val="009372C6"/>
    <w:rsid w:val="0093735C"/>
    <w:rsid w:val="009379BB"/>
    <w:rsid w:val="00937C8C"/>
    <w:rsid w:val="0094009E"/>
    <w:rsid w:val="0094026F"/>
    <w:rsid w:val="009402BA"/>
    <w:rsid w:val="009406FF"/>
    <w:rsid w:val="00940D87"/>
    <w:rsid w:val="00940F4A"/>
    <w:rsid w:val="0094107C"/>
    <w:rsid w:val="009410DF"/>
    <w:rsid w:val="00941277"/>
    <w:rsid w:val="00941881"/>
    <w:rsid w:val="00941912"/>
    <w:rsid w:val="00941C00"/>
    <w:rsid w:val="00941E19"/>
    <w:rsid w:val="00941E87"/>
    <w:rsid w:val="0094202B"/>
    <w:rsid w:val="009422F0"/>
    <w:rsid w:val="0094238A"/>
    <w:rsid w:val="00942527"/>
    <w:rsid w:val="00942532"/>
    <w:rsid w:val="00942543"/>
    <w:rsid w:val="0094267D"/>
    <w:rsid w:val="009429B1"/>
    <w:rsid w:val="00942CB7"/>
    <w:rsid w:val="00943012"/>
    <w:rsid w:val="0094303B"/>
    <w:rsid w:val="0094304C"/>
    <w:rsid w:val="009431EC"/>
    <w:rsid w:val="009432F7"/>
    <w:rsid w:val="0094397D"/>
    <w:rsid w:val="00943F32"/>
    <w:rsid w:val="00943F4F"/>
    <w:rsid w:val="00943FF6"/>
    <w:rsid w:val="00944944"/>
    <w:rsid w:val="00944955"/>
    <w:rsid w:val="00944DC9"/>
    <w:rsid w:val="00944E9B"/>
    <w:rsid w:val="009450DF"/>
    <w:rsid w:val="009451D8"/>
    <w:rsid w:val="0094523D"/>
    <w:rsid w:val="00945400"/>
    <w:rsid w:val="00945B95"/>
    <w:rsid w:val="00945ECC"/>
    <w:rsid w:val="00945F84"/>
    <w:rsid w:val="00945F9A"/>
    <w:rsid w:val="0094609A"/>
    <w:rsid w:val="009460D7"/>
    <w:rsid w:val="009465B4"/>
    <w:rsid w:val="0094672C"/>
    <w:rsid w:val="00946CEA"/>
    <w:rsid w:val="00946DD0"/>
    <w:rsid w:val="00946F84"/>
    <w:rsid w:val="00947228"/>
    <w:rsid w:val="00947258"/>
    <w:rsid w:val="00947426"/>
    <w:rsid w:val="00947883"/>
    <w:rsid w:val="00950562"/>
    <w:rsid w:val="009505E1"/>
    <w:rsid w:val="009508E2"/>
    <w:rsid w:val="00950920"/>
    <w:rsid w:val="00951131"/>
    <w:rsid w:val="009512F9"/>
    <w:rsid w:val="009514F8"/>
    <w:rsid w:val="00951AB8"/>
    <w:rsid w:val="00951B78"/>
    <w:rsid w:val="00951CC4"/>
    <w:rsid w:val="00951DD3"/>
    <w:rsid w:val="00952110"/>
    <w:rsid w:val="009525C3"/>
    <w:rsid w:val="009528F5"/>
    <w:rsid w:val="00952CCD"/>
    <w:rsid w:val="009530BA"/>
    <w:rsid w:val="0095313E"/>
    <w:rsid w:val="0095322F"/>
    <w:rsid w:val="00953614"/>
    <w:rsid w:val="009538B7"/>
    <w:rsid w:val="00953912"/>
    <w:rsid w:val="0095398C"/>
    <w:rsid w:val="00953F10"/>
    <w:rsid w:val="009542BA"/>
    <w:rsid w:val="00954872"/>
    <w:rsid w:val="009549FB"/>
    <w:rsid w:val="00954ADE"/>
    <w:rsid w:val="00954B00"/>
    <w:rsid w:val="00954BC2"/>
    <w:rsid w:val="00954FF2"/>
    <w:rsid w:val="00955277"/>
    <w:rsid w:val="0095535C"/>
    <w:rsid w:val="0095547D"/>
    <w:rsid w:val="0095569A"/>
    <w:rsid w:val="00955A65"/>
    <w:rsid w:val="009564D0"/>
    <w:rsid w:val="0095670B"/>
    <w:rsid w:val="00956897"/>
    <w:rsid w:val="00956D11"/>
    <w:rsid w:val="00956DE1"/>
    <w:rsid w:val="00956EA1"/>
    <w:rsid w:val="00956F60"/>
    <w:rsid w:val="00957046"/>
    <w:rsid w:val="00957292"/>
    <w:rsid w:val="00957300"/>
    <w:rsid w:val="0095786D"/>
    <w:rsid w:val="009578BD"/>
    <w:rsid w:val="00957DEB"/>
    <w:rsid w:val="00957E34"/>
    <w:rsid w:val="00957E39"/>
    <w:rsid w:val="009603D1"/>
    <w:rsid w:val="0096087A"/>
    <w:rsid w:val="00960D73"/>
    <w:rsid w:val="00961092"/>
    <w:rsid w:val="009610CB"/>
    <w:rsid w:val="00961623"/>
    <w:rsid w:val="009620F0"/>
    <w:rsid w:val="00962670"/>
    <w:rsid w:val="0096271E"/>
    <w:rsid w:val="00962891"/>
    <w:rsid w:val="00962933"/>
    <w:rsid w:val="009629B5"/>
    <w:rsid w:val="00962AA9"/>
    <w:rsid w:val="00962C6F"/>
    <w:rsid w:val="00962DCE"/>
    <w:rsid w:val="0096302F"/>
    <w:rsid w:val="0096321D"/>
    <w:rsid w:val="00963CEF"/>
    <w:rsid w:val="0096417E"/>
    <w:rsid w:val="00964686"/>
    <w:rsid w:val="009647E4"/>
    <w:rsid w:val="0096481B"/>
    <w:rsid w:val="00964A5B"/>
    <w:rsid w:val="00964F48"/>
    <w:rsid w:val="009650ED"/>
    <w:rsid w:val="009651BC"/>
    <w:rsid w:val="00965273"/>
    <w:rsid w:val="009654AE"/>
    <w:rsid w:val="00965552"/>
    <w:rsid w:val="00965624"/>
    <w:rsid w:val="009656C8"/>
    <w:rsid w:val="00965B6F"/>
    <w:rsid w:val="00965B7B"/>
    <w:rsid w:val="00965D70"/>
    <w:rsid w:val="00965F67"/>
    <w:rsid w:val="009663DA"/>
    <w:rsid w:val="00966763"/>
    <w:rsid w:val="0096701F"/>
    <w:rsid w:val="009671A6"/>
    <w:rsid w:val="00967566"/>
    <w:rsid w:val="00970027"/>
    <w:rsid w:val="0097018B"/>
    <w:rsid w:val="00970227"/>
    <w:rsid w:val="009705D0"/>
    <w:rsid w:val="009705F9"/>
    <w:rsid w:val="00970655"/>
    <w:rsid w:val="00970B02"/>
    <w:rsid w:val="00970B87"/>
    <w:rsid w:val="00970E21"/>
    <w:rsid w:val="00970E51"/>
    <w:rsid w:val="00970E5D"/>
    <w:rsid w:val="00971361"/>
    <w:rsid w:val="009716FD"/>
    <w:rsid w:val="009718FE"/>
    <w:rsid w:val="009719F0"/>
    <w:rsid w:val="00971ECD"/>
    <w:rsid w:val="00971FB9"/>
    <w:rsid w:val="00972FAC"/>
    <w:rsid w:val="0097315B"/>
    <w:rsid w:val="009732D7"/>
    <w:rsid w:val="009737C7"/>
    <w:rsid w:val="0097382F"/>
    <w:rsid w:val="00973F6E"/>
    <w:rsid w:val="00974136"/>
    <w:rsid w:val="00974513"/>
    <w:rsid w:val="009745E6"/>
    <w:rsid w:val="00974CA6"/>
    <w:rsid w:val="00974DCA"/>
    <w:rsid w:val="00974F79"/>
    <w:rsid w:val="00975479"/>
    <w:rsid w:val="0097549A"/>
    <w:rsid w:val="009755B2"/>
    <w:rsid w:val="00975841"/>
    <w:rsid w:val="0097589E"/>
    <w:rsid w:val="009758BF"/>
    <w:rsid w:val="00975955"/>
    <w:rsid w:val="00975A23"/>
    <w:rsid w:val="00975A54"/>
    <w:rsid w:val="00975CB0"/>
    <w:rsid w:val="00976033"/>
    <w:rsid w:val="009764E5"/>
    <w:rsid w:val="00976AB2"/>
    <w:rsid w:val="00976C1F"/>
    <w:rsid w:val="00977170"/>
    <w:rsid w:val="0097745B"/>
    <w:rsid w:val="009775AA"/>
    <w:rsid w:val="00977998"/>
    <w:rsid w:val="00980169"/>
    <w:rsid w:val="009802FF"/>
    <w:rsid w:val="00980454"/>
    <w:rsid w:val="00980689"/>
    <w:rsid w:val="00980B77"/>
    <w:rsid w:val="00980C40"/>
    <w:rsid w:val="00980D0F"/>
    <w:rsid w:val="00980D5A"/>
    <w:rsid w:val="00980DEA"/>
    <w:rsid w:val="00981070"/>
    <w:rsid w:val="0098125C"/>
    <w:rsid w:val="00981324"/>
    <w:rsid w:val="00981401"/>
    <w:rsid w:val="00981B92"/>
    <w:rsid w:val="00981FAE"/>
    <w:rsid w:val="00982B6C"/>
    <w:rsid w:val="009831BB"/>
    <w:rsid w:val="00983B6E"/>
    <w:rsid w:val="00983EEA"/>
    <w:rsid w:val="00983FC3"/>
    <w:rsid w:val="00984454"/>
    <w:rsid w:val="0098458B"/>
    <w:rsid w:val="00984627"/>
    <w:rsid w:val="00984727"/>
    <w:rsid w:val="00984CA4"/>
    <w:rsid w:val="00984D7E"/>
    <w:rsid w:val="0098509D"/>
    <w:rsid w:val="009855BF"/>
    <w:rsid w:val="009857DB"/>
    <w:rsid w:val="009858B1"/>
    <w:rsid w:val="00985BC4"/>
    <w:rsid w:val="009860B2"/>
    <w:rsid w:val="00986190"/>
    <w:rsid w:val="009861ED"/>
    <w:rsid w:val="00986326"/>
    <w:rsid w:val="009864CC"/>
    <w:rsid w:val="00986C53"/>
    <w:rsid w:val="009871D6"/>
    <w:rsid w:val="00987EF8"/>
    <w:rsid w:val="00990125"/>
    <w:rsid w:val="0099053B"/>
    <w:rsid w:val="00990C96"/>
    <w:rsid w:val="00990ED9"/>
    <w:rsid w:val="009910B4"/>
    <w:rsid w:val="00991101"/>
    <w:rsid w:val="0099122B"/>
    <w:rsid w:val="00991948"/>
    <w:rsid w:val="00991991"/>
    <w:rsid w:val="009919EA"/>
    <w:rsid w:val="00991AA2"/>
    <w:rsid w:val="00991CFA"/>
    <w:rsid w:val="00991E52"/>
    <w:rsid w:val="0099246F"/>
    <w:rsid w:val="00992530"/>
    <w:rsid w:val="009926B5"/>
    <w:rsid w:val="009928CC"/>
    <w:rsid w:val="009929AB"/>
    <w:rsid w:val="00992B17"/>
    <w:rsid w:val="00992EA8"/>
    <w:rsid w:val="0099325E"/>
    <w:rsid w:val="009937F5"/>
    <w:rsid w:val="00993984"/>
    <w:rsid w:val="00993C11"/>
    <w:rsid w:val="00993CCE"/>
    <w:rsid w:val="00993D95"/>
    <w:rsid w:val="0099406A"/>
    <w:rsid w:val="00994161"/>
    <w:rsid w:val="0099487C"/>
    <w:rsid w:val="00995003"/>
    <w:rsid w:val="0099576F"/>
    <w:rsid w:val="00995C59"/>
    <w:rsid w:val="00995C9C"/>
    <w:rsid w:val="00995E1B"/>
    <w:rsid w:val="00995E8D"/>
    <w:rsid w:val="0099610C"/>
    <w:rsid w:val="0099619B"/>
    <w:rsid w:val="009961F8"/>
    <w:rsid w:val="009966A2"/>
    <w:rsid w:val="009967A3"/>
    <w:rsid w:val="00996ACC"/>
    <w:rsid w:val="00996B2C"/>
    <w:rsid w:val="00996C79"/>
    <w:rsid w:val="00996D5F"/>
    <w:rsid w:val="00997784"/>
    <w:rsid w:val="0099789F"/>
    <w:rsid w:val="009979F8"/>
    <w:rsid w:val="00997ADC"/>
    <w:rsid w:val="00997C6A"/>
    <w:rsid w:val="00997D32"/>
    <w:rsid w:val="00997EB5"/>
    <w:rsid w:val="009A054D"/>
    <w:rsid w:val="009A0579"/>
    <w:rsid w:val="009A0A8A"/>
    <w:rsid w:val="009A0B1D"/>
    <w:rsid w:val="009A0CF3"/>
    <w:rsid w:val="009A16BF"/>
    <w:rsid w:val="009A195C"/>
    <w:rsid w:val="009A1C8A"/>
    <w:rsid w:val="009A1DAB"/>
    <w:rsid w:val="009A2A84"/>
    <w:rsid w:val="009A2B36"/>
    <w:rsid w:val="009A2C18"/>
    <w:rsid w:val="009A2FB9"/>
    <w:rsid w:val="009A3283"/>
    <w:rsid w:val="009A3303"/>
    <w:rsid w:val="009A3315"/>
    <w:rsid w:val="009A36DC"/>
    <w:rsid w:val="009A3955"/>
    <w:rsid w:val="009A39DE"/>
    <w:rsid w:val="009A3E30"/>
    <w:rsid w:val="009A3FE2"/>
    <w:rsid w:val="009A43DE"/>
    <w:rsid w:val="009A4617"/>
    <w:rsid w:val="009A4832"/>
    <w:rsid w:val="009A488D"/>
    <w:rsid w:val="009A49D2"/>
    <w:rsid w:val="009A5293"/>
    <w:rsid w:val="009A5BF6"/>
    <w:rsid w:val="009A5C5B"/>
    <w:rsid w:val="009A5F5B"/>
    <w:rsid w:val="009A627C"/>
    <w:rsid w:val="009A6392"/>
    <w:rsid w:val="009A6400"/>
    <w:rsid w:val="009A6550"/>
    <w:rsid w:val="009A65C9"/>
    <w:rsid w:val="009A6808"/>
    <w:rsid w:val="009A711D"/>
    <w:rsid w:val="009A718C"/>
    <w:rsid w:val="009A782F"/>
    <w:rsid w:val="009A7A66"/>
    <w:rsid w:val="009A7F24"/>
    <w:rsid w:val="009A7F66"/>
    <w:rsid w:val="009B0578"/>
    <w:rsid w:val="009B07F1"/>
    <w:rsid w:val="009B09E3"/>
    <w:rsid w:val="009B0DA1"/>
    <w:rsid w:val="009B157D"/>
    <w:rsid w:val="009B17A5"/>
    <w:rsid w:val="009B18AC"/>
    <w:rsid w:val="009B19C9"/>
    <w:rsid w:val="009B1D0E"/>
    <w:rsid w:val="009B2B6F"/>
    <w:rsid w:val="009B2B7A"/>
    <w:rsid w:val="009B2C27"/>
    <w:rsid w:val="009B2D47"/>
    <w:rsid w:val="009B3207"/>
    <w:rsid w:val="009B34F1"/>
    <w:rsid w:val="009B3521"/>
    <w:rsid w:val="009B3764"/>
    <w:rsid w:val="009B3938"/>
    <w:rsid w:val="009B3B8A"/>
    <w:rsid w:val="009B4011"/>
    <w:rsid w:val="009B41B3"/>
    <w:rsid w:val="009B44FC"/>
    <w:rsid w:val="009B45FB"/>
    <w:rsid w:val="009B4E05"/>
    <w:rsid w:val="009B4E9A"/>
    <w:rsid w:val="009B5191"/>
    <w:rsid w:val="009B54A5"/>
    <w:rsid w:val="009B557D"/>
    <w:rsid w:val="009B5788"/>
    <w:rsid w:val="009B5B4A"/>
    <w:rsid w:val="009B5E70"/>
    <w:rsid w:val="009B5EA1"/>
    <w:rsid w:val="009B5F38"/>
    <w:rsid w:val="009B61BB"/>
    <w:rsid w:val="009B65E5"/>
    <w:rsid w:val="009B66D2"/>
    <w:rsid w:val="009B723D"/>
    <w:rsid w:val="009B77B5"/>
    <w:rsid w:val="009B7832"/>
    <w:rsid w:val="009B79A9"/>
    <w:rsid w:val="009C02A3"/>
    <w:rsid w:val="009C06D1"/>
    <w:rsid w:val="009C0884"/>
    <w:rsid w:val="009C08C7"/>
    <w:rsid w:val="009C0A22"/>
    <w:rsid w:val="009C0F8B"/>
    <w:rsid w:val="009C17E4"/>
    <w:rsid w:val="009C1846"/>
    <w:rsid w:val="009C1EDA"/>
    <w:rsid w:val="009C1FE4"/>
    <w:rsid w:val="009C1FF9"/>
    <w:rsid w:val="009C204A"/>
    <w:rsid w:val="009C25D6"/>
    <w:rsid w:val="009C2761"/>
    <w:rsid w:val="009C2B52"/>
    <w:rsid w:val="009C3027"/>
    <w:rsid w:val="009C309A"/>
    <w:rsid w:val="009C3681"/>
    <w:rsid w:val="009C37C3"/>
    <w:rsid w:val="009C3ABD"/>
    <w:rsid w:val="009C3EDA"/>
    <w:rsid w:val="009C4AED"/>
    <w:rsid w:val="009C4DB0"/>
    <w:rsid w:val="009C52E6"/>
    <w:rsid w:val="009C52ED"/>
    <w:rsid w:val="009C58A6"/>
    <w:rsid w:val="009C5F51"/>
    <w:rsid w:val="009C5FE9"/>
    <w:rsid w:val="009C6420"/>
    <w:rsid w:val="009C7166"/>
    <w:rsid w:val="009C71AA"/>
    <w:rsid w:val="009C7205"/>
    <w:rsid w:val="009C7E6B"/>
    <w:rsid w:val="009C7E8C"/>
    <w:rsid w:val="009C7FF5"/>
    <w:rsid w:val="009D0230"/>
    <w:rsid w:val="009D0252"/>
    <w:rsid w:val="009D06B0"/>
    <w:rsid w:val="009D09BD"/>
    <w:rsid w:val="009D0BC6"/>
    <w:rsid w:val="009D0E4A"/>
    <w:rsid w:val="009D11F7"/>
    <w:rsid w:val="009D146D"/>
    <w:rsid w:val="009D150B"/>
    <w:rsid w:val="009D165A"/>
    <w:rsid w:val="009D168A"/>
    <w:rsid w:val="009D1856"/>
    <w:rsid w:val="009D1AD1"/>
    <w:rsid w:val="009D1C2C"/>
    <w:rsid w:val="009D202B"/>
    <w:rsid w:val="009D20DA"/>
    <w:rsid w:val="009D21BD"/>
    <w:rsid w:val="009D24E3"/>
    <w:rsid w:val="009D25EC"/>
    <w:rsid w:val="009D265B"/>
    <w:rsid w:val="009D275B"/>
    <w:rsid w:val="009D297F"/>
    <w:rsid w:val="009D33A9"/>
    <w:rsid w:val="009D37A8"/>
    <w:rsid w:val="009D389F"/>
    <w:rsid w:val="009D3921"/>
    <w:rsid w:val="009D393C"/>
    <w:rsid w:val="009D3970"/>
    <w:rsid w:val="009D39B2"/>
    <w:rsid w:val="009D3EF7"/>
    <w:rsid w:val="009D401A"/>
    <w:rsid w:val="009D4401"/>
    <w:rsid w:val="009D4874"/>
    <w:rsid w:val="009D4917"/>
    <w:rsid w:val="009D4C76"/>
    <w:rsid w:val="009D5427"/>
    <w:rsid w:val="009D5685"/>
    <w:rsid w:val="009D5D13"/>
    <w:rsid w:val="009D5E27"/>
    <w:rsid w:val="009D5E5B"/>
    <w:rsid w:val="009D5EAC"/>
    <w:rsid w:val="009D5F53"/>
    <w:rsid w:val="009D61E9"/>
    <w:rsid w:val="009D62B3"/>
    <w:rsid w:val="009D6486"/>
    <w:rsid w:val="009D6804"/>
    <w:rsid w:val="009D692B"/>
    <w:rsid w:val="009D73C9"/>
    <w:rsid w:val="009D7D79"/>
    <w:rsid w:val="009E012B"/>
    <w:rsid w:val="009E0221"/>
    <w:rsid w:val="009E091A"/>
    <w:rsid w:val="009E0EBE"/>
    <w:rsid w:val="009E0EBF"/>
    <w:rsid w:val="009E0F6E"/>
    <w:rsid w:val="009E122E"/>
    <w:rsid w:val="009E12C7"/>
    <w:rsid w:val="009E163F"/>
    <w:rsid w:val="009E18B4"/>
    <w:rsid w:val="009E1AAF"/>
    <w:rsid w:val="009E1ADB"/>
    <w:rsid w:val="009E1B76"/>
    <w:rsid w:val="009E201D"/>
    <w:rsid w:val="009E2184"/>
    <w:rsid w:val="009E262B"/>
    <w:rsid w:val="009E26E2"/>
    <w:rsid w:val="009E3003"/>
    <w:rsid w:val="009E3239"/>
    <w:rsid w:val="009E32D8"/>
    <w:rsid w:val="009E3C73"/>
    <w:rsid w:val="009E3D12"/>
    <w:rsid w:val="009E45EB"/>
    <w:rsid w:val="009E4653"/>
    <w:rsid w:val="009E49A1"/>
    <w:rsid w:val="009E49BA"/>
    <w:rsid w:val="009E4B9E"/>
    <w:rsid w:val="009E52E3"/>
    <w:rsid w:val="009E53BA"/>
    <w:rsid w:val="009E56C4"/>
    <w:rsid w:val="009E576E"/>
    <w:rsid w:val="009E58B0"/>
    <w:rsid w:val="009E683A"/>
    <w:rsid w:val="009E68E6"/>
    <w:rsid w:val="009E6BAF"/>
    <w:rsid w:val="009E729A"/>
    <w:rsid w:val="009E7434"/>
    <w:rsid w:val="009E7613"/>
    <w:rsid w:val="009E774D"/>
    <w:rsid w:val="009E77D4"/>
    <w:rsid w:val="009E7868"/>
    <w:rsid w:val="009E79C3"/>
    <w:rsid w:val="009E7ADD"/>
    <w:rsid w:val="009E7C3E"/>
    <w:rsid w:val="009F0016"/>
    <w:rsid w:val="009F0E7F"/>
    <w:rsid w:val="009F0FF4"/>
    <w:rsid w:val="009F1083"/>
    <w:rsid w:val="009F1645"/>
    <w:rsid w:val="009F16DA"/>
    <w:rsid w:val="009F1E5C"/>
    <w:rsid w:val="009F243D"/>
    <w:rsid w:val="009F2455"/>
    <w:rsid w:val="009F26F4"/>
    <w:rsid w:val="009F2E45"/>
    <w:rsid w:val="009F3674"/>
    <w:rsid w:val="009F382F"/>
    <w:rsid w:val="009F421D"/>
    <w:rsid w:val="009F4BD6"/>
    <w:rsid w:val="009F4BE9"/>
    <w:rsid w:val="009F5553"/>
    <w:rsid w:val="009F55C2"/>
    <w:rsid w:val="009F5912"/>
    <w:rsid w:val="009F5D57"/>
    <w:rsid w:val="009F5F35"/>
    <w:rsid w:val="009F5F7B"/>
    <w:rsid w:val="009F5FC7"/>
    <w:rsid w:val="009F60AB"/>
    <w:rsid w:val="009F6684"/>
    <w:rsid w:val="009F6953"/>
    <w:rsid w:val="009F6BF1"/>
    <w:rsid w:val="009F713A"/>
    <w:rsid w:val="009F731D"/>
    <w:rsid w:val="009F7489"/>
    <w:rsid w:val="009F760C"/>
    <w:rsid w:val="009F7656"/>
    <w:rsid w:val="009F767E"/>
    <w:rsid w:val="009F76C0"/>
    <w:rsid w:val="009F76E4"/>
    <w:rsid w:val="00A00162"/>
    <w:rsid w:val="00A0067A"/>
    <w:rsid w:val="00A00B91"/>
    <w:rsid w:val="00A00CC0"/>
    <w:rsid w:val="00A00DA5"/>
    <w:rsid w:val="00A01067"/>
    <w:rsid w:val="00A0111B"/>
    <w:rsid w:val="00A011A2"/>
    <w:rsid w:val="00A01326"/>
    <w:rsid w:val="00A0154B"/>
    <w:rsid w:val="00A0154E"/>
    <w:rsid w:val="00A0157A"/>
    <w:rsid w:val="00A019B3"/>
    <w:rsid w:val="00A019BD"/>
    <w:rsid w:val="00A01B75"/>
    <w:rsid w:val="00A01E78"/>
    <w:rsid w:val="00A024BB"/>
    <w:rsid w:val="00A024C4"/>
    <w:rsid w:val="00A029F3"/>
    <w:rsid w:val="00A02ADD"/>
    <w:rsid w:val="00A02C3D"/>
    <w:rsid w:val="00A033A4"/>
    <w:rsid w:val="00A03456"/>
    <w:rsid w:val="00A03794"/>
    <w:rsid w:val="00A0389C"/>
    <w:rsid w:val="00A03A86"/>
    <w:rsid w:val="00A03B31"/>
    <w:rsid w:val="00A03C24"/>
    <w:rsid w:val="00A03D2B"/>
    <w:rsid w:val="00A03D74"/>
    <w:rsid w:val="00A04096"/>
    <w:rsid w:val="00A043FD"/>
    <w:rsid w:val="00A04AC8"/>
    <w:rsid w:val="00A04CEE"/>
    <w:rsid w:val="00A05ACF"/>
    <w:rsid w:val="00A05D81"/>
    <w:rsid w:val="00A05F6D"/>
    <w:rsid w:val="00A061D4"/>
    <w:rsid w:val="00A06252"/>
    <w:rsid w:val="00A06463"/>
    <w:rsid w:val="00A0646C"/>
    <w:rsid w:val="00A067EE"/>
    <w:rsid w:val="00A0687A"/>
    <w:rsid w:val="00A06E61"/>
    <w:rsid w:val="00A06F20"/>
    <w:rsid w:val="00A072E4"/>
    <w:rsid w:val="00A074D2"/>
    <w:rsid w:val="00A07740"/>
    <w:rsid w:val="00A07A8E"/>
    <w:rsid w:val="00A07D92"/>
    <w:rsid w:val="00A1094F"/>
    <w:rsid w:val="00A109BA"/>
    <w:rsid w:val="00A10AED"/>
    <w:rsid w:val="00A10DC3"/>
    <w:rsid w:val="00A11049"/>
    <w:rsid w:val="00A112F3"/>
    <w:rsid w:val="00A11456"/>
    <w:rsid w:val="00A11698"/>
    <w:rsid w:val="00A117E2"/>
    <w:rsid w:val="00A118EE"/>
    <w:rsid w:val="00A11900"/>
    <w:rsid w:val="00A12873"/>
    <w:rsid w:val="00A13245"/>
    <w:rsid w:val="00A13395"/>
    <w:rsid w:val="00A1360A"/>
    <w:rsid w:val="00A13649"/>
    <w:rsid w:val="00A1364B"/>
    <w:rsid w:val="00A1367E"/>
    <w:rsid w:val="00A136CF"/>
    <w:rsid w:val="00A13790"/>
    <w:rsid w:val="00A138C6"/>
    <w:rsid w:val="00A13B3B"/>
    <w:rsid w:val="00A13C6A"/>
    <w:rsid w:val="00A13F54"/>
    <w:rsid w:val="00A1414A"/>
    <w:rsid w:val="00A1461A"/>
    <w:rsid w:val="00A1481C"/>
    <w:rsid w:val="00A149A9"/>
    <w:rsid w:val="00A14F52"/>
    <w:rsid w:val="00A15202"/>
    <w:rsid w:val="00A15235"/>
    <w:rsid w:val="00A15681"/>
    <w:rsid w:val="00A15DA3"/>
    <w:rsid w:val="00A15E94"/>
    <w:rsid w:val="00A15F8D"/>
    <w:rsid w:val="00A1604B"/>
    <w:rsid w:val="00A1615F"/>
    <w:rsid w:val="00A1660F"/>
    <w:rsid w:val="00A169FF"/>
    <w:rsid w:val="00A16A8B"/>
    <w:rsid w:val="00A16FBC"/>
    <w:rsid w:val="00A1714E"/>
    <w:rsid w:val="00A176E1"/>
    <w:rsid w:val="00A1785F"/>
    <w:rsid w:val="00A17D88"/>
    <w:rsid w:val="00A17F35"/>
    <w:rsid w:val="00A20345"/>
    <w:rsid w:val="00A205AA"/>
    <w:rsid w:val="00A20BF4"/>
    <w:rsid w:val="00A2124D"/>
    <w:rsid w:val="00A212B3"/>
    <w:rsid w:val="00A2141E"/>
    <w:rsid w:val="00A21696"/>
    <w:rsid w:val="00A21B9E"/>
    <w:rsid w:val="00A21D5E"/>
    <w:rsid w:val="00A21EFF"/>
    <w:rsid w:val="00A22126"/>
    <w:rsid w:val="00A22378"/>
    <w:rsid w:val="00A2241A"/>
    <w:rsid w:val="00A224F9"/>
    <w:rsid w:val="00A22981"/>
    <w:rsid w:val="00A22A6F"/>
    <w:rsid w:val="00A23E16"/>
    <w:rsid w:val="00A23F40"/>
    <w:rsid w:val="00A2458C"/>
    <w:rsid w:val="00A246C8"/>
    <w:rsid w:val="00A24EC6"/>
    <w:rsid w:val="00A25022"/>
    <w:rsid w:val="00A25947"/>
    <w:rsid w:val="00A2595D"/>
    <w:rsid w:val="00A25F4F"/>
    <w:rsid w:val="00A262E5"/>
    <w:rsid w:val="00A269D7"/>
    <w:rsid w:val="00A26B21"/>
    <w:rsid w:val="00A272FA"/>
    <w:rsid w:val="00A2734B"/>
    <w:rsid w:val="00A27481"/>
    <w:rsid w:val="00A27A88"/>
    <w:rsid w:val="00A27E0B"/>
    <w:rsid w:val="00A3033B"/>
    <w:rsid w:val="00A3035C"/>
    <w:rsid w:val="00A3043E"/>
    <w:rsid w:val="00A30803"/>
    <w:rsid w:val="00A30855"/>
    <w:rsid w:val="00A30C1C"/>
    <w:rsid w:val="00A30F80"/>
    <w:rsid w:val="00A3107D"/>
    <w:rsid w:val="00A31331"/>
    <w:rsid w:val="00A316C1"/>
    <w:rsid w:val="00A31703"/>
    <w:rsid w:val="00A31FAF"/>
    <w:rsid w:val="00A3215B"/>
    <w:rsid w:val="00A3245D"/>
    <w:rsid w:val="00A324CC"/>
    <w:rsid w:val="00A325A2"/>
    <w:rsid w:val="00A328D3"/>
    <w:rsid w:val="00A32959"/>
    <w:rsid w:val="00A32BED"/>
    <w:rsid w:val="00A32D23"/>
    <w:rsid w:val="00A33168"/>
    <w:rsid w:val="00A332F2"/>
    <w:rsid w:val="00A333D7"/>
    <w:rsid w:val="00A335B6"/>
    <w:rsid w:val="00A33DC9"/>
    <w:rsid w:val="00A34181"/>
    <w:rsid w:val="00A34851"/>
    <w:rsid w:val="00A348A4"/>
    <w:rsid w:val="00A348F3"/>
    <w:rsid w:val="00A34C07"/>
    <w:rsid w:val="00A35944"/>
    <w:rsid w:val="00A359BA"/>
    <w:rsid w:val="00A35BA2"/>
    <w:rsid w:val="00A35D4E"/>
    <w:rsid w:val="00A361B1"/>
    <w:rsid w:val="00A361C1"/>
    <w:rsid w:val="00A362A5"/>
    <w:rsid w:val="00A362EE"/>
    <w:rsid w:val="00A36B17"/>
    <w:rsid w:val="00A37185"/>
    <w:rsid w:val="00A37321"/>
    <w:rsid w:val="00A3741D"/>
    <w:rsid w:val="00A375A8"/>
    <w:rsid w:val="00A37AF6"/>
    <w:rsid w:val="00A37B96"/>
    <w:rsid w:val="00A37F19"/>
    <w:rsid w:val="00A400B8"/>
    <w:rsid w:val="00A4060A"/>
    <w:rsid w:val="00A40A9A"/>
    <w:rsid w:val="00A40DBE"/>
    <w:rsid w:val="00A40E08"/>
    <w:rsid w:val="00A4146F"/>
    <w:rsid w:val="00A4154E"/>
    <w:rsid w:val="00A418E4"/>
    <w:rsid w:val="00A4195E"/>
    <w:rsid w:val="00A41B31"/>
    <w:rsid w:val="00A41BC3"/>
    <w:rsid w:val="00A42002"/>
    <w:rsid w:val="00A421B3"/>
    <w:rsid w:val="00A423A2"/>
    <w:rsid w:val="00A42411"/>
    <w:rsid w:val="00A42430"/>
    <w:rsid w:val="00A42907"/>
    <w:rsid w:val="00A42BB1"/>
    <w:rsid w:val="00A42EEB"/>
    <w:rsid w:val="00A42EF7"/>
    <w:rsid w:val="00A42F1A"/>
    <w:rsid w:val="00A432D7"/>
    <w:rsid w:val="00A433B0"/>
    <w:rsid w:val="00A43595"/>
    <w:rsid w:val="00A43DB0"/>
    <w:rsid w:val="00A44000"/>
    <w:rsid w:val="00A443C4"/>
    <w:rsid w:val="00A4497B"/>
    <w:rsid w:val="00A44F20"/>
    <w:rsid w:val="00A4544B"/>
    <w:rsid w:val="00A4559F"/>
    <w:rsid w:val="00A45835"/>
    <w:rsid w:val="00A45AA2"/>
    <w:rsid w:val="00A45B9A"/>
    <w:rsid w:val="00A45E23"/>
    <w:rsid w:val="00A45EE5"/>
    <w:rsid w:val="00A46289"/>
    <w:rsid w:val="00A4630B"/>
    <w:rsid w:val="00A46599"/>
    <w:rsid w:val="00A4683B"/>
    <w:rsid w:val="00A4687C"/>
    <w:rsid w:val="00A46DBD"/>
    <w:rsid w:val="00A46E1C"/>
    <w:rsid w:val="00A46F02"/>
    <w:rsid w:val="00A47159"/>
    <w:rsid w:val="00A473A3"/>
    <w:rsid w:val="00A47633"/>
    <w:rsid w:val="00A50944"/>
    <w:rsid w:val="00A50969"/>
    <w:rsid w:val="00A50E15"/>
    <w:rsid w:val="00A513DE"/>
    <w:rsid w:val="00A51428"/>
    <w:rsid w:val="00A517C9"/>
    <w:rsid w:val="00A517ED"/>
    <w:rsid w:val="00A52236"/>
    <w:rsid w:val="00A522E3"/>
    <w:rsid w:val="00A522F7"/>
    <w:rsid w:val="00A52357"/>
    <w:rsid w:val="00A52535"/>
    <w:rsid w:val="00A52597"/>
    <w:rsid w:val="00A52A28"/>
    <w:rsid w:val="00A52B99"/>
    <w:rsid w:val="00A52D00"/>
    <w:rsid w:val="00A52F18"/>
    <w:rsid w:val="00A5323D"/>
    <w:rsid w:val="00A532B7"/>
    <w:rsid w:val="00A53433"/>
    <w:rsid w:val="00A53569"/>
    <w:rsid w:val="00A5382C"/>
    <w:rsid w:val="00A53849"/>
    <w:rsid w:val="00A53E70"/>
    <w:rsid w:val="00A541AA"/>
    <w:rsid w:val="00A5428D"/>
    <w:rsid w:val="00A542FA"/>
    <w:rsid w:val="00A544DD"/>
    <w:rsid w:val="00A54847"/>
    <w:rsid w:val="00A54A00"/>
    <w:rsid w:val="00A54C39"/>
    <w:rsid w:val="00A5527E"/>
    <w:rsid w:val="00A5555D"/>
    <w:rsid w:val="00A558A0"/>
    <w:rsid w:val="00A558FF"/>
    <w:rsid w:val="00A559E9"/>
    <w:rsid w:val="00A55B54"/>
    <w:rsid w:val="00A5651B"/>
    <w:rsid w:val="00A56599"/>
    <w:rsid w:val="00A568E8"/>
    <w:rsid w:val="00A56A2A"/>
    <w:rsid w:val="00A56E88"/>
    <w:rsid w:val="00A575C6"/>
    <w:rsid w:val="00A5773D"/>
    <w:rsid w:val="00A5780C"/>
    <w:rsid w:val="00A57975"/>
    <w:rsid w:val="00A57AC9"/>
    <w:rsid w:val="00A57FB7"/>
    <w:rsid w:val="00A60110"/>
    <w:rsid w:val="00A604AD"/>
    <w:rsid w:val="00A607A7"/>
    <w:rsid w:val="00A607F4"/>
    <w:rsid w:val="00A6082F"/>
    <w:rsid w:val="00A608A6"/>
    <w:rsid w:val="00A60C7E"/>
    <w:rsid w:val="00A60CDA"/>
    <w:rsid w:val="00A60E1D"/>
    <w:rsid w:val="00A613E5"/>
    <w:rsid w:val="00A61467"/>
    <w:rsid w:val="00A617C6"/>
    <w:rsid w:val="00A618BC"/>
    <w:rsid w:val="00A61A82"/>
    <w:rsid w:val="00A62019"/>
    <w:rsid w:val="00A62069"/>
    <w:rsid w:val="00A62675"/>
    <w:rsid w:val="00A62BED"/>
    <w:rsid w:val="00A636B6"/>
    <w:rsid w:val="00A637BE"/>
    <w:rsid w:val="00A637D6"/>
    <w:rsid w:val="00A63A79"/>
    <w:rsid w:val="00A63AE7"/>
    <w:rsid w:val="00A64274"/>
    <w:rsid w:val="00A64822"/>
    <w:rsid w:val="00A6493B"/>
    <w:rsid w:val="00A64B88"/>
    <w:rsid w:val="00A64EBD"/>
    <w:rsid w:val="00A65218"/>
    <w:rsid w:val="00A65534"/>
    <w:rsid w:val="00A6558E"/>
    <w:rsid w:val="00A65CCA"/>
    <w:rsid w:val="00A6607F"/>
    <w:rsid w:val="00A661B2"/>
    <w:rsid w:val="00A6658F"/>
    <w:rsid w:val="00A667FD"/>
    <w:rsid w:val="00A6682E"/>
    <w:rsid w:val="00A66B86"/>
    <w:rsid w:val="00A66D7E"/>
    <w:rsid w:val="00A66E1E"/>
    <w:rsid w:val="00A66F78"/>
    <w:rsid w:val="00A670B2"/>
    <w:rsid w:val="00A67292"/>
    <w:rsid w:val="00A6741A"/>
    <w:rsid w:val="00A678C1"/>
    <w:rsid w:val="00A6793B"/>
    <w:rsid w:val="00A704BF"/>
    <w:rsid w:val="00A7058D"/>
    <w:rsid w:val="00A70B24"/>
    <w:rsid w:val="00A712F4"/>
    <w:rsid w:val="00A712F9"/>
    <w:rsid w:val="00A7166B"/>
    <w:rsid w:val="00A71A4B"/>
    <w:rsid w:val="00A71C09"/>
    <w:rsid w:val="00A72DAD"/>
    <w:rsid w:val="00A7307C"/>
    <w:rsid w:val="00A7318C"/>
    <w:rsid w:val="00A732AF"/>
    <w:rsid w:val="00A73512"/>
    <w:rsid w:val="00A73B25"/>
    <w:rsid w:val="00A73D15"/>
    <w:rsid w:val="00A73F42"/>
    <w:rsid w:val="00A74030"/>
    <w:rsid w:val="00A740A6"/>
    <w:rsid w:val="00A740BD"/>
    <w:rsid w:val="00A740C8"/>
    <w:rsid w:val="00A743F6"/>
    <w:rsid w:val="00A74911"/>
    <w:rsid w:val="00A749C5"/>
    <w:rsid w:val="00A74B4F"/>
    <w:rsid w:val="00A75440"/>
    <w:rsid w:val="00A7551D"/>
    <w:rsid w:val="00A7595E"/>
    <w:rsid w:val="00A761F7"/>
    <w:rsid w:val="00A7659C"/>
    <w:rsid w:val="00A7683C"/>
    <w:rsid w:val="00A76904"/>
    <w:rsid w:val="00A769AE"/>
    <w:rsid w:val="00A76A9D"/>
    <w:rsid w:val="00A76E94"/>
    <w:rsid w:val="00A77042"/>
    <w:rsid w:val="00A77188"/>
    <w:rsid w:val="00A77334"/>
    <w:rsid w:val="00A773D2"/>
    <w:rsid w:val="00A77537"/>
    <w:rsid w:val="00A77973"/>
    <w:rsid w:val="00A77EF7"/>
    <w:rsid w:val="00A80023"/>
    <w:rsid w:val="00A800A4"/>
    <w:rsid w:val="00A8017E"/>
    <w:rsid w:val="00A80A66"/>
    <w:rsid w:val="00A80B83"/>
    <w:rsid w:val="00A80C82"/>
    <w:rsid w:val="00A80E8D"/>
    <w:rsid w:val="00A81456"/>
    <w:rsid w:val="00A81AD9"/>
    <w:rsid w:val="00A81C7E"/>
    <w:rsid w:val="00A82586"/>
    <w:rsid w:val="00A826ED"/>
    <w:rsid w:val="00A82D1D"/>
    <w:rsid w:val="00A83333"/>
    <w:rsid w:val="00A835F4"/>
    <w:rsid w:val="00A83681"/>
    <w:rsid w:val="00A83777"/>
    <w:rsid w:val="00A837D4"/>
    <w:rsid w:val="00A8381A"/>
    <w:rsid w:val="00A83D01"/>
    <w:rsid w:val="00A83DA6"/>
    <w:rsid w:val="00A83E2F"/>
    <w:rsid w:val="00A83F7B"/>
    <w:rsid w:val="00A840B8"/>
    <w:rsid w:val="00A8432D"/>
    <w:rsid w:val="00A845DB"/>
    <w:rsid w:val="00A84671"/>
    <w:rsid w:val="00A85383"/>
    <w:rsid w:val="00A85820"/>
    <w:rsid w:val="00A85896"/>
    <w:rsid w:val="00A85A6F"/>
    <w:rsid w:val="00A85BE2"/>
    <w:rsid w:val="00A85E8E"/>
    <w:rsid w:val="00A861A8"/>
    <w:rsid w:val="00A86642"/>
    <w:rsid w:val="00A8664F"/>
    <w:rsid w:val="00A86CCF"/>
    <w:rsid w:val="00A874CB"/>
    <w:rsid w:val="00A87501"/>
    <w:rsid w:val="00A876B3"/>
    <w:rsid w:val="00A9081F"/>
    <w:rsid w:val="00A90871"/>
    <w:rsid w:val="00A909AC"/>
    <w:rsid w:val="00A90A33"/>
    <w:rsid w:val="00A90A56"/>
    <w:rsid w:val="00A91171"/>
    <w:rsid w:val="00A9146E"/>
    <w:rsid w:val="00A914C5"/>
    <w:rsid w:val="00A918FB"/>
    <w:rsid w:val="00A91A29"/>
    <w:rsid w:val="00A91B80"/>
    <w:rsid w:val="00A91D25"/>
    <w:rsid w:val="00A91DE0"/>
    <w:rsid w:val="00A91F06"/>
    <w:rsid w:val="00A91F14"/>
    <w:rsid w:val="00A92156"/>
    <w:rsid w:val="00A922DF"/>
    <w:rsid w:val="00A92311"/>
    <w:rsid w:val="00A92438"/>
    <w:rsid w:val="00A9253A"/>
    <w:rsid w:val="00A926C2"/>
    <w:rsid w:val="00A9290C"/>
    <w:rsid w:val="00A92B87"/>
    <w:rsid w:val="00A92D87"/>
    <w:rsid w:val="00A92DB7"/>
    <w:rsid w:val="00A93369"/>
    <w:rsid w:val="00A9362D"/>
    <w:rsid w:val="00A93865"/>
    <w:rsid w:val="00A939EF"/>
    <w:rsid w:val="00A9418D"/>
    <w:rsid w:val="00A94200"/>
    <w:rsid w:val="00A94342"/>
    <w:rsid w:val="00A94C7F"/>
    <w:rsid w:val="00A94F1A"/>
    <w:rsid w:val="00A95166"/>
    <w:rsid w:val="00A954A2"/>
    <w:rsid w:val="00A95630"/>
    <w:rsid w:val="00A956A1"/>
    <w:rsid w:val="00A95700"/>
    <w:rsid w:val="00A958FA"/>
    <w:rsid w:val="00A95A56"/>
    <w:rsid w:val="00A960C9"/>
    <w:rsid w:val="00A965C0"/>
    <w:rsid w:val="00A966F1"/>
    <w:rsid w:val="00A968D1"/>
    <w:rsid w:val="00A96912"/>
    <w:rsid w:val="00A96B43"/>
    <w:rsid w:val="00A96D23"/>
    <w:rsid w:val="00A97328"/>
    <w:rsid w:val="00A97618"/>
    <w:rsid w:val="00A97673"/>
    <w:rsid w:val="00A97699"/>
    <w:rsid w:val="00A976C8"/>
    <w:rsid w:val="00A977DE"/>
    <w:rsid w:val="00A97818"/>
    <w:rsid w:val="00A97DB0"/>
    <w:rsid w:val="00AA03B4"/>
    <w:rsid w:val="00AA048A"/>
    <w:rsid w:val="00AA054A"/>
    <w:rsid w:val="00AA0C74"/>
    <w:rsid w:val="00AA0DA6"/>
    <w:rsid w:val="00AA0EF4"/>
    <w:rsid w:val="00AA0F7D"/>
    <w:rsid w:val="00AA1115"/>
    <w:rsid w:val="00AA1147"/>
    <w:rsid w:val="00AA1749"/>
    <w:rsid w:val="00AA1A56"/>
    <w:rsid w:val="00AA1EC5"/>
    <w:rsid w:val="00AA1F3A"/>
    <w:rsid w:val="00AA2217"/>
    <w:rsid w:val="00AA30F1"/>
    <w:rsid w:val="00AA324E"/>
    <w:rsid w:val="00AA3721"/>
    <w:rsid w:val="00AA3DD2"/>
    <w:rsid w:val="00AA3EBE"/>
    <w:rsid w:val="00AA3F41"/>
    <w:rsid w:val="00AA3FA6"/>
    <w:rsid w:val="00AA4009"/>
    <w:rsid w:val="00AA4055"/>
    <w:rsid w:val="00AA410A"/>
    <w:rsid w:val="00AA4298"/>
    <w:rsid w:val="00AA444E"/>
    <w:rsid w:val="00AA4756"/>
    <w:rsid w:val="00AA515B"/>
    <w:rsid w:val="00AA51B1"/>
    <w:rsid w:val="00AA53E6"/>
    <w:rsid w:val="00AA5705"/>
    <w:rsid w:val="00AA5B3D"/>
    <w:rsid w:val="00AA5D88"/>
    <w:rsid w:val="00AA61B6"/>
    <w:rsid w:val="00AA6727"/>
    <w:rsid w:val="00AA6851"/>
    <w:rsid w:val="00AA696A"/>
    <w:rsid w:val="00AA6A61"/>
    <w:rsid w:val="00AA6C14"/>
    <w:rsid w:val="00AA7631"/>
    <w:rsid w:val="00AA7AE4"/>
    <w:rsid w:val="00AA7E82"/>
    <w:rsid w:val="00AB05C4"/>
    <w:rsid w:val="00AB0975"/>
    <w:rsid w:val="00AB0EA8"/>
    <w:rsid w:val="00AB11DC"/>
    <w:rsid w:val="00AB13AB"/>
    <w:rsid w:val="00AB1866"/>
    <w:rsid w:val="00AB1AC4"/>
    <w:rsid w:val="00AB1C38"/>
    <w:rsid w:val="00AB1DAA"/>
    <w:rsid w:val="00AB1E9C"/>
    <w:rsid w:val="00AB223F"/>
    <w:rsid w:val="00AB2346"/>
    <w:rsid w:val="00AB2522"/>
    <w:rsid w:val="00AB2980"/>
    <w:rsid w:val="00AB2CBA"/>
    <w:rsid w:val="00AB2E63"/>
    <w:rsid w:val="00AB3196"/>
    <w:rsid w:val="00AB33AD"/>
    <w:rsid w:val="00AB3C35"/>
    <w:rsid w:val="00AB3DAC"/>
    <w:rsid w:val="00AB4296"/>
    <w:rsid w:val="00AB4C01"/>
    <w:rsid w:val="00AB4EA2"/>
    <w:rsid w:val="00AB5266"/>
    <w:rsid w:val="00AB568D"/>
    <w:rsid w:val="00AB58D5"/>
    <w:rsid w:val="00AB5ACE"/>
    <w:rsid w:val="00AB6018"/>
    <w:rsid w:val="00AB61C4"/>
    <w:rsid w:val="00AB659E"/>
    <w:rsid w:val="00AB66B6"/>
    <w:rsid w:val="00AB75DA"/>
    <w:rsid w:val="00AB764B"/>
    <w:rsid w:val="00AB7715"/>
    <w:rsid w:val="00AB7931"/>
    <w:rsid w:val="00AB7999"/>
    <w:rsid w:val="00AB7AF0"/>
    <w:rsid w:val="00AB7C37"/>
    <w:rsid w:val="00AC0055"/>
    <w:rsid w:val="00AC02E9"/>
    <w:rsid w:val="00AC037A"/>
    <w:rsid w:val="00AC0BA5"/>
    <w:rsid w:val="00AC0D36"/>
    <w:rsid w:val="00AC1027"/>
    <w:rsid w:val="00AC10F6"/>
    <w:rsid w:val="00AC1548"/>
    <w:rsid w:val="00AC1B8B"/>
    <w:rsid w:val="00AC235E"/>
    <w:rsid w:val="00AC235F"/>
    <w:rsid w:val="00AC2596"/>
    <w:rsid w:val="00AC29B9"/>
    <w:rsid w:val="00AC2F29"/>
    <w:rsid w:val="00AC2F44"/>
    <w:rsid w:val="00AC2FFD"/>
    <w:rsid w:val="00AC302D"/>
    <w:rsid w:val="00AC374A"/>
    <w:rsid w:val="00AC394D"/>
    <w:rsid w:val="00AC48F6"/>
    <w:rsid w:val="00AC4AD0"/>
    <w:rsid w:val="00AC4AF4"/>
    <w:rsid w:val="00AC4D59"/>
    <w:rsid w:val="00AC568D"/>
    <w:rsid w:val="00AC5B43"/>
    <w:rsid w:val="00AC5C35"/>
    <w:rsid w:val="00AC5C61"/>
    <w:rsid w:val="00AC5D8C"/>
    <w:rsid w:val="00AC5F78"/>
    <w:rsid w:val="00AC651C"/>
    <w:rsid w:val="00AC6576"/>
    <w:rsid w:val="00AC6653"/>
    <w:rsid w:val="00AC6985"/>
    <w:rsid w:val="00AC6CAE"/>
    <w:rsid w:val="00AC6D21"/>
    <w:rsid w:val="00AC707E"/>
    <w:rsid w:val="00AC760E"/>
    <w:rsid w:val="00AC775E"/>
    <w:rsid w:val="00AC7909"/>
    <w:rsid w:val="00AD0024"/>
    <w:rsid w:val="00AD031F"/>
    <w:rsid w:val="00AD0931"/>
    <w:rsid w:val="00AD0A0B"/>
    <w:rsid w:val="00AD0C57"/>
    <w:rsid w:val="00AD0F30"/>
    <w:rsid w:val="00AD171E"/>
    <w:rsid w:val="00AD1846"/>
    <w:rsid w:val="00AD186C"/>
    <w:rsid w:val="00AD1B49"/>
    <w:rsid w:val="00AD291F"/>
    <w:rsid w:val="00AD2B25"/>
    <w:rsid w:val="00AD3918"/>
    <w:rsid w:val="00AD3A5D"/>
    <w:rsid w:val="00AD3FF1"/>
    <w:rsid w:val="00AD4408"/>
    <w:rsid w:val="00AD47A2"/>
    <w:rsid w:val="00AD49EE"/>
    <w:rsid w:val="00AD4C4C"/>
    <w:rsid w:val="00AD5005"/>
    <w:rsid w:val="00AD55D9"/>
    <w:rsid w:val="00AD575A"/>
    <w:rsid w:val="00AD57DE"/>
    <w:rsid w:val="00AD583C"/>
    <w:rsid w:val="00AD5926"/>
    <w:rsid w:val="00AD5A83"/>
    <w:rsid w:val="00AD5ACD"/>
    <w:rsid w:val="00AD5BD4"/>
    <w:rsid w:val="00AD5C95"/>
    <w:rsid w:val="00AD62D1"/>
    <w:rsid w:val="00AD6517"/>
    <w:rsid w:val="00AD656E"/>
    <w:rsid w:val="00AD6BD7"/>
    <w:rsid w:val="00AD6E29"/>
    <w:rsid w:val="00AD6E7E"/>
    <w:rsid w:val="00AD750E"/>
    <w:rsid w:val="00AD7628"/>
    <w:rsid w:val="00AD7E09"/>
    <w:rsid w:val="00AD7F84"/>
    <w:rsid w:val="00AE0089"/>
    <w:rsid w:val="00AE02EC"/>
    <w:rsid w:val="00AE02F7"/>
    <w:rsid w:val="00AE031D"/>
    <w:rsid w:val="00AE047F"/>
    <w:rsid w:val="00AE0B11"/>
    <w:rsid w:val="00AE0F46"/>
    <w:rsid w:val="00AE137F"/>
    <w:rsid w:val="00AE1570"/>
    <w:rsid w:val="00AE1A75"/>
    <w:rsid w:val="00AE1B79"/>
    <w:rsid w:val="00AE1CB4"/>
    <w:rsid w:val="00AE1E84"/>
    <w:rsid w:val="00AE1EC9"/>
    <w:rsid w:val="00AE2639"/>
    <w:rsid w:val="00AE2C99"/>
    <w:rsid w:val="00AE2E87"/>
    <w:rsid w:val="00AE2F2B"/>
    <w:rsid w:val="00AE333A"/>
    <w:rsid w:val="00AE339D"/>
    <w:rsid w:val="00AE35B5"/>
    <w:rsid w:val="00AE371C"/>
    <w:rsid w:val="00AE3AC9"/>
    <w:rsid w:val="00AE3C9C"/>
    <w:rsid w:val="00AE3F57"/>
    <w:rsid w:val="00AE43A6"/>
    <w:rsid w:val="00AE4814"/>
    <w:rsid w:val="00AE4A43"/>
    <w:rsid w:val="00AE4CC6"/>
    <w:rsid w:val="00AE5658"/>
    <w:rsid w:val="00AE567F"/>
    <w:rsid w:val="00AE580C"/>
    <w:rsid w:val="00AE5AB0"/>
    <w:rsid w:val="00AE5B70"/>
    <w:rsid w:val="00AE6374"/>
    <w:rsid w:val="00AE63B9"/>
    <w:rsid w:val="00AE64AC"/>
    <w:rsid w:val="00AE677F"/>
    <w:rsid w:val="00AE6ECE"/>
    <w:rsid w:val="00AE7044"/>
    <w:rsid w:val="00AE7091"/>
    <w:rsid w:val="00AE74ED"/>
    <w:rsid w:val="00AE761D"/>
    <w:rsid w:val="00AE7866"/>
    <w:rsid w:val="00AE7A8E"/>
    <w:rsid w:val="00AF008D"/>
    <w:rsid w:val="00AF0396"/>
    <w:rsid w:val="00AF0432"/>
    <w:rsid w:val="00AF0610"/>
    <w:rsid w:val="00AF0DDC"/>
    <w:rsid w:val="00AF0F06"/>
    <w:rsid w:val="00AF1285"/>
    <w:rsid w:val="00AF134A"/>
    <w:rsid w:val="00AF198D"/>
    <w:rsid w:val="00AF1E8C"/>
    <w:rsid w:val="00AF23AE"/>
    <w:rsid w:val="00AF2481"/>
    <w:rsid w:val="00AF260A"/>
    <w:rsid w:val="00AF297F"/>
    <w:rsid w:val="00AF2EE3"/>
    <w:rsid w:val="00AF3407"/>
    <w:rsid w:val="00AF35DF"/>
    <w:rsid w:val="00AF368D"/>
    <w:rsid w:val="00AF37EA"/>
    <w:rsid w:val="00AF3F7C"/>
    <w:rsid w:val="00AF4553"/>
    <w:rsid w:val="00AF4648"/>
    <w:rsid w:val="00AF49B6"/>
    <w:rsid w:val="00AF4AC3"/>
    <w:rsid w:val="00AF4D66"/>
    <w:rsid w:val="00AF5078"/>
    <w:rsid w:val="00AF55BA"/>
    <w:rsid w:val="00AF5613"/>
    <w:rsid w:val="00AF5829"/>
    <w:rsid w:val="00AF5A1D"/>
    <w:rsid w:val="00AF5C91"/>
    <w:rsid w:val="00AF603D"/>
    <w:rsid w:val="00AF6095"/>
    <w:rsid w:val="00AF63B8"/>
    <w:rsid w:val="00AF644E"/>
    <w:rsid w:val="00AF6622"/>
    <w:rsid w:val="00AF67F5"/>
    <w:rsid w:val="00AF68BB"/>
    <w:rsid w:val="00AF6957"/>
    <w:rsid w:val="00AF6D0B"/>
    <w:rsid w:val="00AF7349"/>
    <w:rsid w:val="00AF76EE"/>
    <w:rsid w:val="00AF77A3"/>
    <w:rsid w:val="00AF7A2A"/>
    <w:rsid w:val="00AF7A8E"/>
    <w:rsid w:val="00AF7B76"/>
    <w:rsid w:val="00AF7BDD"/>
    <w:rsid w:val="00AF7D7D"/>
    <w:rsid w:val="00AF7F07"/>
    <w:rsid w:val="00B00546"/>
    <w:rsid w:val="00B0064D"/>
    <w:rsid w:val="00B0071A"/>
    <w:rsid w:val="00B00850"/>
    <w:rsid w:val="00B00CDA"/>
    <w:rsid w:val="00B00F15"/>
    <w:rsid w:val="00B012C8"/>
    <w:rsid w:val="00B013B3"/>
    <w:rsid w:val="00B01D7E"/>
    <w:rsid w:val="00B020A8"/>
    <w:rsid w:val="00B02958"/>
    <w:rsid w:val="00B02E4E"/>
    <w:rsid w:val="00B03092"/>
    <w:rsid w:val="00B0394B"/>
    <w:rsid w:val="00B03CC7"/>
    <w:rsid w:val="00B03D8C"/>
    <w:rsid w:val="00B04209"/>
    <w:rsid w:val="00B04299"/>
    <w:rsid w:val="00B042F7"/>
    <w:rsid w:val="00B046F8"/>
    <w:rsid w:val="00B0475A"/>
    <w:rsid w:val="00B04C38"/>
    <w:rsid w:val="00B05586"/>
    <w:rsid w:val="00B0589C"/>
    <w:rsid w:val="00B05955"/>
    <w:rsid w:val="00B05A17"/>
    <w:rsid w:val="00B05CD9"/>
    <w:rsid w:val="00B05DBA"/>
    <w:rsid w:val="00B0660F"/>
    <w:rsid w:val="00B06BA4"/>
    <w:rsid w:val="00B06C66"/>
    <w:rsid w:val="00B06E0F"/>
    <w:rsid w:val="00B073DB"/>
    <w:rsid w:val="00B075F4"/>
    <w:rsid w:val="00B077D4"/>
    <w:rsid w:val="00B077F6"/>
    <w:rsid w:val="00B07A2E"/>
    <w:rsid w:val="00B07B77"/>
    <w:rsid w:val="00B1002E"/>
    <w:rsid w:val="00B1009F"/>
    <w:rsid w:val="00B101EF"/>
    <w:rsid w:val="00B10644"/>
    <w:rsid w:val="00B10913"/>
    <w:rsid w:val="00B10F8E"/>
    <w:rsid w:val="00B11186"/>
    <w:rsid w:val="00B114D9"/>
    <w:rsid w:val="00B115AF"/>
    <w:rsid w:val="00B11871"/>
    <w:rsid w:val="00B11EA5"/>
    <w:rsid w:val="00B11EEB"/>
    <w:rsid w:val="00B12048"/>
    <w:rsid w:val="00B125FF"/>
    <w:rsid w:val="00B128E8"/>
    <w:rsid w:val="00B131CA"/>
    <w:rsid w:val="00B13461"/>
    <w:rsid w:val="00B135B3"/>
    <w:rsid w:val="00B1392D"/>
    <w:rsid w:val="00B13A39"/>
    <w:rsid w:val="00B13BE7"/>
    <w:rsid w:val="00B13C07"/>
    <w:rsid w:val="00B13C21"/>
    <w:rsid w:val="00B13C40"/>
    <w:rsid w:val="00B13C63"/>
    <w:rsid w:val="00B13CA7"/>
    <w:rsid w:val="00B144B2"/>
    <w:rsid w:val="00B14877"/>
    <w:rsid w:val="00B1488D"/>
    <w:rsid w:val="00B1499A"/>
    <w:rsid w:val="00B14B43"/>
    <w:rsid w:val="00B14BBC"/>
    <w:rsid w:val="00B14EE8"/>
    <w:rsid w:val="00B151F6"/>
    <w:rsid w:val="00B15B1B"/>
    <w:rsid w:val="00B15D85"/>
    <w:rsid w:val="00B160FC"/>
    <w:rsid w:val="00B165CD"/>
    <w:rsid w:val="00B165F6"/>
    <w:rsid w:val="00B167DC"/>
    <w:rsid w:val="00B169FC"/>
    <w:rsid w:val="00B16C75"/>
    <w:rsid w:val="00B172A5"/>
    <w:rsid w:val="00B1752C"/>
    <w:rsid w:val="00B17B68"/>
    <w:rsid w:val="00B17CAB"/>
    <w:rsid w:val="00B17E73"/>
    <w:rsid w:val="00B17F9B"/>
    <w:rsid w:val="00B2035A"/>
    <w:rsid w:val="00B20425"/>
    <w:rsid w:val="00B20723"/>
    <w:rsid w:val="00B2094E"/>
    <w:rsid w:val="00B20AC5"/>
    <w:rsid w:val="00B20BD5"/>
    <w:rsid w:val="00B20D7C"/>
    <w:rsid w:val="00B20FDB"/>
    <w:rsid w:val="00B20FF7"/>
    <w:rsid w:val="00B2128B"/>
    <w:rsid w:val="00B214A5"/>
    <w:rsid w:val="00B215BC"/>
    <w:rsid w:val="00B21805"/>
    <w:rsid w:val="00B21B01"/>
    <w:rsid w:val="00B21C7E"/>
    <w:rsid w:val="00B21F08"/>
    <w:rsid w:val="00B22055"/>
    <w:rsid w:val="00B223C5"/>
    <w:rsid w:val="00B223DF"/>
    <w:rsid w:val="00B2279C"/>
    <w:rsid w:val="00B22B59"/>
    <w:rsid w:val="00B22B7D"/>
    <w:rsid w:val="00B22B8A"/>
    <w:rsid w:val="00B22BCC"/>
    <w:rsid w:val="00B22C21"/>
    <w:rsid w:val="00B22D5C"/>
    <w:rsid w:val="00B22E27"/>
    <w:rsid w:val="00B2318A"/>
    <w:rsid w:val="00B238DE"/>
    <w:rsid w:val="00B23DB1"/>
    <w:rsid w:val="00B23EC0"/>
    <w:rsid w:val="00B2431F"/>
    <w:rsid w:val="00B24850"/>
    <w:rsid w:val="00B24D59"/>
    <w:rsid w:val="00B24D82"/>
    <w:rsid w:val="00B250A6"/>
    <w:rsid w:val="00B257EF"/>
    <w:rsid w:val="00B25805"/>
    <w:rsid w:val="00B259A5"/>
    <w:rsid w:val="00B26033"/>
    <w:rsid w:val="00B260A6"/>
    <w:rsid w:val="00B26193"/>
    <w:rsid w:val="00B26A36"/>
    <w:rsid w:val="00B271A0"/>
    <w:rsid w:val="00B276FE"/>
    <w:rsid w:val="00B27A50"/>
    <w:rsid w:val="00B27AF4"/>
    <w:rsid w:val="00B27B02"/>
    <w:rsid w:val="00B27F6D"/>
    <w:rsid w:val="00B30267"/>
    <w:rsid w:val="00B302A1"/>
    <w:rsid w:val="00B30636"/>
    <w:rsid w:val="00B308F3"/>
    <w:rsid w:val="00B309C7"/>
    <w:rsid w:val="00B30A1B"/>
    <w:rsid w:val="00B30D5E"/>
    <w:rsid w:val="00B30E74"/>
    <w:rsid w:val="00B30F7D"/>
    <w:rsid w:val="00B31033"/>
    <w:rsid w:val="00B3137F"/>
    <w:rsid w:val="00B31956"/>
    <w:rsid w:val="00B31CDF"/>
    <w:rsid w:val="00B31D34"/>
    <w:rsid w:val="00B31D6B"/>
    <w:rsid w:val="00B320C0"/>
    <w:rsid w:val="00B32196"/>
    <w:rsid w:val="00B32409"/>
    <w:rsid w:val="00B324DF"/>
    <w:rsid w:val="00B32A3F"/>
    <w:rsid w:val="00B32C87"/>
    <w:rsid w:val="00B32F18"/>
    <w:rsid w:val="00B32F9C"/>
    <w:rsid w:val="00B3305B"/>
    <w:rsid w:val="00B33543"/>
    <w:rsid w:val="00B33601"/>
    <w:rsid w:val="00B33BF4"/>
    <w:rsid w:val="00B33BF8"/>
    <w:rsid w:val="00B33C5A"/>
    <w:rsid w:val="00B33D17"/>
    <w:rsid w:val="00B341A7"/>
    <w:rsid w:val="00B348C3"/>
    <w:rsid w:val="00B34A7B"/>
    <w:rsid w:val="00B3504F"/>
    <w:rsid w:val="00B353B9"/>
    <w:rsid w:val="00B35404"/>
    <w:rsid w:val="00B355EB"/>
    <w:rsid w:val="00B358F7"/>
    <w:rsid w:val="00B3610C"/>
    <w:rsid w:val="00B3642B"/>
    <w:rsid w:val="00B365D2"/>
    <w:rsid w:val="00B36623"/>
    <w:rsid w:val="00B3680E"/>
    <w:rsid w:val="00B3687E"/>
    <w:rsid w:val="00B36C57"/>
    <w:rsid w:val="00B36CF2"/>
    <w:rsid w:val="00B36D31"/>
    <w:rsid w:val="00B36E04"/>
    <w:rsid w:val="00B37205"/>
    <w:rsid w:val="00B3747D"/>
    <w:rsid w:val="00B374D9"/>
    <w:rsid w:val="00B374E5"/>
    <w:rsid w:val="00B400D7"/>
    <w:rsid w:val="00B40171"/>
    <w:rsid w:val="00B404A4"/>
    <w:rsid w:val="00B40936"/>
    <w:rsid w:val="00B40D0F"/>
    <w:rsid w:val="00B40DB8"/>
    <w:rsid w:val="00B411C5"/>
    <w:rsid w:val="00B4137E"/>
    <w:rsid w:val="00B41595"/>
    <w:rsid w:val="00B4165F"/>
    <w:rsid w:val="00B41932"/>
    <w:rsid w:val="00B41D94"/>
    <w:rsid w:val="00B41F59"/>
    <w:rsid w:val="00B423BB"/>
    <w:rsid w:val="00B42CF8"/>
    <w:rsid w:val="00B432DA"/>
    <w:rsid w:val="00B43573"/>
    <w:rsid w:val="00B43597"/>
    <w:rsid w:val="00B43C80"/>
    <w:rsid w:val="00B43C90"/>
    <w:rsid w:val="00B440F9"/>
    <w:rsid w:val="00B446F3"/>
    <w:rsid w:val="00B44783"/>
    <w:rsid w:val="00B447F5"/>
    <w:rsid w:val="00B448CD"/>
    <w:rsid w:val="00B449E5"/>
    <w:rsid w:val="00B45518"/>
    <w:rsid w:val="00B4583F"/>
    <w:rsid w:val="00B45F25"/>
    <w:rsid w:val="00B4611F"/>
    <w:rsid w:val="00B462F3"/>
    <w:rsid w:val="00B46498"/>
    <w:rsid w:val="00B464C5"/>
    <w:rsid w:val="00B465FE"/>
    <w:rsid w:val="00B46BD4"/>
    <w:rsid w:val="00B4723E"/>
    <w:rsid w:val="00B47560"/>
    <w:rsid w:val="00B47864"/>
    <w:rsid w:val="00B479DB"/>
    <w:rsid w:val="00B47D92"/>
    <w:rsid w:val="00B50661"/>
    <w:rsid w:val="00B508B2"/>
    <w:rsid w:val="00B5090D"/>
    <w:rsid w:val="00B509CE"/>
    <w:rsid w:val="00B50AAF"/>
    <w:rsid w:val="00B50AF8"/>
    <w:rsid w:val="00B50C4D"/>
    <w:rsid w:val="00B50CB1"/>
    <w:rsid w:val="00B5111B"/>
    <w:rsid w:val="00B51367"/>
    <w:rsid w:val="00B5155B"/>
    <w:rsid w:val="00B51617"/>
    <w:rsid w:val="00B51980"/>
    <w:rsid w:val="00B51E11"/>
    <w:rsid w:val="00B5223F"/>
    <w:rsid w:val="00B52279"/>
    <w:rsid w:val="00B52825"/>
    <w:rsid w:val="00B52E5D"/>
    <w:rsid w:val="00B5316C"/>
    <w:rsid w:val="00B531C7"/>
    <w:rsid w:val="00B532CF"/>
    <w:rsid w:val="00B53746"/>
    <w:rsid w:val="00B53AB3"/>
    <w:rsid w:val="00B53ADC"/>
    <w:rsid w:val="00B54094"/>
    <w:rsid w:val="00B5421C"/>
    <w:rsid w:val="00B5476F"/>
    <w:rsid w:val="00B5482B"/>
    <w:rsid w:val="00B54CFB"/>
    <w:rsid w:val="00B54F78"/>
    <w:rsid w:val="00B552E2"/>
    <w:rsid w:val="00B55469"/>
    <w:rsid w:val="00B55968"/>
    <w:rsid w:val="00B561E4"/>
    <w:rsid w:val="00B56317"/>
    <w:rsid w:val="00B5649B"/>
    <w:rsid w:val="00B568A5"/>
    <w:rsid w:val="00B569D6"/>
    <w:rsid w:val="00B56BC4"/>
    <w:rsid w:val="00B56F1A"/>
    <w:rsid w:val="00B570A0"/>
    <w:rsid w:val="00B5747D"/>
    <w:rsid w:val="00B57488"/>
    <w:rsid w:val="00B574A4"/>
    <w:rsid w:val="00B57530"/>
    <w:rsid w:val="00B576A3"/>
    <w:rsid w:val="00B57A9B"/>
    <w:rsid w:val="00B600DB"/>
    <w:rsid w:val="00B60508"/>
    <w:rsid w:val="00B605CE"/>
    <w:rsid w:val="00B6079B"/>
    <w:rsid w:val="00B6087E"/>
    <w:rsid w:val="00B61369"/>
    <w:rsid w:val="00B613CB"/>
    <w:rsid w:val="00B615C2"/>
    <w:rsid w:val="00B61709"/>
    <w:rsid w:val="00B61A34"/>
    <w:rsid w:val="00B61C40"/>
    <w:rsid w:val="00B61CA3"/>
    <w:rsid w:val="00B61E65"/>
    <w:rsid w:val="00B62365"/>
    <w:rsid w:val="00B62451"/>
    <w:rsid w:val="00B628EF"/>
    <w:rsid w:val="00B629F8"/>
    <w:rsid w:val="00B63523"/>
    <w:rsid w:val="00B6392B"/>
    <w:rsid w:val="00B63B04"/>
    <w:rsid w:val="00B63D72"/>
    <w:rsid w:val="00B63EEF"/>
    <w:rsid w:val="00B63F93"/>
    <w:rsid w:val="00B643A7"/>
    <w:rsid w:val="00B643D4"/>
    <w:rsid w:val="00B6472A"/>
    <w:rsid w:val="00B64AF5"/>
    <w:rsid w:val="00B64B22"/>
    <w:rsid w:val="00B64BAD"/>
    <w:rsid w:val="00B64D69"/>
    <w:rsid w:val="00B64E4A"/>
    <w:rsid w:val="00B6559C"/>
    <w:rsid w:val="00B6567A"/>
    <w:rsid w:val="00B6619A"/>
    <w:rsid w:val="00B6660D"/>
    <w:rsid w:val="00B6666C"/>
    <w:rsid w:val="00B66C9A"/>
    <w:rsid w:val="00B66FA7"/>
    <w:rsid w:val="00B67046"/>
    <w:rsid w:val="00B6711B"/>
    <w:rsid w:val="00B67336"/>
    <w:rsid w:val="00B673AD"/>
    <w:rsid w:val="00B67478"/>
    <w:rsid w:val="00B67697"/>
    <w:rsid w:val="00B67AE4"/>
    <w:rsid w:val="00B67B4C"/>
    <w:rsid w:val="00B7016D"/>
    <w:rsid w:val="00B7037E"/>
    <w:rsid w:val="00B70BC4"/>
    <w:rsid w:val="00B70D68"/>
    <w:rsid w:val="00B70F21"/>
    <w:rsid w:val="00B71034"/>
    <w:rsid w:val="00B71148"/>
    <w:rsid w:val="00B7141C"/>
    <w:rsid w:val="00B71559"/>
    <w:rsid w:val="00B716E4"/>
    <w:rsid w:val="00B71785"/>
    <w:rsid w:val="00B71D3D"/>
    <w:rsid w:val="00B7200E"/>
    <w:rsid w:val="00B723C9"/>
    <w:rsid w:val="00B72484"/>
    <w:rsid w:val="00B72AE3"/>
    <w:rsid w:val="00B72BAB"/>
    <w:rsid w:val="00B72C87"/>
    <w:rsid w:val="00B731A8"/>
    <w:rsid w:val="00B73320"/>
    <w:rsid w:val="00B736C9"/>
    <w:rsid w:val="00B73B1F"/>
    <w:rsid w:val="00B73B61"/>
    <w:rsid w:val="00B73CBB"/>
    <w:rsid w:val="00B73DCD"/>
    <w:rsid w:val="00B73E01"/>
    <w:rsid w:val="00B73E1C"/>
    <w:rsid w:val="00B73FAC"/>
    <w:rsid w:val="00B74514"/>
    <w:rsid w:val="00B745C5"/>
    <w:rsid w:val="00B74880"/>
    <w:rsid w:val="00B74CF6"/>
    <w:rsid w:val="00B750ED"/>
    <w:rsid w:val="00B75417"/>
    <w:rsid w:val="00B75795"/>
    <w:rsid w:val="00B75C76"/>
    <w:rsid w:val="00B75D8B"/>
    <w:rsid w:val="00B75F73"/>
    <w:rsid w:val="00B75FF3"/>
    <w:rsid w:val="00B76064"/>
    <w:rsid w:val="00B76357"/>
    <w:rsid w:val="00B76732"/>
    <w:rsid w:val="00B76F20"/>
    <w:rsid w:val="00B77126"/>
    <w:rsid w:val="00B77209"/>
    <w:rsid w:val="00B77724"/>
    <w:rsid w:val="00B778CA"/>
    <w:rsid w:val="00B77F45"/>
    <w:rsid w:val="00B80B01"/>
    <w:rsid w:val="00B80D2E"/>
    <w:rsid w:val="00B81169"/>
    <w:rsid w:val="00B812F9"/>
    <w:rsid w:val="00B8147C"/>
    <w:rsid w:val="00B81874"/>
    <w:rsid w:val="00B81915"/>
    <w:rsid w:val="00B8203E"/>
    <w:rsid w:val="00B82145"/>
    <w:rsid w:val="00B824B6"/>
    <w:rsid w:val="00B828D0"/>
    <w:rsid w:val="00B82AE1"/>
    <w:rsid w:val="00B82C13"/>
    <w:rsid w:val="00B82FE0"/>
    <w:rsid w:val="00B83138"/>
    <w:rsid w:val="00B83515"/>
    <w:rsid w:val="00B8356C"/>
    <w:rsid w:val="00B83748"/>
    <w:rsid w:val="00B83895"/>
    <w:rsid w:val="00B83CCD"/>
    <w:rsid w:val="00B84564"/>
    <w:rsid w:val="00B85088"/>
    <w:rsid w:val="00B850B8"/>
    <w:rsid w:val="00B850EF"/>
    <w:rsid w:val="00B850FD"/>
    <w:rsid w:val="00B853C6"/>
    <w:rsid w:val="00B8543C"/>
    <w:rsid w:val="00B855F9"/>
    <w:rsid w:val="00B8565E"/>
    <w:rsid w:val="00B857A2"/>
    <w:rsid w:val="00B85B40"/>
    <w:rsid w:val="00B862D1"/>
    <w:rsid w:val="00B863BD"/>
    <w:rsid w:val="00B864F0"/>
    <w:rsid w:val="00B86C54"/>
    <w:rsid w:val="00B86E6F"/>
    <w:rsid w:val="00B86EAA"/>
    <w:rsid w:val="00B8702A"/>
    <w:rsid w:val="00B870FF"/>
    <w:rsid w:val="00B874E7"/>
    <w:rsid w:val="00B875B5"/>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293C"/>
    <w:rsid w:val="00B93296"/>
    <w:rsid w:val="00B932A7"/>
    <w:rsid w:val="00B933E3"/>
    <w:rsid w:val="00B93531"/>
    <w:rsid w:val="00B935D1"/>
    <w:rsid w:val="00B9376D"/>
    <w:rsid w:val="00B93B39"/>
    <w:rsid w:val="00B94048"/>
    <w:rsid w:val="00B9409C"/>
    <w:rsid w:val="00B94491"/>
    <w:rsid w:val="00B947BF"/>
    <w:rsid w:val="00B947F7"/>
    <w:rsid w:val="00B94848"/>
    <w:rsid w:val="00B9487A"/>
    <w:rsid w:val="00B94A41"/>
    <w:rsid w:val="00B94E10"/>
    <w:rsid w:val="00B94E38"/>
    <w:rsid w:val="00B9548A"/>
    <w:rsid w:val="00B956FF"/>
    <w:rsid w:val="00B95A16"/>
    <w:rsid w:val="00B95B80"/>
    <w:rsid w:val="00B95C2E"/>
    <w:rsid w:val="00B95FFD"/>
    <w:rsid w:val="00B96400"/>
    <w:rsid w:val="00B965EE"/>
    <w:rsid w:val="00B96873"/>
    <w:rsid w:val="00B96BC0"/>
    <w:rsid w:val="00B970B1"/>
    <w:rsid w:val="00B974B0"/>
    <w:rsid w:val="00B97692"/>
    <w:rsid w:val="00B97957"/>
    <w:rsid w:val="00B97A00"/>
    <w:rsid w:val="00B97A64"/>
    <w:rsid w:val="00B97CF8"/>
    <w:rsid w:val="00B97DA4"/>
    <w:rsid w:val="00BA03BB"/>
    <w:rsid w:val="00BA0AFC"/>
    <w:rsid w:val="00BA0DC4"/>
    <w:rsid w:val="00BA0E88"/>
    <w:rsid w:val="00BA0EBC"/>
    <w:rsid w:val="00BA1030"/>
    <w:rsid w:val="00BA1202"/>
    <w:rsid w:val="00BA122C"/>
    <w:rsid w:val="00BA17B9"/>
    <w:rsid w:val="00BA17FD"/>
    <w:rsid w:val="00BA18DA"/>
    <w:rsid w:val="00BA231A"/>
    <w:rsid w:val="00BA29C6"/>
    <w:rsid w:val="00BA2E81"/>
    <w:rsid w:val="00BA2F65"/>
    <w:rsid w:val="00BA3030"/>
    <w:rsid w:val="00BA3082"/>
    <w:rsid w:val="00BA3096"/>
    <w:rsid w:val="00BA333D"/>
    <w:rsid w:val="00BA35AA"/>
    <w:rsid w:val="00BA3867"/>
    <w:rsid w:val="00BA4146"/>
    <w:rsid w:val="00BA4944"/>
    <w:rsid w:val="00BA4B8D"/>
    <w:rsid w:val="00BA4C1B"/>
    <w:rsid w:val="00BA55EB"/>
    <w:rsid w:val="00BA5A77"/>
    <w:rsid w:val="00BA5DF9"/>
    <w:rsid w:val="00BA5FD2"/>
    <w:rsid w:val="00BA61FD"/>
    <w:rsid w:val="00BA633E"/>
    <w:rsid w:val="00BA6403"/>
    <w:rsid w:val="00BA6560"/>
    <w:rsid w:val="00BA6956"/>
    <w:rsid w:val="00BA6B4F"/>
    <w:rsid w:val="00BA6F24"/>
    <w:rsid w:val="00BA72E8"/>
    <w:rsid w:val="00BA7550"/>
    <w:rsid w:val="00BA7BF8"/>
    <w:rsid w:val="00BA7C29"/>
    <w:rsid w:val="00BA7C74"/>
    <w:rsid w:val="00BB0246"/>
    <w:rsid w:val="00BB0472"/>
    <w:rsid w:val="00BB04C2"/>
    <w:rsid w:val="00BB04C9"/>
    <w:rsid w:val="00BB0679"/>
    <w:rsid w:val="00BB0802"/>
    <w:rsid w:val="00BB0DE9"/>
    <w:rsid w:val="00BB0F07"/>
    <w:rsid w:val="00BB0F9E"/>
    <w:rsid w:val="00BB1245"/>
    <w:rsid w:val="00BB1258"/>
    <w:rsid w:val="00BB1290"/>
    <w:rsid w:val="00BB12B9"/>
    <w:rsid w:val="00BB16D4"/>
    <w:rsid w:val="00BB202D"/>
    <w:rsid w:val="00BB210D"/>
    <w:rsid w:val="00BB2206"/>
    <w:rsid w:val="00BB2255"/>
    <w:rsid w:val="00BB23FC"/>
    <w:rsid w:val="00BB2600"/>
    <w:rsid w:val="00BB2CBE"/>
    <w:rsid w:val="00BB2CC8"/>
    <w:rsid w:val="00BB30C5"/>
    <w:rsid w:val="00BB3818"/>
    <w:rsid w:val="00BB3879"/>
    <w:rsid w:val="00BB3B19"/>
    <w:rsid w:val="00BB3C1B"/>
    <w:rsid w:val="00BB4271"/>
    <w:rsid w:val="00BB4310"/>
    <w:rsid w:val="00BB441F"/>
    <w:rsid w:val="00BB4662"/>
    <w:rsid w:val="00BB48BD"/>
    <w:rsid w:val="00BB4963"/>
    <w:rsid w:val="00BB4B9A"/>
    <w:rsid w:val="00BB4CBB"/>
    <w:rsid w:val="00BB4E52"/>
    <w:rsid w:val="00BB50FE"/>
    <w:rsid w:val="00BB518F"/>
    <w:rsid w:val="00BB55A3"/>
    <w:rsid w:val="00BB55CD"/>
    <w:rsid w:val="00BB5955"/>
    <w:rsid w:val="00BB5CED"/>
    <w:rsid w:val="00BB5F4E"/>
    <w:rsid w:val="00BB6126"/>
    <w:rsid w:val="00BB62BF"/>
    <w:rsid w:val="00BB6537"/>
    <w:rsid w:val="00BB6CBA"/>
    <w:rsid w:val="00BB711F"/>
    <w:rsid w:val="00BB73EF"/>
    <w:rsid w:val="00BB74E0"/>
    <w:rsid w:val="00BB75DA"/>
    <w:rsid w:val="00BB75DE"/>
    <w:rsid w:val="00BB7644"/>
    <w:rsid w:val="00BB76CE"/>
    <w:rsid w:val="00BB7746"/>
    <w:rsid w:val="00BB7A30"/>
    <w:rsid w:val="00BB7A47"/>
    <w:rsid w:val="00BC0260"/>
    <w:rsid w:val="00BC0910"/>
    <w:rsid w:val="00BC0EF5"/>
    <w:rsid w:val="00BC1348"/>
    <w:rsid w:val="00BC170B"/>
    <w:rsid w:val="00BC1B0D"/>
    <w:rsid w:val="00BC1B5E"/>
    <w:rsid w:val="00BC1BDA"/>
    <w:rsid w:val="00BC2503"/>
    <w:rsid w:val="00BC2852"/>
    <w:rsid w:val="00BC2B13"/>
    <w:rsid w:val="00BC2E8C"/>
    <w:rsid w:val="00BC33C7"/>
    <w:rsid w:val="00BC3514"/>
    <w:rsid w:val="00BC370E"/>
    <w:rsid w:val="00BC38CB"/>
    <w:rsid w:val="00BC3DCE"/>
    <w:rsid w:val="00BC4126"/>
    <w:rsid w:val="00BC4882"/>
    <w:rsid w:val="00BC48CD"/>
    <w:rsid w:val="00BC5607"/>
    <w:rsid w:val="00BC5983"/>
    <w:rsid w:val="00BC5B93"/>
    <w:rsid w:val="00BC6024"/>
    <w:rsid w:val="00BC606A"/>
    <w:rsid w:val="00BC62B8"/>
    <w:rsid w:val="00BC6673"/>
    <w:rsid w:val="00BC6ACC"/>
    <w:rsid w:val="00BC6D99"/>
    <w:rsid w:val="00BC6DCD"/>
    <w:rsid w:val="00BC7195"/>
    <w:rsid w:val="00BC727F"/>
    <w:rsid w:val="00BC72BF"/>
    <w:rsid w:val="00BC732B"/>
    <w:rsid w:val="00BC7370"/>
    <w:rsid w:val="00BC74C3"/>
    <w:rsid w:val="00BC7B67"/>
    <w:rsid w:val="00BC7E59"/>
    <w:rsid w:val="00BC7F2F"/>
    <w:rsid w:val="00BD02FF"/>
    <w:rsid w:val="00BD0616"/>
    <w:rsid w:val="00BD0643"/>
    <w:rsid w:val="00BD075B"/>
    <w:rsid w:val="00BD0763"/>
    <w:rsid w:val="00BD0812"/>
    <w:rsid w:val="00BD0E7D"/>
    <w:rsid w:val="00BD10B8"/>
    <w:rsid w:val="00BD184B"/>
    <w:rsid w:val="00BD1A6A"/>
    <w:rsid w:val="00BD21A4"/>
    <w:rsid w:val="00BD231E"/>
    <w:rsid w:val="00BD2769"/>
    <w:rsid w:val="00BD2C1D"/>
    <w:rsid w:val="00BD3033"/>
    <w:rsid w:val="00BD3069"/>
    <w:rsid w:val="00BD31A4"/>
    <w:rsid w:val="00BD3241"/>
    <w:rsid w:val="00BD372F"/>
    <w:rsid w:val="00BD3769"/>
    <w:rsid w:val="00BD3942"/>
    <w:rsid w:val="00BD3B71"/>
    <w:rsid w:val="00BD444D"/>
    <w:rsid w:val="00BD44B2"/>
    <w:rsid w:val="00BD470E"/>
    <w:rsid w:val="00BD49A6"/>
    <w:rsid w:val="00BD49B1"/>
    <w:rsid w:val="00BD4BA5"/>
    <w:rsid w:val="00BD4FF3"/>
    <w:rsid w:val="00BD50AF"/>
    <w:rsid w:val="00BD52D7"/>
    <w:rsid w:val="00BD55F0"/>
    <w:rsid w:val="00BD5C86"/>
    <w:rsid w:val="00BD5D4F"/>
    <w:rsid w:val="00BD5F21"/>
    <w:rsid w:val="00BD6018"/>
    <w:rsid w:val="00BD6024"/>
    <w:rsid w:val="00BD649F"/>
    <w:rsid w:val="00BD64EF"/>
    <w:rsid w:val="00BD6687"/>
    <w:rsid w:val="00BD6842"/>
    <w:rsid w:val="00BD6B3B"/>
    <w:rsid w:val="00BD6D28"/>
    <w:rsid w:val="00BD731E"/>
    <w:rsid w:val="00BD77D1"/>
    <w:rsid w:val="00BE006F"/>
    <w:rsid w:val="00BE00FE"/>
    <w:rsid w:val="00BE02D2"/>
    <w:rsid w:val="00BE0D1A"/>
    <w:rsid w:val="00BE0F97"/>
    <w:rsid w:val="00BE1101"/>
    <w:rsid w:val="00BE111A"/>
    <w:rsid w:val="00BE11CB"/>
    <w:rsid w:val="00BE1838"/>
    <w:rsid w:val="00BE1C37"/>
    <w:rsid w:val="00BE1E1D"/>
    <w:rsid w:val="00BE2445"/>
    <w:rsid w:val="00BE24C6"/>
    <w:rsid w:val="00BE2552"/>
    <w:rsid w:val="00BE274B"/>
    <w:rsid w:val="00BE27CD"/>
    <w:rsid w:val="00BE2AD2"/>
    <w:rsid w:val="00BE2D80"/>
    <w:rsid w:val="00BE305C"/>
    <w:rsid w:val="00BE31D1"/>
    <w:rsid w:val="00BE3285"/>
    <w:rsid w:val="00BE3378"/>
    <w:rsid w:val="00BE34D8"/>
    <w:rsid w:val="00BE3B5D"/>
    <w:rsid w:val="00BE3CCF"/>
    <w:rsid w:val="00BE3EB5"/>
    <w:rsid w:val="00BE41C0"/>
    <w:rsid w:val="00BE5149"/>
    <w:rsid w:val="00BE51A2"/>
    <w:rsid w:val="00BE54C4"/>
    <w:rsid w:val="00BE5843"/>
    <w:rsid w:val="00BE5FF0"/>
    <w:rsid w:val="00BE6079"/>
    <w:rsid w:val="00BE62B0"/>
    <w:rsid w:val="00BE6D56"/>
    <w:rsid w:val="00BE6DB9"/>
    <w:rsid w:val="00BE7005"/>
    <w:rsid w:val="00BE71C4"/>
    <w:rsid w:val="00BE72BA"/>
    <w:rsid w:val="00BE742C"/>
    <w:rsid w:val="00BE7596"/>
    <w:rsid w:val="00BE7B2A"/>
    <w:rsid w:val="00BF0289"/>
    <w:rsid w:val="00BF02F0"/>
    <w:rsid w:val="00BF05EA"/>
    <w:rsid w:val="00BF097C"/>
    <w:rsid w:val="00BF0B1C"/>
    <w:rsid w:val="00BF0EFD"/>
    <w:rsid w:val="00BF101F"/>
    <w:rsid w:val="00BF1498"/>
    <w:rsid w:val="00BF1604"/>
    <w:rsid w:val="00BF1A53"/>
    <w:rsid w:val="00BF2959"/>
    <w:rsid w:val="00BF2F8A"/>
    <w:rsid w:val="00BF3065"/>
    <w:rsid w:val="00BF3A52"/>
    <w:rsid w:val="00BF3CC1"/>
    <w:rsid w:val="00BF3EB7"/>
    <w:rsid w:val="00BF3EEE"/>
    <w:rsid w:val="00BF4106"/>
    <w:rsid w:val="00BF43AA"/>
    <w:rsid w:val="00BF460F"/>
    <w:rsid w:val="00BF49B7"/>
    <w:rsid w:val="00BF4A26"/>
    <w:rsid w:val="00BF4B0A"/>
    <w:rsid w:val="00BF4BD4"/>
    <w:rsid w:val="00BF4C50"/>
    <w:rsid w:val="00BF4E63"/>
    <w:rsid w:val="00BF50A8"/>
    <w:rsid w:val="00BF523F"/>
    <w:rsid w:val="00BF5640"/>
    <w:rsid w:val="00BF5790"/>
    <w:rsid w:val="00BF5961"/>
    <w:rsid w:val="00BF6150"/>
    <w:rsid w:val="00BF6224"/>
    <w:rsid w:val="00BF624B"/>
    <w:rsid w:val="00BF6538"/>
    <w:rsid w:val="00BF680A"/>
    <w:rsid w:val="00BF68AA"/>
    <w:rsid w:val="00BF6A79"/>
    <w:rsid w:val="00BF6AB8"/>
    <w:rsid w:val="00BF6ABD"/>
    <w:rsid w:val="00BF6B7B"/>
    <w:rsid w:val="00BF6E8A"/>
    <w:rsid w:val="00BF6F6D"/>
    <w:rsid w:val="00BF70D6"/>
    <w:rsid w:val="00BF71EB"/>
    <w:rsid w:val="00BF7341"/>
    <w:rsid w:val="00BF73D9"/>
    <w:rsid w:val="00BF745F"/>
    <w:rsid w:val="00BF75CA"/>
    <w:rsid w:val="00BF7753"/>
    <w:rsid w:val="00BF775A"/>
    <w:rsid w:val="00BF777A"/>
    <w:rsid w:val="00BF782B"/>
    <w:rsid w:val="00BF7C65"/>
    <w:rsid w:val="00BF7C98"/>
    <w:rsid w:val="00BF7E6C"/>
    <w:rsid w:val="00BF7F58"/>
    <w:rsid w:val="00C002DE"/>
    <w:rsid w:val="00C00597"/>
    <w:rsid w:val="00C00666"/>
    <w:rsid w:val="00C0081D"/>
    <w:rsid w:val="00C00A1E"/>
    <w:rsid w:val="00C00A48"/>
    <w:rsid w:val="00C00B56"/>
    <w:rsid w:val="00C00E51"/>
    <w:rsid w:val="00C00F8B"/>
    <w:rsid w:val="00C01131"/>
    <w:rsid w:val="00C01269"/>
    <w:rsid w:val="00C01518"/>
    <w:rsid w:val="00C01B83"/>
    <w:rsid w:val="00C01DDA"/>
    <w:rsid w:val="00C01F76"/>
    <w:rsid w:val="00C02070"/>
    <w:rsid w:val="00C021A9"/>
    <w:rsid w:val="00C023EC"/>
    <w:rsid w:val="00C02771"/>
    <w:rsid w:val="00C02C40"/>
    <w:rsid w:val="00C02D42"/>
    <w:rsid w:val="00C02DBD"/>
    <w:rsid w:val="00C02F33"/>
    <w:rsid w:val="00C03515"/>
    <w:rsid w:val="00C03669"/>
    <w:rsid w:val="00C03CAA"/>
    <w:rsid w:val="00C03E0C"/>
    <w:rsid w:val="00C0404F"/>
    <w:rsid w:val="00C043CB"/>
    <w:rsid w:val="00C0449D"/>
    <w:rsid w:val="00C045AB"/>
    <w:rsid w:val="00C04922"/>
    <w:rsid w:val="00C049C7"/>
    <w:rsid w:val="00C049F2"/>
    <w:rsid w:val="00C05110"/>
    <w:rsid w:val="00C05281"/>
    <w:rsid w:val="00C05D37"/>
    <w:rsid w:val="00C06107"/>
    <w:rsid w:val="00C06355"/>
    <w:rsid w:val="00C06B67"/>
    <w:rsid w:val="00C07061"/>
    <w:rsid w:val="00C0721E"/>
    <w:rsid w:val="00C0740A"/>
    <w:rsid w:val="00C0759C"/>
    <w:rsid w:val="00C0779C"/>
    <w:rsid w:val="00C0782C"/>
    <w:rsid w:val="00C079A9"/>
    <w:rsid w:val="00C07A02"/>
    <w:rsid w:val="00C07C7B"/>
    <w:rsid w:val="00C102F4"/>
    <w:rsid w:val="00C10618"/>
    <w:rsid w:val="00C10913"/>
    <w:rsid w:val="00C10E52"/>
    <w:rsid w:val="00C10FAD"/>
    <w:rsid w:val="00C11001"/>
    <w:rsid w:val="00C11569"/>
    <w:rsid w:val="00C118A2"/>
    <w:rsid w:val="00C11F3F"/>
    <w:rsid w:val="00C1227A"/>
    <w:rsid w:val="00C12791"/>
    <w:rsid w:val="00C12923"/>
    <w:rsid w:val="00C129E8"/>
    <w:rsid w:val="00C12A1B"/>
    <w:rsid w:val="00C13157"/>
    <w:rsid w:val="00C13310"/>
    <w:rsid w:val="00C133A4"/>
    <w:rsid w:val="00C133AC"/>
    <w:rsid w:val="00C13484"/>
    <w:rsid w:val="00C1364D"/>
    <w:rsid w:val="00C144A1"/>
    <w:rsid w:val="00C14770"/>
    <w:rsid w:val="00C1488F"/>
    <w:rsid w:val="00C14C23"/>
    <w:rsid w:val="00C14E74"/>
    <w:rsid w:val="00C151D3"/>
    <w:rsid w:val="00C15457"/>
    <w:rsid w:val="00C1557A"/>
    <w:rsid w:val="00C1571B"/>
    <w:rsid w:val="00C15919"/>
    <w:rsid w:val="00C15C68"/>
    <w:rsid w:val="00C16119"/>
    <w:rsid w:val="00C1613E"/>
    <w:rsid w:val="00C1619D"/>
    <w:rsid w:val="00C161BF"/>
    <w:rsid w:val="00C1623C"/>
    <w:rsid w:val="00C1629E"/>
    <w:rsid w:val="00C16318"/>
    <w:rsid w:val="00C16652"/>
    <w:rsid w:val="00C168F5"/>
    <w:rsid w:val="00C16959"/>
    <w:rsid w:val="00C1722E"/>
    <w:rsid w:val="00C179F9"/>
    <w:rsid w:val="00C17A67"/>
    <w:rsid w:val="00C17B01"/>
    <w:rsid w:val="00C17CBB"/>
    <w:rsid w:val="00C17D69"/>
    <w:rsid w:val="00C2019B"/>
    <w:rsid w:val="00C208D5"/>
    <w:rsid w:val="00C20AA5"/>
    <w:rsid w:val="00C20FC0"/>
    <w:rsid w:val="00C2102C"/>
    <w:rsid w:val="00C210E6"/>
    <w:rsid w:val="00C2115E"/>
    <w:rsid w:val="00C21356"/>
    <w:rsid w:val="00C22502"/>
    <w:rsid w:val="00C22765"/>
    <w:rsid w:val="00C227C5"/>
    <w:rsid w:val="00C22872"/>
    <w:rsid w:val="00C22B5C"/>
    <w:rsid w:val="00C23017"/>
    <w:rsid w:val="00C23264"/>
    <w:rsid w:val="00C2330E"/>
    <w:rsid w:val="00C23681"/>
    <w:rsid w:val="00C23695"/>
    <w:rsid w:val="00C238E5"/>
    <w:rsid w:val="00C24115"/>
    <w:rsid w:val="00C2452F"/>
    <w:rsid w:val="00C247C1"/>
    <w:rsid w:val="00C247D4"/>
    <w:rsid w:val="00C249F5"/>
    <w:rsid w:val="00C25D38"/>
    <w:rsid w:val="00C25D4D"/>
    <w:rsid w:val="00C260B3"/>
    <w:rsid w:val="00C26195"/>
    <w:rsid w:val="00C26793"/>
    <w:rsid w:val="00C267C6"/>
    <w:rsid w:val="00C26C49"/>
    <w:rsid w:val="00C26DD9"/>
    <w:rsid w:val="00C26F99"/>
    <w:rsid w:val="00C271FF"/>
    <w:rsid w:val="00C2723C"/>
    <w:rsid w:val="00C27345"/>
    <w:rsid w:val="00C2741F"/>
    <w:rsid w:val="00C27AD5"/>
    <w:rsid w:val="00C30231"/>
    <w:rsid w:val="00C306B8"/>
    <w:rsid w:val="00C307A0"/>
    <w:rsid w:val="00C30B47"/>
    <w:rsid w:val="00C30E3E"/>
    <w:rsid w:val="00C30F57"/>
    <w:rsid w:val="00C30FB9"/>
    <w:rsid w:val="00C3115D"/>
    <w:rsid w:val="00C31328"/>
    <w:rsid w:val="00C313BE"/>
    <w:rsid w:val="00C31483"/>
    <w:rsid w:val="00C31530"/>
    <w:rsid w:val="00C3160A"/>
    <w:rsid w:val="00C31BE7"/>
    <w:rsid w:val="00C31C5F"/>
    <w:rsid w:val="00C31CD6"/>
    <w:rsid w:val="00C31E0C"/>
    <w:rsid w:val="00C321A1"/>
    <w:rsid w:val="00C326C9"/>
    <w:rsid w:val="00C32733"/>
    <w:rsid w:val="00C32B51"/>
    <w:rsid w:val="00C32D69"/>
    <w:rsid w:val="00C32ED3"/>
    <w:rsid w:val="00C32EDF"/>
    <w:rsid w:val="00C330B3"/>
    <w:rsid w:val="00C3317D"/>
    <w:rsid w:val="00C3322B"/>
    <w:rsid w:val="00C3354A"/>
    <w:rsid w:val="00C3356F"/>
    <w:rsid w:val="00C33BDD"/>
    <w:rsid w:val="00C33E7F"/>
    <w:rsid w:val="00C34121"/>
    <w:rsid w:val="00C341D6"/>
    <w:rsid w:val="00C34283"/>
    <w:rsid w:val="00C343A6"/>
    <w:rsid w:val="00C34604"/>
    <w:rsid w:val="00C3472C"/>
    <w:rsid w:val="00C34CDE"/>
    <w:rsid w:val="00C34D25"/>
    <w:rsid w:val="00C35458"/>
    <w:rsid w:val="00C354DF"/>
    <w:rsid w:val="00C355FC"/>
    <w:rsid w:val="00C358E6"/>
    <w:rsid w:val="00C35B1D"/>
    <w:rsid w:val="00C35B48"/>
    <w:rsid w:val="00C35F16"/>
    <w:rsid w:val="00C36A58"/>
    <w:rsid w:val="00C36D2E"/>
    <w:rsid w:val="00C36FA0"/>
    <w:rsid w:val="00C3704C"/>
    <w:rsid w:val="00C3777B"/>
    <w:rsid w:val="00C37B4E"/>
    <w:rsid w:val="00C37C67"/>
    <w:rsid w:val="00C37DD1"/>
    <w:rsid w:val="00C409C4"/>
    <w:rsid w:val="00C40DDF"/>
    <w:rsid w:val="00C40E62"/>
    <w:rsid w:val="00C41010"/>
    <w:rsid w:val="00C411C6"/>
    <w:rsid w:val="00C41646"/>
    <w:rsid w:val="00C41937"/>
    <w:rsid w:val="00C41BBE"/>
    <w:rsid w:val="00C41F15"/>
    <w:rsid w:val="00C41F40"/>
    <w:rsid w:val="00C41F41"/>
    <w:rsid w:val="00C4204D"/>
    <w:rsid w:val="00C42154"/>
    <w:rsid w:val="00C42265"/>
    <w:rsid w:val="00C426B0"/>
    <w:rsid w:val="00C426D9"/>
    <w:rsid w:val="00C42C46"/>
    <w:rsid w:val="00C42E0D"/>
    <w:rsid w:val="00C430F1"/>
    <w:rsid w:val="00C437BA"/>
    <w:rsid w:val="00C43967"/>
    <w:rsid w:val="00C43D43"/>
    <w:rsid w:val="00C4440B"/>
    <w:rsid w:val="00C4446E"/>
    <w:rsid w:val="00C44550"/>
    <w:rsid w:val="00C459A8"/>
    <w:rsid w:val="00C45BE2"/>
    <w:rsid w:val="00C45D6D"/>
    <w:rsid w:val="00C45E08"/>
    <w:rsid w:val="00C45EB7"/>
    <w:rsid w:val="00C46183"/>
    <w:rsid w:val="00C46514"/>
    <w:rsid w:val="00C4678F"/>
    <w:rsid w:val="00C468EC"/>
    <w:rsid w:val="00C469B1"/>
    <w:rsid w:val="00C46C7F"/>
    <w:rsid w:val="00C46FD4"/>
    <w:rsid w:val="00C471DD"/>
    <w:rsid w:val="00C4786E"/>
    <w:rsid w:val="00C47A29"/>
    <w:rsid w:val="00C47BAD"/>
    <w:rsid w:val="00C47E0E"/>
    <w:rsid w:val="00C501D2"/>
    <w:rsid w:val="00C502AA"/>
    <w:rsid w:val="00C503D8"/>
    <w:rsid w:val="00C503E9"/>
    <w:rsid w:val="00C50552"/>
    <w:rsid w:val="00C50611"/>
    <w:rsid w:val="00C50871"/>
    <w:rsid w:val="00C50877"/>
    <w:rsid w:val="00C50964"/>
    <w:rsid w:val="00C513D3"/>
    <w:rsid w:val="00C51DFA"/>
    <w:rsid w:val="00C5230B"/>
    <w:rsid w:val="00C52357"/>
    <w:rsid w:val="00C526E8"/>
    <w:rsid w:val="00C527CE"/>
    <w:rsid w:val="00C52947"/>
    <w:rsid w:val="00C5299D"/>
    <w:rsid w:val="00C52B09"/>
    <w:rsid w:val="00C52DAF"/>
    <w:rsid w:val="00C52FDD"/>
    <w:rsid w:val="00C53032"/>
    <w:rsid w:val="00C53105"/>
    <w:rsid w:val="00C53385"/>
    <w:rsid w:val="00C533B7"/>
    <w:rsid w:val="00C537D6"/>
    <w:rsid w:val="00C53B2A"/>
    <w:rsid w:val="00C53BB1"/>
    <w:rsid w:val="00C53EEE"/>
    <w:rsid w:val="00C54135"/>
    <w:rsid w:val="00C54210"/>
    <w:rsid w:val="00C54221"/>
    <w:rsid w:val="00C5464C"/>
    <w:rsid w:val="00C546DB"/>
    <w:rsid w:val="00C54756"/>
    <w:rsid w:val="00C548F4"/>
    <w:rsid w:val="00C54B0D"/>
    <w:rsid w:val="00C54B4D"/>
    <w:rsid w:val="00C552F6"/>
    <w:rsid w:val="00C55BF6"/>
    <w:rsid w:val="00C55DEF"/>
    <w:rsid w:val="00C55EDA"/>
    <w:rsid w:val="00C56144"/>
    <w:rsid w:val="00C56335"/>
    <w:rsid w:val="00C56CF1"/>
    <w:rsid w:val="00C57123"/>
    <w:rsid w:val="00C57572"/>
    <w:rsid w:val="00C576F9"/>
    <w:rsid w:val="00C577C4"/>
    <w:rsid w:val="00C5788B"/>
    <w:rsid w:val="00C60449"/>
    <w:rsid w:val="00C60671"/>
    <w:rsid w:val="00C60D3F"/>
    <w:rsid w:val="00C60DFA"/>
    <w:rsid w:val="00C60FA0"/>
    <w:rsid w:val="00C60FB5"/>
    <w:rsid w:val="00C61B3F"/>
    <w:rsid w:val="00C620CE"/>
    <w:rsid w:val="00C6279D"/>
    <w:rsid w:val="00C628BE"/>
    <w:rsid w:val="00C6290A"/>
    <w:rsid w:val="00C62BB0"/>
    <w:rsid w:val="00C62ECF"/>
    <w:rsid w:val="00C62ED7"/>
    <w:rsid w:val="00C63060"/>
    <w:rsid w:val="00C63278"/>
    <w:rsid w:val="00C6362C"/>
    <w:rsid w:val="00C63A07"/>
    <w:rsid w:val="00C63ABA"/>
    <w:rsid w:val="00C63D7F"/>
    <w:rsid w:val="00C63DBB"/>
    <w:rsid w:val="00C63F33"/>
    <w:rsid w:val="00C643D0"/>
    <w:rsid w:val="00C646C7"/>
    <w:rsid w:val="00C64AF1"/>
    <w:rsid w:val="00C64CB7"/>
    <w:rsid w:val="00C64D00"/>
    <w:rsid w:val="00C64D4C"/>
    <w:rsid w:val="00C64D66"/>
    <w:rsid w:val="00C64E27"/>
    <w:rsid w:val="00C652E3"/>
    <w:rsid w:val="00C6589A"/>
    <w:rsid w:val="00C65BEE"/>
    <w:rsid w:val="00C65E46"/>
    <w:rsid w:val="00C65FB9"/>
    <w:rsid w:val="00C66070"/>
    <w:rsid w:val="00C66116"/>
    <w:rsid w:val="00C661F8"/>
    <w:rsid w:val="00C6647A"/>
    <w:rsid w:val="00C6647C"/>
    <w:rsid w:val="00C665F8"/>
    <w:rsid w:val="00C66EC0"/>
    <w:rsid w:val="00C670B0"/>
    <w:rsid w:val="00C67C97"/>
    <w:rsid w:val="00C70520"/>
    <w:rsid w:val="00C70594"/>
    <w:rsid w:val="00C7092B"/>
    <w:rsid w:val="00C70D4E"/>
    <w:rsid w:val="00C70DF9"/>
    <w:rsid w:val="00C714BE"/>
    <w:rsid w:val="00C71720"/>
    <w:rsid w:val="00C71921"/>
    <w:rsid w:val="00C71979"/>
    <w:rsid w:val="00C71C8C"/>
    <w:rsid w:val="00C71D65"/>
    <w:rsid w:val="00C71DB0"/>
    <w:rsid w:val="00C72178"/>
    <w:rsid w:val="00C7221F"/>
    <w:rsid w:val="00C7233F"/>
    <w:rsid w:val="00C723E9"/>
    <w:rsid w:val="00C7261D"/>
    <w:rsid w:val="00C727AF"/>
    <w:rsid w:val="00C72E5B"/>
    <w:rsid w:val="00C73338"/>
    <w:rsid w:val="00C733E5"/>
    <w:rsid w:val="00C741FB"/>
    <w:rsid w:val="00C744E8"/>
    <w:rsid w:val="00C748ED"/>
    <w:rsid w:val="00C74EE8"/>
    <w:rsid w:val="00C75047"/>
    <w:rsid w:val="00C75214"/>
    <w:rsid w:val="00C754C4"/>
    <w:rsid w:val="00C7560B"/>
    <w:rsid w:val="00C7586D"/>
    <w:rsid w:val="00C758A6"/>
    <w:rsid w:val="00C75D14"/>
    <w:rsid w:val="00C75D58"/>
    <w:rsid w:val="00C75F21"/>
    <w:rsid w:val="00C75FE0"/>
    <w:rsid w:val="00C760AF"/>
    <w:rsid w:val="00C764A4"/>
    <w:rsid w:val="00C76A1A"/>
    <w:rsid w:val="00C76C74"/>
    <w:rsid w:val="00C76DA1"/>
    <w:rsid w:val="00C771A6"/>
    <w:rsid w:val="00C7747A"/>
    <w:rsid w:val="00C775D6"/>
    <w:rsid w:val="00C77D09"/>
    <w:rsid w:val="00C80666"/>
    <w:rsid w:val="00C80E98"/>
    <w:rsid w:val="00C80F5C"/>
    <w:rsid w:val="00C80FBB"/>
    <w:rsid w:val="00C812BA"/>
    <w:rsid w:val="00C81725"/>
    <w:rsid w:val="00C8196E"/>
    <w:rsid w:val="00C81ACE"/>
    <w:rsid w:val="00C81B03"/>
    <w:rsid w:val="00C81B4E"/>
    <w:rsid w:val="00C81BE7"/>
    <w:rsid w:val="00C81D9F"/>
    <w:rsid w:val="00C821E5"/>
    <w:rsid w:val="00C82363"/>
    <w:rsid w:val="00C82640"/>
    <w:rsid w:val="00C827F8"/>
    <w:rsid w:val="00C82968"/>
    <w:rsid w:val="00C82A9E"/>
    <w:rsid w:val="00C82B87"/>
    <w:rsid w:val="00C839C2"/>
    <w:rsid w:val="00C840B2"/>
    <w:rsid w:val="00C84687"/>
    <w:rsid w:val="00C84A68"/>
    <w:rsid w:val="00C84B4A"/>
    <w:rsid w:val="00C84CB2"/>
    <w:rsid w:val="00C8504E"/>
    <w:rsid w:val="00C85572"/>
    <w:rsid w:val="00C85EAC"/>
    <w:rsid w:val="00C863E4"/>
    <w:rsid w:val="00C867BF"/>
    <w:rsid w:val="00C868A3"/>
    <w:rsid w:val="00C871A7"/>
    <w:rsid w:val="00C872CF"/>
    <w:rsid w:val="00C879AF"/>
    <w:rsid w:val="00C87A4B"/>
    <w:rsid w:val="00C87B69"/>
    <w:rsid w:val="00C87B9C"/>
    <w:rsid w:val="00C87D08"/>
    <w:rsid w:val="00C903A7"/>
    <w:rsid w:val="00C90807"/>
    <w:rsid w:val="00C90DA0"/>
    <w:rsid w:val="00C914AF"/>
    <w:rsid w:val="00C914C3"/>
    <w:rsid w:val="00C91532"/>
    <w:rsid w:val="00C9177F"/>
    <w:rsid w:val="00C91941"/>
    <w:rsid w:val="00C91E7A"/>
    <w:rsid w:val="00C920CE"/>
    <w:rsid w:val="00C921A2"/>
    <w:rsid w:val="00C9227C"/>
    <w:rsid w:val="00C928D9"/>
    <w:rsid w:val="00C93391"/>
    <w:rsid w:val="00C935D6"/>
    <w:rsid w:val="00C93803"/>
    <w:rsid w:val="00C93B17"/>
    <w:rsid w:val="00C93B53"/>
    <w:rsid w:val="00C93DDF"/>
    <w:rsid w:val="00C946C2"/>
    <w:rsid w:val="00C946FD"/>
    <w:rsid w:val="00C94A2F"/>
    <w:rsid w:val="00C94E5D"/>
    <w:rsid w:val="00C94E75"/>
    <w:rsid w:val="00C95195"/>
    <w:rsid w:val="00C95509"/>
    <w:rsid w:val="00C95850"/>
    <w:rsid w:val="00C95E0D"/>
    <w:rsid w:val="00C96046"/>
    <w:rsid w:val="00C9612A"/>
    <w:rsid w:val="00C96247"/>
    <w:rsid w:val="00C9686F"/>
    <w:rsid w:val="00CA0009"/>
    <w:rsid w:val="00CA024C"/>
    <w:rsid w:val="00CA03FB"/>
    <w:rsid w:val="00CA06B6"/>
    <w:rsid w:val="00CA0999"/>
    <w:rsid w:val="00CA12B1"/>
    <w:rsid w:val="00CA1730"/>
    <w:rsid w:val="00CA1B97"/>
    <w:rsid w:val="00CA1C7A"/>
    <w:rsid w:val="00CA1F42"/>
    <w:rsid w:val="00CA1F8A"/>
    <w:rsid w:val="00CA2069"/>
    <w:rsid w:val="00CA2130"/>
    <w:rsid w:val="00CA21FC"/>
    <w:rsid w:val="00CA22F9"/>
    <w:rsid w:val="00CA284B"/>
    <w:rsid w:val="00CA2A79"/>
    <w:rsid w:val="00CA32C3"/>
    <w:rsid w:val="00CA33B1"/>
    <w:rsid w:val="00CA398A"/>
    <w:rsid w:val="00CA3B41"/>
    <w:rsid w:val="00CA3CE9"/>
    <w:rsid w:val="00CA3E39"/>
    <w:rsid w:val="00CA4339"/>
    <w:rsid w:val="00CA4419"/>
    <w:rsid w:val="00CA47D6"/>
    <w:rsid w:val="00CA48F0"/>
    <w:rsid w:val="00CA494E"/>
    <w:rsid w:val="00CA4BB4"/>
    <w:rsid w:val="00CA4C36"/>
    <w:rsid w:val="00CA510B"/>
    <w:rsid w:val="00CA52CB"/>
    <w:rsid w:val="00CA5403"/>
    <w:rsid w:val="00CA5C4A"/>
    <w:rsid w:val="00CA5C91"/>
    <w:rsid w:val="00CA5F16"/>
    <w:rsid w:val="00CA6781"/>
    <w:rsid w:val="00CA682F"/>
    <w:rsid w:val="00CA6839"/>
    <w:rsid w:val="00CA6888"/>
    <w:rsid w:val="00CA6936"/>
    <w:rsid w:val="00CA6BDE"/>
    <w:rsid w:val="00CA6E36"/>
    <w:rsid w:val="00CA6F2A"/>
    <w:rsid w:val="00CA751D"/>
    <w:rsid w:val="00CA7559"/>
    <w:rsid w:val="00CA7683"/>
    <w:rsid w:val="00CA7A14"/>
    <w:rsid w:val="00CA7B34"/>
    <w:rsid w:val="00CB005A"/>
    <w:rsid w:val="00CB04AD"/>
    <w:rsid w:val="00CB04E3"/>
    <w:rsid w:val="00CB102B"/>
    <w:rsid w:val="00CB10A0"/>
    <w:rsid w:val="00CB1576"/>
    <w:rsid w:val="00CB1B1F"/>
    <w:rsid w:val="00CB1D8F"/>
    <w:rsid w:val="00CB1FEA"/>
    <w:rsid w:val="00CB24A9"/>
    <w:rsid w:val="00CB268D"/>
    <w:rsid w:val="00CB2BF6"/>
    <w:rsid w:val="00CB3011"/>
    <w:rsid w:val="00CB335B"/>
    <w:rsid w:val="00CB48CF"/>
    <w:rsid w:val="00CB4A1D"/>
    <w:rsid w:val="00CB4B71"/>
    <w:rsid w:val="00CB4C3A"/>
    <w:rsid w:val="00CB4D25"/>
    <w:rsid w:val="00CB5289"/>
    <w:rsid w:val="00CB5531"/>
    <w:rsid w:val="00CB56F8"/>
    <w:rsid w:val="00CB5B31"/>
    <w:rsid w:val="00CB5BDF"/>
    <w:rsid w:val="00CB5D46"/>
    <w:rsid w:val="00CB5E6F"/>
    <w:rsid w:val="00CB5FE5"/>
    <w:rsid w:val="00CB6098"/>
    <w:rsid w:val="00CB61F3"/>
    <w:rsid w:val="00CB652A"/>
    <w:rsid w:val="00CB65FD"/>
    <w:rsid w:val="00CB67CC"/>
    <w:rsid w:val="00CB695B"/>
    <w:rsid w:val="00CB6A39"/>
    <w:rsid w:val="00CB6A4D"/>
    <w:rsid w:val="00CB6C52"/>
    <w:rsid w:val="00CB6D93"/>
    <w:rsid w:val="00CB706A"/>
    <w:rsid w:val="00CB752B"/>
    <w:rsid w:val="00CB75EB"/>
    <w:rsid w:val="00CB7ABA"/>
    <w:rsid w:val="00CC0639"/>
    <w:rsid w:val="00CC06E1"/>
    <w:rsid w:val="00CC0AFD"/>
    <w:rsid w:val="00CC0E38"/>
    <w:rsid w:val="00CC0EB7"/>
    <w:rsid w:val="00CC133C"/>
    <w:rsid w:val="00CC1B4E"/>
    <w:rsid w:val="00CC1BDD"/>
    <w:rsid w:val="00CC21E0"/>
    <w:rsid w:val="00CC227E"/>
    <w:rsid w:val="00CC232B"/>
    <w:rsid w:val="00CC2578"/>
    <w:rsid w:val="00CC26BB"/>
    <w:rsid w:val="00CC2749"/>
    <w:rsid w:val="00CC2F1E"/>
    <w:rsid w:val="00CC2F49"/>
    <w:rsid w:val="00CC3155"/>
    <w:rsid w:val="00CC33DF"/>
    <w:rsid w:val="00CC34F0"/>
    <w:rsid w:val="00CC352C"/>
    <w:rsid w:val="00CC381E"/>
    <w:rsid w:val="00CC3884"/>
    <w:rsid w:val="00CC3A74"/>
    <w:rsid w:val="00CC3A93"/>
    <w:rsid w:val="00CC3AE0"/>
    <w:rsid w:val="00CC4267"/>
    <w:rsid w:val="00CC448E"/>
    <w:rsid w:val="00CC45AB"/>
    <w:rsid w:val="00CC465A"/>
    <w:rsid w:val="00CC4893"/>
    <w:rsid w:val="00CC4B84"/>
    <w:rsid w:val="00CC4C65"/>
    <w:rsid w:val="00CC4EC1"/>
    <w:rsid w:val="00CC520A"/>
    <w:rsid w:val="00CC5B63"/>
    <w:rsid w:val="00CC5E4F"/>
    <w:rsid w:val="00CC5EE0"/>
    <w:rsid w:val="00CC621E"/>
    <w:rsid w:val="00CC66D2"/>
    <w:rsid w:val="00CC676A"/>
    <w:rsid w:val="00CC6CA8"/>
    <w:rsid w:val="00CC6DCF"/>
    <w:rsid w:val="00CC7232"/>
    <w:rsid w:val="00CC72B8"/>
    <w:rsid w:val="00CC7384"/>
    <w:rsid w:val="00CC765D"/>
    <w:rsid w:val="00CC76F7"/>
    <w:rsid w:val="00CC788D"/>
    <w:rsid w:val="00CC7F78"/>
    <w:rsid w:val="00CD00D7"/>
    <w:rsid w:val="00CD017C"/>
    <w:rsid w:val="00CD0201"/>
    <w:rsid w:val="00CD050F"/>
    <w:rsid w:val="00CD08EC"/>
    <w:rsid w:val="00CD114A"/>
    <w:rsid w:val="00CD1295"/>
    <w:rsid w:val="00CD14EB"/>
    <w:rsid w:val="00CD1CE3"/>
    <w:rsid w:val="00CD27FA"/>
    <w:rsid w:val="00CD2E63"/>
    <w:rsid w:val="00CD32D2"/>
    <w:rsid w:val="00CD395D"/>
    <w:rsid w:val="00CD39E0"/>
    <w:rsid w:val="00CD3D0D"/>
    <w:rsid w:val="00CD3EF8"/>
    <w:rsid w:val="00CD41B5"/>
    <w:rsid w:val="00CD423F"/>
    <w:rsid w:val="00CD45D8"/>
    <w:rsid w:val="00CD4C1C"/>
    <w:rsid w:val="00CD5034"/>
    <w:rsid w:val="00CD552A"/>
    <w:rsid w:val="00CD5B56"/>
    <w:rsid w:val="00CD5C1A"/>
    <w:rsid w:val="00CD5CF3"/>
    <w:rsid w:val="00CD5FFD"/>
    <w:rsid w:val="00CD6636"/>
    <w:rsid w:val="00CD67F9"/>
    <w:rsid w:val="00CD6BAB"/>
    <w:rsid w:val="00CD7041"/>
    <w:rsid w:val="00CD7E52"/>
    <w:rsid w:val="00CD7F33"/>
    <w:rsid w:val="00CE0064"/>
    <w:rsid w:val="00CE0364"/>
    <w:rsid w:val="00CE0AF0"/>
    <w:rsid w:val="00CE0C57"/>
    <w:rsid w:val="00CE1173"/>
    <w:rsid w:val="00CE1265"/>
    <w:rsid w:val="00CE148E"/>
    <w:rsid w:val="00CE165C"/>
    <w:rsid w:val="00CE1660"/>
    <w:rsid w:val="00CE169A"/>
    <w:rsid w:val="00CE1A6D"/>
    <w:rsid w:val="00CE1D7A"/>
    <w:rsid w:val="00CE22F8"/>
    <w:rsid w:val="00CE2616"/>
    <w:rsid w:val="00CE2ADB"/>
    <w:rsid w:val="00CE2DF1"/>
    <w:rsid w:val="00CE3072"/>
    <w:rsid w:val="00CE3551"/>
    <w:rsid w:val="00CE359E"/>
    <w:rsid w:val="00CE3A0A"/>
    <w:rsid w:val="00CE3E66"/>
    <w:rsid w:val="00CE465A"/>
    <w:rsid w:val="00CE482D"/>
    <w:rsid w:val="00CE4AA3"/>
    <w:rsid w:val="00CE4F70"/>
    <w:rsid w:val="00CE5029"/>
    <w:rsid w:val="00CE505C"/>
    <w:rsid w:val="00CE5112"/>
    <w:rsid w:val="00CE52B1"/>
    <w:rsid w:val="00CE5528"/>
    <w:rsid w:val="00CE5958"/>
    <w:rsid w:val="00CE5C92"/>
    <w:rsid w:val="00CE5F25"/>
    <w:rsid w:val="00CE5FAF"/>
    <w:rsid w:val="00CE5FF8"/>
    <w:rsid w:val="00CE60A1"/>
    <w:rsid w:val="00CE690E"/>
    <w:rsid w:val="00CE6DAB"/>
    <w:rsid w:val="00CE6E74"/>
    <w:rsid w:val="00CE6E84"/>
    <w:rsid w:val="00CE711A"/>
    <w:rsid w:val="00CE71F7"/>
    <w:rsid w:val="00CE7455"/>
    <w:rsid w:val="00CE7668"/>
    <w:rsid w:val="00CE7838"/>
    <w:rsid w:val="00CE794E"/>
    <w:rsid w:val="00CE7A76"/>
    <w:rsid w:val="00CF0166"/>
    <w:rsid w:val="00CF070A"/>
    <w:rsid w:val="00CF0787"/>
    <w:rsid w:val="00CF09A3"/>
    <w:rsid w:val="00CF0B4E"/>
    <w:rsid w:val="00CF121A"/>
    <w:rsid w:val="00CF131B"/>
    <w:rsid w:val="00CF1334"/>
    <w:rsid w:val="00CF1366"/>
    <w:rsid w:val="00CF1841"/>
    <w:rsid w:val="00CF1D29"/>
    <w:rsid w:val="00CF1FED"/>
    <w:rsid w:val="00CF2481"/>
    <w:rsid w:val="00CF262D"/>
    <w:rsid w:val="00CF299D"/>
    <w:rsid w:val="00CF2EEF"/>
    <w:rsid w:val="00CF2F1A"/>
    <w:rsid w:val="00CF2FF9"/>
    <w:rsid w:val="00CF31D8"/>
    <w:rsid w:val="00CF3332"/>
    <w:rsid w:val="00CF35A5"/>
    <w:rsid w:val="00CF36F5"/>
    <w:rsid w:val="00CF3745"/>
    <w:rsid w:val="00CF384F"/>
    <w:rsid w:val="00CF3C04"/>
    <w:rsid w:val="00CF3FEB"/>
    <w:rsid w:val="00CF46E1"/>
    <w:rsid w:val="00CF4931"/>
    <w:rsid w:val="00CF4993"/>
    <w:rsid w:val="00CF4DEE"/>
    <w:rsid w:val="00CF5370"/>
    <w:rsid w:val="00CF5542"/>
    <w:rsid w:val="00CF55D1"/>
    <w:rsid w:val="00CF58DE"/>
    <w:rsid w:val="00CF5926"/>
    <w:rsid w:val="00CF5C6B"/>
    <w:rsid w:val="00CF5CEF"/>
    <w:rsid w:val="00CF6078"/>
    <w:rsid w:val="00CF66CB"/>
    <w:rsid w:val="00CF672E"/>
    <w:rsid w:val="00CF6830"/>
    <w:rsid w:val="00CF6F91"/>
    <w:rsid w:val="00CF7002"/>
    <w:rsid w:val="00CF7430"/>
    <w:rsid w:val="00CF749D"/>
    <w:rsid w:val="00CF785E"/>
    <w:rsid w:val="00D000FE"/>
    <w:rsid w:val="00D00126"/>
    <w:rsid w:val="00D00634"/>
    <w:rsid w:val="00D00EB3"/>
    <w:rsid w:val="00D00EDE"/>
    <w:rsid w:val="00D01186"/>
    <w:rsid w:val="00D013B9"/>
    <w:rsid w:val="00D013E2"/>
    <w:rsid w:val="00D015DD"/>
    <w:rsid w:val="00D01940"/>
    <w:rsid w:val="00D01A76"/>
    <w:rsid w:val="00D01B18"/>
    <w:rsid w:val="00D01C13"/>
    <w:rsid w:val="00D01C3B"/>
    <w:rsid w:val="00D01ED9"/>
    <w:rsid w:val="00D0220E"/>
    <w:rsid w:val="00D02273"/>
    <w:rsid w:val="00D022C9"/>
    <w:rsid w:val="00D02309"/>
    <w:rsid w:val="00D023C2"/>
    <w:rsid w:val="00D02427"/>
    <w:rsid w:val="00D0263F"/>
    <w:rsid w:val="00D02644"/>
    <w:rsid w:val="00D026AE"/>
    <w:rsid w:val="00D02F85"/>
    <w:rsid w:val="00D03420"/>
    <w:rsid w:val="00D03558"/>
    <w:rsid w:val="00D0387E"/>
    <w:rsid w:val="00D03893"/>
    <w:rsid w:val="00D03C28"/>
    <w:rsid w:val="00D042A7"/>
    <w:rsid w:val="00D043BF"/>
    <w:rsid w:val="00D0489C"/>
    <w:rsid w:val="00D04F21"/>
    <w:rsid w:val="00D05045"/>
    <w:rsid w:val="00D05278"/>
    <w:rsid w:val="00D053C8"/>
    <w:rsid w:val="00D055C5"/>
    <w:rsid w:val="00D058C1"/>
    <w:rsid w:val="00D059CC"/>
    <w:rsid w:val="00D05AEE"/>
    <w:rsid w:val="00D06235"/>
    <w:rsid w:val="00D0630A"/>
    <w:rsid w:val="00D063E4"/>
    <w:rsid w:val="00D06BBD"/>
    <w:rsid w:val="00D06C7C"/>
    <w:rsid w:val="00D06DCC"/>
    <w:rsid w:val="00D0738B"/>
    <w:rsid w:val="00D073A3"/>
    <w:rsid w:val="00D077B2"/>
    <w:rsid w:val="00D1011E"/>
    <w:rsid w:val="00D10602"/>
    <w:rsid w:val="00D10734"/>
    <w:rsid w:val="00D10983"/>
    <w:rsid w:val="00D109D2"/>
    <w:rsid w:val="00D1179C"/>
    <w:rsid w:val="00D11875"/>
    <w:rsid w:val="00D11D8E"/>
    <w:rsid w:val="00D11DD2"/>
    <w:rsid w:val="00D12050"/>
    <w:rsid w:val="00D1229B"/>
    <w:rsid w:val="00D12554"/>
    <w:rsid w:val="00D12E90"/>
    <w:rsid w:val="00D131FA"/>
    <w:rsid w:val="00D13271"/>
    <w:rsid w:val="00D134EE"/>
    <w:rsid w:val="00D1375B"/>
    <w:rsid w:val="00D1382F"/>
    <w:rsid w:val="00D13B6F"/>
    <w:rsid w:val="00D13C35"/>
    <w:rsid w:val="00D13E04"/>
    <w:rsid w:val="00D13F1A"/>
    <w:rsid w:val="00D14094"/>
    <w:rsid w:val="00D1443D"/>
    <w:rsid w:val="00D145D8"/>
    <w:rsid w:val="00D14AC5"/>
    <w:rsid w:val="00D14B6D"/>
    <w:rsid w:val="00D14C18"/>
    <w:rsid w:val="00D14F22"/>
    <w:rsid w:val="00D150C9"/>
    <w:rsid w:val="00D154D1"/>
    <w:rsid w:val="00D154EA"/>
    <w:rsid w:val="00D15544"/>
    <w:rsid w:val="00D15812"/>
    <w:rsid w:val="00D15846"/>
    <w:rsid w:val="00D1593F"/>
    <w:rsid w:val="00D15D56"/>
    <w:rsid w:val="00D15D61"/>
    <w:rsid w:val="00D15E5C"/>
    <w:rsid w:val="00D16025"/>
    <w:rsid w:val="00D1615C"/>
    <w:rsid w:val="00D1662E"/>
    <w:rsid w:val="00D166DB"/>
    <w:rsid w:val="00D16733"/>
    <w:rsid w:val="00D17471"/>
    <w:rsid w:val="00D17494"/>
    <w:rsid w:val="00D17BBC"/>
    <w:rsid w:val="00D17D18"/>
    <w:rsid w:val="00D17FE4"/>
    <w:rsid w:val="00D2014B"/>
    <w:rsid w:val="00D20281"/>
    <w:rsid w:val="00D2034E"/>
    <w:rsid w:val="00D20498"/>
    <w:rsid w:val="00D204A9"/>
    <w:rsid w:val="00D20566"/>
    <w:rsid w:val="00D20568"/>
    <w:rsid w:val="00D207C7"/>
    <w:rsid w:val="00D21453"/>
    <w:rsid w:val="00D215FD"/>
    <w:rsid w:val="00D21A1D"/>
    <w:rsid w:val="00D21BB4"/>
    <w:rsid w:val="00D21BB7"/>
    <w:rsid w:val="00D21F12"/>
    <w:rsid w:val="00D225E6"/>
    <w:rsid w:val="00D22A1C"/>
    <w:rsid w:val="00D22B21"/>
    <w:rsid w:val="00D22F95"/>
    <w:rsid w:val="00D2357F"/>
    <w:rsid w:val="00D23995"/>
    <w:rsid w:val="00D23BF3"/>
    <w:rsid w:val="00D24567"/>
    <w:rsid w:val="00D24A44"/>
    <w:rsid w:val="00D24B6F"/>
    <w:rsid w:val="00D24E78"/>
    <w:rsid w:val="00D250CA"/>
    <w:rsid w:val="00D2524E"/>
    <w:rsid w:val="00D254DF"/>
    <w:rsid w:val="00D2563C"/>
    <w:rsid w:val="00D26180"/>
    <w:rsid w:val="00D26331"/>
    <w:rsid w:val="00D2651E"/>
    <w:rsid w:val="00D26540"/>
    <w:rsid w:val="00D26AE0"/>
    <w:rsid w:val="00D26F6C"/>
    <w:rsid w:val="00D2706D"/>
    <w:rsid w:val="00D271FA"/>
    <w:rsid w:val="00D275B8"/>
    <w:rsid w:val="00D27B5B"/>
    <w:rsid w:val="00D300C4"/>
    <w:rsid w:val="00D300EE"/>
    <w:rsid w:val="00D3059E"/>
    <w:rsid w:val="00D30605"/>
    <w:rsid w:val="00D30918"/>
    <w:rsid w:val="00D30B81"/>
    <w:rsid w:val="00D30B95"/>
    <w:rsid w:val="00D30C82"/>
    <w:rsid w:val="00D30E70"/>
    <w:rsid w:val="00D3108E"/>
    <w:rsid w:val="00D31269"/>
    <w:rsid w:val="00D312D0"/>
    <w:rsid w:val="00D316C5"/>
    <w:rsid w:val="00D31C1C"/>
    <w:rsid w:val="00D31EC4"/>
    <w:rsid w:val="00D320FF"/>
    <w:rsid w:val="00D3216A"/>
    <w:rsid w:val="00D32516"/>
    <w:rsid w:val="00D32A4A"/>
    <w:rsid w:val="00D3313A"/>
    <w:rsid w:val="00D333AA"/>
    <w:rsid w:val="00D33462"/>
    <w:rsid w:val="00D334CD"/>
    <w:rsid w:val="00D336D3"/>
    <w:rsid w:val="00D337C0"/>
    <w:rsid w:val="00D33866"/>
    <w:rsid w:val="00D33937"/>
    <w:rsid w:val="00D33AD7"/>
    <w:rsid w:val="00D340C7"/>
    <w:rsid w:val="00D3426F"/>
    <w:rsid w:val="00D34853"/>
    <w:rsid w:val="00D348B7"/>
    <w:rsid w:val="00D34998"/>
    <w:rsid w:val="00D34A89"/>
    <w:rsid w:val="00D351EC"/>
    <w:rsid w:val="00D35376"/>
    <w:rsid w:val="00D3545B"/>
    <w:rsid w:val="00D3565B"/>
    <w:rsid w:val="00D359BE"/>
    <w:rsid w:val="00D35E8E"/>
    <w:rsid w:val="00D35F6C"/>
    <w:rsid w:val="00D362AB"/>
    <w:rsid w:val="00D36445"/>
    <w:rsid w:val="00D36CA7"/>
    <w:rsid w:val="00D37CC3"/>
    <w:rsid w:val="00D401DC"/>
    <w:rsid w:val="00D404E6"/>
    <w:rsid w:val="00D405BE"/>
    <w:rsid w:val="00D409DF"/>
    <w:rsid w:val="00D4112D"/>
    <w:rsid w:val="00D41137"/>
    <w:rsid w:val="00D41585"/>
    <w:rsid w:val="00D41611"/>
    <w:rsid w:val="00D416B4"/>
    <w:rsid w:val="00D4185A"/>
    <w:rsid w:val="00D419BF"/>
    <w:rsid w:val="00D41DAE"/>
    <w:rsid w:val="00D422FD"/>
    <w:rsid w:val="00D42D83"/>
    <w:rsid w:val="00D42F55"/>
    <w:rsid w:val="00D43160"/>
    <w:rsid w:val="00D4318C"/>
    <w:rsid w:val="00D43729"/>
    <w:rsid w:val="00D43768"/>
    <w:rsid w:val="00D4376B"/>
    <w:rsid w:val="00D437A8"/>
    <w:rsid w:val="00D43ADE"/>
    <w:rsid w:val="00D43B79"/>
    <w:rsid w:val="00D43CC7"/>
    <w:rsid w:val="00D43FCB"/>
    <w:rsid w:val="00D4419B"/>
    <w:rsid w:val="00D44347"/>
    <w:rsid w:val="00D44470"/>
    <w:rsid w:val="00D44818"/>
    <w:rsid w:val="00D44CF6"/>
    <w:rsid w:val="00D44EE5"/>
    <w:rsid w:val="00D44F00"/>
    <w:rsid w:val="00D45339"/>
    <w:rsid w:val="00D4595D"/>
    <w:rsid w:val="00D462B1"/>
    <w:rsid w:val="00D46A36"/>
    <w:rsid w:val="00D46B27"/>
    <w:rsid w:val="00D46B34"/>
    <w:rsid w:val="00D46BBA"/>
    <w:rsid w:val="00D46D49"/>
    <w:rsid w:val="00D46DFA"/>
    <w:rsid w:val="00D46E8A"/>
    <w:rsid w:val="00D4704C"/>
    <w:rsid w:val="00D4754C"/>
    <w:rsid w:val="00D4764F"/>
    <w:rsid w:val="00D47652"/>
    <w:rsid w:val="00D47969"/>
    <w:rsid w:val="00D47B39"/>
    <w:rsid w:val="00D47E30"/>
    <w:rsid w:val="00D47F12"/>
    <w:rsid w:val="00D47F8F"/>
    <w:rsid w:val="00D47FA9"/>
    <w:rsid w:val="00D500B5"/>
    <w:rsid w:val="00D5086A"/>
    <w:rsid w:val="00D50D31"/>
    <w:rsid w:val="00D50F2D"/>
    <w:rsid w:val="00D513D6"/>
    <w:rsid w:val="00D51539"/>
    <w:rsid w:val="00D518A2"/>
    <w:rsid w:val="00D519EF"/>
    <w:rsid w:val="00D51CEA"/>
    <w:rsid w:val="00D51E41"/>
    <w:rsid w:val="00D5223B"/>
    <w:rsid w:val="00D52301"/>
    <w:rsid w:val="00D52601"/>
    <w:rsid w:val="00D52644"/>
    <w:rsid w:val="00D52865"/>
    <w:rsid w:val="00D52BE7"/>
    <w:rsid w:val="00D52C3B"/>
    <w:rsid w:val="00D52D6A"/>
    <w:rsid w:val="00D52FCF"/>
    <w:rsid w:val="00D53156"/>
    <w:rsid w:val="00D532CC"/>
    <w:rsid w:val="00D534AD"/>
    <w:rsid w:val="00D539C4"/>
    <w:rsid w:val="00D53F7B"/>
    <w:rsid w:val="00D54303"/>
    <w:rsid w:val="00D549E2"/>
    <w:rsid w:val="00D54BCE"/>
    <w:rsid w:val="00D54CEC"/>
    <w:rsid w:val="00D54E14"/>
    <w:rsid w:val="00D55074"/>
    <w:rsid w:val="00D553EC"/>
    <w:rsid w:val="00D55558"/>
    <w:rsid w:val="00D5573B"/>
    <w:rsid w:val="00D558F3"/>
    <w:rsid w:val="00D55921"/>
    <w:rsid w:val="00D560CD"/>
    <w:rsid w:val="00D566A5"/>
    <w:rsid w:val="00D56805"/>
    <w:rsid w:val="00D56806"/>
    <w:rsid w:val="00D56BFF"/>
    <w:rsid w:val="00D56E6F"/>
    <w:rsid w:val="00D5740E"/>
    <w:rsid w:val="00D574AA"/>
    <w:rsid w:val="00D57669"/>
    <w:rsid w:val="00D5775E"/>
    <w:rsid w:val="00D6000A"/>
    <w:rsid w:val="00D6056D"/>
    <w:rsid w:val="00D6057D"/>
    <w:rsid w:val="00D607C4"/>
    <w:rsid w:val="00D6081C"/>
    <w:rsid w:val="00D60BD3"/>
    <w:rsid w:val="00D60CC9"/>
    <w:rsid w:val="00D60EB0"/>
    <w:rsid w:val="00D60FDC"/>
    <w:rsid w:val="00D6109D"/>
    <w:rsid w:val="00D6184F"/>
    <w:rsid w:val="00D61E09"/>
    <w:rsid w:val="00D6209E"/>
    <w:rsid w:val="00D62174"/>
    <w:rsid w:val="00D62179"/>
    <w:rsid w:val="00D6218A"/>
    <w:rsid w:val="00D621FA"/>
    <w:rsid w:val="00D62244"/>
    <w:rsid w:val="00D62362"/>
    <w:rsid w:val="00D623C8"/>
    <w:rsid w:val="00D624A4"/>
    <w:rsid w:val="00D633ED"/>
    <w:rsid w:val="00D6368E"/>
    <w:rsid w:val="00D63A2B"/>
    <w:rsid w:val="00D63E7B"/>
    <w:rsid w:val="00D641C5"/>
    <w:rsid w:val="00D642A4"/>
    <w:rsid w:val="00D642F3"/>
    <w:rsid w:val="00D6437C"/>
    <w:rsid w:val="00D64807"/>
    <w:rsid w:val="00D64837"/>
    <w:rsid w:val="00D648C3"/>
    <w:rsid w:val="00D64923"/>
    <w:rsid w:val="00D64AF1"/>
    <w:rsid w:val="00D64C22"/>
    <w:rsid w:val="00D64F32"/>
    <w:rsid w:val="00D64F8E"/>
    <w:rsid w:val="00D64F9F"/>
    <w:rsid w:val="00D6555A"/>
    <w:rsid w:val="00D65A4F"/>
    <w:rsid w:val="00D65A98"/>
    <w:rsid w:val="00D65BA1"/>
    <w:rsid w:val="00D65D5B"/>
    <w:rsid w:val="00D66139"/>
    <w:rsid w:val="00D663DE"/>
    <w:rsid w:val="00D6669E"/>
    <w:rsid w:val="00D66AAA"/>
    <w:rsid w:val="00D66C0B"/>
    <w:rsid w:val="00D66D39"/>
    <w:rsid w:val="00D66F43"/>
    <w:rsid w:val="00D66FA4"/>
    <w:rsid w:val="00D671E7"/>
    <w:rsid w:val="00D671EC"/>
    <w:rsid w:val="00D6737E"/>
    <w:rsid w:val="00D6769B"/>
    <w:rsid w:val="00D6770C"/>
    <w:rsid w:val="00D67E9E"/>
    <w:rsid w:val="00D67F0B"/>
    <w:rsid w:val="00D700A8"/>
    <w:rsid w:val="00D700BB"/>
    <w:rsid w:val="00D7017E"/>
    <w:rsid w:val="00D70194"/>
    <w:rsid w:val="00D70D85"/>
    <w:rsid w:val="00D7120D"/>
    <w:rsid w:val="00D713AD"/>
    <w:rsid w:val="00D7176B"/>
    <w:rsid w:val="00D71E58"/>
    <w:rsid w:val="00D721A5"/>
    <w:rsid w:val="00D722AA"/>
    <w:rsid w:val="00D72336"/>
    <w:rsid w:val="00D725F0"/>
    <w:rsid w:val="00D7296D"/>
    <w:rsid w:val="00D729A5"/>
    <w:rsid w:val="00D72A4A"/>
    <w:rsid w:val="00D72AB9"/>
    <w:rsid w:val="00D72F9F"/>
    <w:rsid w:val="00D730E8"/>
    <w:rsid w:val="00D7347B"/>
    <w:rsid w:val="00D736FF"/>
    <w:rsid w:val="00D739D9"/>
    <w:rsid w:val="00D73CE9"/>
    <w:rsid w:val="00D74056"/>
    <w:rsid w:val="00D7430F"/>
    <w:rsid w:val="00D74546"/>
    <w:rsid w:val="00D747DB"/>
    <w:rsid w:val="00D74BE8"/>
    <w:rsid w:val="00D74E0C"/>
    <w:rsid w:val="00D7506C"/>
    <w:rsid w:val="00D754B7"/>
    <w:rsid w:val="00D7554E"/>
    <w:rsid w:val="00D756DA"/>
    <w:rsid w:val="00D75750"/>
    <w:rsid w:val="00D7581E"/>
    <w:rsid w:val="00D75D61"/>
    <w:rsid w:val="00D75F6E"/>
    <w:rsid w:val="00D7616A"/>
    <w:rsid w:val="00D76415"/>
    <w:rsid w:val="00D767B3"/>
    <w:rsid w:val="00D76D4D"/>
    <w:rsid w:val="00D76E1A"/>
    <w:rsid w:val="00D76F05"/>
    <w:rsid w:val="00D7708C"/>
    <w:rsid w:val="00D7774B"/>
    <w:rsid w:val="00D77B61"/>
    <w:rsid w:val="00D77C7F"/>
    <w:rsid w:val="00D8006B"/>
    <w:rsid w:val="00D802A3"/>
    <w:rsid w:val="00D802B3"/>
    <w:rsid w:val="00D803A6"/>
    <w:rsid w:val="00D80471"/>
    <w:rsid w:val="00D805C9"/>
    <w:rsid w:val="00D80657"/>
    <w:rsid w:val="00D80DD7"/>
    <w:rsid w:val="00D80FC7"/>
    <w:rsid w:val="00D82D50"/>
    <w:rsid w:val="00D832B3"/>
    <w:rsid w:val="00D836D2"/>
    <w:rsid w:val="00D837D0"/>
    <w:rsid w:val="00D83E65"/>
    <w:rsid w:val="00D84109"/>
    <w:rsid w:val="00D84AD1"/>
    <w:rsid w:val="00D84AD8"/>
    <w:rsid w:val="00D84BB9"/>
    <w:rsid w:val="00D85762"/>
    <w:rsid w:val="00D858C5"/>
    <w:rsid w:val="00D85D88"/>
    <w:rsid w:val="00D8602C"/>
    <w:rsid w:val="00D86629"/>
    <w:rsid w:val="00D86EDD"/>
    <w:rsid w:val="00D872E3"/>
    <w:rsid w:val="00D8738F"/>
    <w:rsid w:val="00D874FC"/>
    <w:rsid w:val="00D876C3"/>
    <w:rsid w:val="00D876C6"/>
    <w:rsid w:val="00D878BD"/>
    <w:rsid w:val="00D879F2"/>
    <w:rsid w:val="00D87DEB"/>
    <w:rsid w:val="00D90070"/>
    <w:rsid w:val="00D9100A"/>
    <w:rsid w:val="00D91192"/>
    <w:rsid w:val="00D91266"/>
    <w:rsid w:val="00D91C09"/>
    <w:rsid w:val="00D921E6"/>
    <w:rsid w:val="00D9222D"/>
    <w:rsid w:val="00D92528"/>
    <w:rsid w:val="00D9277D"/>
    <w:rsid w:val="00D92C83"/>
    <w:rsid w:val="00D92E58"/>
    <w:rsid w:val="00D931E2"/>
    <w:rsid w:val="00D93541"/>
    <w:rsid w:val="00D93B07"/>
    <w:rsid w:val="00D93E07"/>
    <w:rsid w:val="00D93E90"/>
    <w:rsid w:val="00D93E9D"/>
    <w:rsid w:val="00D9401D"/>
    <w:rsid w:val="00D9402C"/>
    <w:rsid w:val="00D94045"/>
    <w:rsid w:val="00D94069"/>
    <w:rsid w:val="00D9435D"/>
    <w:rsid w:val="00D94587"/>
    <w:rsid w:val="00D9474C"/>
    <w:rsid w:val="00D94879"/>
    <w:rsid w:val="00D94CC0"/>
    <w:rsid w:val="00D94E30"/>
    <w:rsid w:val="00D9523A"/>
    <w:rsid w:val="00D95720"/>
    <w:rsid w:val="00D957C1"/>
    <w:rsid w:val="00D957D7"/>
    <w:rsid w:val="00D957E6"/>
    <w:rsid w:val="00D964C8"/>
    <w:rsid w:val="00D96577"/>
    <w:rsid w:val="00D96908"/>
    <w:rsid w:val="00D96E86"/>
    <w:rsid w:val="00D97031"/>
    <w:rsid w:val="00D97070"/>
    <w:rsid w:val="00D97368"/>
    <w:rsid w:val="00D9777F"/>
    <w:rsid w:val="00D977E7"/>
    <w:rsid w:val="00D978E9"/>
    <w:rsid w:val="00D979D3"/>
    <w:rsid w:val="00D97A00"/>
    <w:rsid w:val="00D97DBF"/>
    <w:rsid w:val="00DA00DA"/>
    <w:rsid w:val="00DA02E5"/>
    <w:rsid w:val="00DA02F2"/>
    <w:rsid w:val="00DA0386"/>
    <w:rsid w:val="00DA04CE"/>
    <w:rsid w:val="00DA1174"/>
    <w:rsid w:val="00DA190B"/>
    <w:rsid w:val="00DA19F8"/>
    <w:rsid w:val="00DA1A91"/>
    <w:rsid w:val="00DA2490"/>
    <w:rsid w:val="00DA25D8"/>
    <w:rsid w:val="00DA29BA"/>
    <w:rsid w:val="00DA2D79"/>
    <w:rsid w:val="00DA3408"/>
    <w:rsid w:val="00DA39B2"/>
    <w:rsid w:val="00DA3D40"/>
    <w:rsid w:val="00DA4266"/>
    <w:rsid w:val="00DA439D"/>
    <w:rsid w:val="00DA43CB"/>
    <w:rsid w:val="00DA4520"/>
    <w:rsid w:val="00DA48E2"/>
    <w:rsid w:val="00DA4AE7"/>
    <w:rsid w:val="00DA52EB"/>
    <w:rsid w:val="00DA5829"/>
    <w:rsid w:val="00DA5835"/>
    <w:rsid w:val="00DA6261"/>
    <w:rsid w:val="00DA6B0A"/>
    <w:rsid w:val="00DA6E98"/>
    <w:rsid w:val="00DA736B"/>
    <w:rsid w:val="00DA75B5"/>
    <w:rsid w:val="00DA7D88"/>
    <w:rsid w:val="00DB04F7"/>
    <w:rsid w:val="00DB050E"/>
    <w:rsid w:val="00DB06D2"/>
    <w:rsid w:val="00DB0A49"/>
    <w:rsid w:val="00DB1463"/>
    <w:rsid w:val="00DB1564"/>
    <w:rsid w:val="00DB1609"/>
    <w:rsid w:val="00DB17D7"/>
    <w:rsid w:val="00DB1A00"/>
    <w:rsid w:val="00DB20B9"/>
    <w:rsid w:val="00DB2424"/>
    <w:rsid w:val="00DB2495"/>
    <w:rsid w:val="00DB2B86"/>
    <w:rsid w:val="00DB2D76"/>
    <w:rsid w:val="00DB2E1E"/>
    <w:rsid w:val="00DB303E"/>
    <w:rsid w:val="00DB3275"/>
    <w:rsid w:val="00DB32A0"/>
    <w:rsid w:val="00DB3847"/>
    <w:rsid w:val="00DB386F"/>
    <w:rsid w:val="00DB3E46"/>
    <w:rsid w:val="00DB3E78"/>
    <w:rsid w:val="00DB3EBE"/>
    <w:rsid w:val="00DB40EC"/>
    <w:rsid w:val="00DB4681"/>
    <w:rsid w:val="00DB4762"/>
    <w:rsid w:val="00DB4786"/>
    <w:rsid w:val="00DB48B4"/>
    <w:rsid w:val="00DB4E87"/>
    <w:rsid w:val="00DB504B"/>
    <w:rsid w:val="00DB5124"/>
    <w:rsid w:val="00DB55DF"/>
    <w:rsid w:val="00DB5DAB"/>
    <w:rsid w:val="00DB5FF1"/>
    <w:rsid w:val="00DB6444"/>
    <w:rsid w:val="00DB66AB"/>
    <w:rsid w:val="00DB6A03"/>
    <w:rsid w:val="00DB6C22"/>
    <w:rsid w:val="00DB6E18"/>
    <w:rsid w:val="00DB7198"/>
    <w:rsid w:val="00DB7523"/>
    <w:rsid w:val="00DB7636"/>
    <w:rsid w:val="00DB7889"/>
    <w:rsid w:val="00DB7A20"/>
    <w:rsid w:val="00DB7F27"/>
    <w:rsid w:val="00DB7FB1"/>
    <w:rsid w:val="00DC00FB"/>
    <w:rsid w:val="00DC0288"/>
    <w:rsid w:val="00DC08A7"/>
    <w:rsid w:val="00DC09E8"/>
    <w:rsid w:val="00DC0EBF"/>
    <w:rsid w:val="00DC1596"/>
    <w:rsid w:val="00DC1887"/>
    <w:rsid w:val="00DC26EE"/>
    <w:rsid w:val="00DC270C"/>
    <w:rsid w:val="00DC29D8"/>
    <w:rsid w:val="00DC3064"/>
    <w:rsid w:val="00DC32A5"/>
    <w:rsid w:val="00DC32EB"/>
    <w:rsid w:val="00DC345D"/>
    <w:rsid w:val="00DC3493"/>
    <w:rsid w:val="00DC3577"/>
    <w:rsid w:val="00DC396B"/>
    <w:rsid w:val="00DC3A63"/>
    <w:rsid w:val="00DC45B8"/>
    <w:rsid w:val="00DC4770"/>
    <w:rsid w:val="00DC481A"/>
    <w:rsid w:val="00DC4D6B"/>
    <w:rsid w:val="00DC4E2B"/>
    <w:rsid w:val="00DC50D3"/>
    <w:rsid w:val="00DC5584"/>
    <w:rsid w:val="00DC5687"/>
    <w:rsid w:val="00DC571F"/>
    <w:rsid w:val="00DC5932"/>
    <w:rsid w:val="00DC5A82"/>
    <w:rsid w:val="00DC618B"/>
    <w:rsid w:val="00DC6351"/>
    <w:rsid w:val="00DC67CB"/>
    <w:rsid w:val="00DC699C"/>
    <w:rsid w:val="00DC6AEF"/>
    <w:rsid w:val="00DC6C9C"/>
    <w:rsid w:val="00DC7056"/>
    <w:rsid w:val="00DC71ED"/>
    <w:rsid w:val="00DC7233"/>
    <w:rsid w:val="00DC74FB"/>
    <w:rsid w:val="00DC75ED"/>
    <w:rsid w:val="00DC77CB"/>
    <w:rsid w:val="00DC79BB"/>
    <w:rsid w:val="00DC7A4A"/>
    <w:rsid w:val="00DD0282"/>
    <w:rsid w:val="00DD05E0"/>
    <w:rsid w:val="00DD061A"/>
    <w:rsid w:val="00DD069D"/>
    <w:rsid w:val="00DD06D5"/>
    <w:rsid w:val="00DD09FA"/>
    <w:rsid w:val="00DD0A4F"/>
    <w:rsid w:val="00DD13C3"/>
    <w:rsid w:val="00DD169A"/>
    <w:rsid w:val="00DD1C3B"/>
    <w:rsid w:val="00DD1CA8"/>
    <w:rsid w:val="00DD2360"/>
    <w:rsid w:val="00DD23AE"/>
    <w:rsid w:val="00DD27BC"/>
    <w:rsid w:val="00DD2835"/>
    <w:rsid w:val="00DD2D76"/>
    <w:rsid w:val="00DD3280"/>
    <w:rsid w:val="00DD34B8"/>
    <w:rsid w:val="00DD34BF"/>
    <w:rsid w:val="00DD353E"/>
    <w:rsid w:val="00DD3B1C"/>
    <w:rsid w:val="00DD3BF3"/>
    <w:rsid w:val="00DD3F8D"/>
    <w:rsid w:val="00DD4242"/>
    <w:rsid w:val="00DD443A"/>
    <w:rsid w:val="00DD445F"/>
    <w:rsid w:val="00DD4549"/>
    <w:rsid w:val="00DD4631"/>
    <w:rsid w:val="00DD4A7E"/>
    <w:rsid w:val="00DD4CDA"/>
    <w:rsid w:val="00DD5123"/>
    <w:rsid w:val="00DD5662"/>
    <w:rsid w:val="00DD587B"/>
    <w:rsid w:val="00DD59FB"/>
    <w:rsid w:val="00DD5A33"/>
    <w:rsid w:val="00DD6258"/>
    <w:rsid w:val="00DD6D71"/>
    <w:rsid w:val="00DD742D"/>
    <w:rsid w:val="00DE0114"/>
    <w:rsid w:val="00DE0172"/>
    <w:rsid w:val="00DE01FA"/>
    <w:rsid w:val="00DE04B8"/>
    <w:rsid w:val="00DE100B"/>
    <w:rsid w:val="00DE1230"/>
    <w:rsid w:val="00DE1BF3"/>
    <w:rsid w:val="00DE1FD7"/>
    <w:rsid w:val="00DE207A"/>
    <w:rsid w:val="00DE25FE"/>
    <w:rsid w:val="00DE2911"/>
    <w:rsid w:val="00DE2B96"/>
    <w:rsid w:val="00DE2E23"/>
    <w:rsid w:val="00DE2FD8"/>
    <w:rsid w:val="00DE3AE7"/>
    <w:rsid w:val="00DE3BBC"/>
    <w:rsid w:val="00DE3D67"/>
    <w:rsid w:val="00DE4166"/>
    <w:rsid w:val="00DE48AD"/>
    <w:rsid w:val="00DE4937"/>
    <w:rsid w:val="00DE4D77"/>
    <w:rsid w:val="00DE4EBC"/>
    <w:rsid w:val="00DE520A"/>
    <w:rsid w:val="00DE532C"/>
    <w:rsid w:val="00DE5381"/>
    <w:rsid w:val="00DE54FA"/>
    <w:rsid w:val="00DE59EC"/>
    <w:rsid w:val="00DE5AD6"/>
    <w:rsid w:val="00DE5ADD"/>
    <w:rsid w:val="00DE5CE1"/>
    <w:rsid w:val="00DE5EFF"/>
    <w:rsid w:val="00DE62CC"/>
    <w:rsid w:val="00DE64D0"/>
    <w:rsid w:val="00DE67ED"/>
    <w:rsid w:val="00DE6C96"/>
    <w:rsid w:val="00DE6CD2"/>
    <w:rsid w:val="00DE6D97"/>
    <w:rsid w:val="00DE7347"/>
    <w:rsid w:val="00DE7551"/>
    <w:rsid w:val="00DE75ED"/>
    <w:rsid w:val="00DE7A22"/>
    <w:rsid w:val="00DE7B4A"/>
    <w:rsid w:val="00DE7EE5"/>
    <w:rsid w:val="00DF06E5"/>
    <w:rsid w:val="00DF0724"/>
    <w:rsid w:val="00DF15B9"/>
    <w:rsid w:val="00DF1880"/>
    <w:rsid w:val="00DF1CFF"/>
    <w:rsid w:val="00DF204D"/>
    <w:rsid w:val="00DF20A1"/>
    <w:rsid w:val="00DF2369"/>
    <w:rsid w:val="00DF23D7"/>
    <w:rsid w:val="00DF2924"/>
    <w:rsid w:val="00DF2C6F"/>
    <w:rsid w:val="00DF32C3"/>
    <w:rsid w:val="00DF3562"/>
    <w:rsid w:val="00DF35FC"/>
    <w:rsid w:val="00DF3B4F"/>
    <w:rsid w:val="00DF3C91"/>
    <w:rsid w:val="00DF424F"/>
    <w:rsid w:val="00DF4255"/>
    <w:rsid w:val="00DF4289"/>
    <w:rsid w:val="00DF42A9"/>
    <w:rsid w:val="00DF45A6"/>
    <w:rsid w:val="00DF47A8"/>
    <w:rsid w:val="00DF487C"/>
    <w:rsid w:val="00DF51B2"/>
    <w:rsid w:val="00DF5275"/>
    <w:rsid w:val="00DF5456"/>
    <w:rsid w:val="00DF5612"/>
    <w:rsid w:val="00DF56BB"/>
    <w:rsid w:val="00DF5891"/>
    <w:rsid w:val="00DF5911"/>
    <w:rsid w:val="00DF59CC"/>
    <w:rsid w:val="00DF5C67"/>
    <w:rsid w:val="00DF5DAC"/>
    <w:rsid w:val="00DF5EBB"/>
    <w:rsid w:val="00DF642F"/>
    <w:rsid w:val="00DF64B4"/>
    <w:rsid w:val="00DF650F"/>
    <w:rsid w:val="00DF6545"/>
    <w:rsid w:val="00DF659A"/>
    <w:rsid w:val="00DF65D3"/>
    <w:rsid w:val="00DF6C9A"/>
    <w:rsid w:val="00DF6CEE"/>
    <w:rsid w:val="00DF7570"/>
    <w:rsid w:val="00DF7571"/>
    <w:rsid w:val="00DF76D7"/>
    <w:rsid w:val="00DF7ABD"/>
    <w:rsid w:val="00DF7C9F"/>
    <w:rsid w:val="00DF7CCE"/>
    <w:rsid w:val="00DF7CE1"/>
    <w:rsid w:val="00DF7D43"/>
    <w:rsid w:val="00DF7D6B"/>
    <w:rsid w:val="00E004DC"/>
    <w:rsid w:val="00E007C7"/>
    <w:rsid w:val="00E00B63"/>
    <w:rsid w:val="00E00E09"/>
    <w:rsid w:val="00E012B2"/>
    <w:rsid w:val="00E0169D"/>
    <w:rsid w:val="00E01BB1"/>
    <w:rsid w:val="00E01BE8"/>
    <w:rsid w:val="00E01CCA"/>
    <w:rsid w:val="00E025B9"/>
    <w:rsid w:val="00E02693"/>
    <w:rsid w:val="00E02805"/>
    <w:rsid w:val="00E029B8"/>
    <w:rsid w:val="00E02C7F"/>
    <w:rsid w:val="00E02CCE"/>
    <w:rsid w:val="00E02F43"/>
    <w:rsid w:val="00E03252"/>
    <w:rsid w:val="00E037BA"/>
    <w:rsid w:val="00E03EC0"/>
    <w:rsid w:val="00E03FCA"/>
    <w:rsid w:val="00E0416B"/>
    <w:rsid w:val="00E04280"/>
    <w:rsid w:val="00E04347"/>
    <w:rsid w:val="00E051A4"/>
    <w:rsid w:val="00E05427"/>
    <w:rsid w:val="00E054A8"/>
    <w:rsid w:val="00E057CA"/>
    <w:rsid w:val="00E058A0"/>
    <w:rsid w:val="00E05987"/>
    <w:rsid w:val="00E05C77"/>
    <w:rsid w:val="00E05F17"/>
    <w:rsid w:val="00E064A4"/>
    <w:rsid w:val="00E064AB"/>
    <w:rsid w:val="00E06972"/>
    <w:rsid w:val="00E06B3A"/>
    <w:rsid w:val="00E06FB3"/>
    <w:rsid w:val="00E07398"/>
    <w:rsid w:val="00E07488"/>
    <w:rsid w:val="00E0749E"/>
    <w:rsid w:val="00E076F6"/>
    <w:rsid w:val="00E07CE9"/>
    <w:rsid w:val="00E101C5"/>
    <w:rsid w:val="00E10303"/>
    <w:rsid w:val="00E10324"/>
    <w:rsid w:val="00E103E8"/>
    <w:rsid w:val="00E11B54"/>
    <w:rsid w:val="00E11F3F"/>
    <w:rsid w:val="00E12024"/>
    <w:rsid w:val="00E12149"/>
    <w:rsid w:val="00E12460"/>
    <w:rsid w:val="00E12661"/>
    <w:rsid w:val="00E1284F"/>
    <w:rsid w:val="00E12B5B"/>
    <w:rsid w:val="00E12E41"/>
    <w:rsid w:val="00E131CC"/>
    <w:rsid w:val="00E13475"/>
    <w:rsid w:val="00E136CF"/>
    <w:rsid w:val="00E13734"/>
    <w:rsid w:val="00E137C9"/>
    <w:rsid w:val="00E13AE0"/>
    <w:rsid w:val="00E13EBB"/>
    <w:rsid w:val="00E142D9"/>
    <w:rsid w:val="00E143D2"/>
    <w:rsid w:val="00E14470"/>
    <w:rsid w:val="00E1494F"/>
    <w:rsid w:val="00E14B55"/>
    <w:rsid w:val="00E15023"/>
    <w:rsid w:val="00E150E1"/>
    <w:rsid w:val="00E150F1"/>
    <w:rsid w:val="00E15646"/>
    <w:rsid w:val="00E15758"/>
    <w:rsid w:val="00E1596C"/>
    <w:rsid w:val="00E15FE8"/>
    <w:rsid w:val="00E161D9"/>
    <w:rsid w:val="00E16255"/>
    <w:rsid w:val="00E167D6"/>
    <w:rsid w:val="00E16851"/>
    <w:rsid w:val="00E168BB"/>
    <w:rsid w:val="00E169EB"/>
    <w:rsid w:val="00E16A6D"/>
    <w:rsid w:val="00E16AA8"/>
    <w:rsid w:val="00E16B34"/>
    <w:rsid w:val="00E16C04"/>
    <w:rsid w:val="00E16DEF"/>
    <w:rsid w:val="00E16ED5"/>
    <w:rsid w:val="00E16FB7"/>
    <w:rsid w:val="00E176D4"/>
    <w:rsid w:val="00E17F9E"/>
    <w:rsid w:val="00E205CD"/>
    <w:rsid w:val="00E20807"/>
    <w:rsid w:val="00E2137F"/>
    <w:rsid w:val="00E2138F"/>
    <w:rsid w:val="00E21526"/>
    <w:rsid w:val="00E21961"/>
    <w:rsid w:val="00E219EF"/>
    <w:rsid w:val="00E21C23"/>
    <w:rsid w:val="00E21CA1"/>
    <w:rsid w:val="00E21FE9"/>
    <w:rsid w:val="00E22477"/>
    <w:rsid w:val="00E22971"/>
    <w:rsid w:val="00E22A9A"/>
    <w:rsid w:val="00E22B06"/>
    <w:rsid w:val="00E2380C"/>
    <w:rsid w:val="00E23C7D"/>
    <w:rsid w:val="00E23D50"/>
    <w:rsid w:val="00E243E2"/>
    <w:rsid w:val="00E245AC"/>
    <w:rsid w:val="00E246BB"/>
    <w:rsid w:val="00E24985"/>
    <w:rsid w:val="00E25409"/>
    <w:rsid w:val="00E25550"/>
    <w:rsid w:val="00E2575A"/>
    <w:rsid w:val="00E25C0B"/>
    <w:rsid w:val="00E25E8F"/>
    <w:rsid w:val="00E2613F"/>
    <w:rsid w:val="00E266E8"/>
    <w:rsid w:val="00E267B8"/>
    <w:rsid w:val="00E2685C"/>
    <w:rsid w:val="00E2697F"/>
    <w:rsid w:val="00E26A14"/>
    <w:rsid w:val="00E26E36"/>
    <w:rsid w:val="00E27259"/>
    <w:rsid w:val="00E272F1"/>
    <w:rsid w:val="00E27360"/>
    <w:rsid w:val="00E27B37"/>
    <w:rsid w:val="00E27B3B"/>
    <w:rsid w:val="00E27E27"/>
    <w:rsid w:val="00E27FB8"/>
    <w:rsid w:val="00E302D1"/>
    <w:rsid w:val="00E30335"/>
    <w:rsid w:val="00E303E3"/>
    <w:rsid w:val="00E30779"/>
    <w:rsid w:val="00E30BBA"/>
    <w:rsid w:val="00E30CF9"/>
    <w:rsid w:val="00E30EA6"/>
    <w:rsid w:val="00E31288"/>
    <w:rsid w:val="00E3131F"/>
    <w:rsid w:val="00E31338"/>
    <w:rsid w:val="00E318ED"/>
    <w:rsid w:val="00E31B83"/>
    <w:rsid w:val="00E31D30"/>
    <w:rsid w:val="00E31DE2"/>
    <w:rsid w:val="00E320AF"/>
    <w:rsid w:val="00E320F4"/>
    <w:rsid w:val="00E3215C"/>
    <w:rsid w:val="00E32175"/>
    <w:rsid w:val="00E32526"/>
    <w:rsid w:val="00E3293F"/>
    <w:rsid w:val="00E32AFC"/>
    <w:rsid w:val="00E32E48"/>
    <w:rsid w:val="00E32EFC"/>
    <w:rsid w:val="00E330B9"/>
    <w:rsid w:val="00E3310B"/>
    <w:rsid w:val="00E33931"/>
    <w:rsid w:val="00E33BE6"/>
    <w:rsid w:val="00E33FF4"/>
    <w:rsid w:val="00E3425C"/>
    <w:rsid w:val="00E34287"/>
    <w:rsid w:val="00E3451A"/>
    <w:rsid w:val="00E34669"/>
    <w:rsid w:val="00E34D62"/>
    <w:rsid w:val="00E3518D"/>
    <w:rsid w:val="00E35483"/>
    <w:rsid w:val="00E356AF"/>
    <w:rsid w:val="00E35D79"/>
    <w:rsid w:val="00E35EAF"/>
    <w:rsid w:val="00E3630F"/>
    <w:rsid w:val="00E3632C"/>
    <w:rsid w:val="00E364BD"/>
    <w:rsid w:val="00E366E1"/>
    <w:rsid w:val="00E36709"/>
    <w:rsid w:val="00E367EC"/>
    <w:rsid w:val="00E3682B"/>
    <w:rsid w:val="00E3694D"/>
    <w:rsid w:val="00E36E8D"/>
    <w:rsid w:val="00E379F8"/>
    <w:rsid w:val="00E37B37"/>
    <w:rsid w:val="00E37E63"/>
    <w:rsid w:val="00E37EBE"/>
    <w:rsid w:val="00E401FF"/>
    <w:rsid w:val="00E4047B"/>
    <w:rsid w:val="00E40ABB"/>
    <w:rsid w:val="00E4115E"/>
    <w:rsid w:val="00E4157A"/>
    <w:rsid w:val="00E41652"/>
    <w:rsid w:val="00E41D89"/>
    <w:rsid w:val="00E4200A"/>
    <w:rsid w:val="00E4201A"/>
    <w:rsid w:val="00E4215D"/>
    <w:rsid w:val="00E4226B"/>
    <w:rsid w:val="00E42463"/>
    <w:rsid w:val="00E425EA"/>
    <w:rsid w:val="00E425F8"/>
    <w:rsid w:val="00E42818"/>
    <w:rsid w:val="00E42B3D"/>
    <w:rsid w:val="00E42D90"/>
    <w:rsid w:val="00E42E37"/>
    <w:rsid w:val="00E43738"/>
    <w:rsid w:val="00E438EE"/>
    <w:rsid w:val="00E4398D"/>
    <w:rsid w:val="00E43DF2"/>
    <w:rsid w:val="00E44147"/>
    <w:rsid w:val="00E44544"/>
    <w:rsid w:val="00E445EA"/>
    <w:rsid w:val="00E449DD"/>
    <w:rsid w:val="00E44B64"/>
    <w:rsid w:val="00E44F65"/>
    <w:rsid w:val="00E45629"/>
    <w:rsid w:val="00E45959"/>
    <w:rsid w:val="00E45BC4"/>
    <w:rsid w:val="00E45D4D"/>
    <w:rsid w:val="00E45ECA"/>
    <w:rsid w:val="00E46662"/>
    <w:rsid w:val="00E466DF"/>
    <w:rsid w:val="00E46803"/>
    <w:rsid w:val="00E46A1B"/>
    <w:rsid w:val="00E46B49"/>
    <w:rsid w:val="00E46F8B"/>
    <w:rsid w:val="00E473DB"/>
    <w:rsid w:val="00E473E0"/>
    <w:rsid w:val="00E47538"/>
    <w:rsid w:val="00E47825"/>
    <w:rsid w:val="00E478C3"/>
    <w:rsid w:val="00E47F83"/>
    <w:rsid w:val="00E5004A"/>
    <w:rsid w:val="00E50361"/>
    <w:rsid w:val="00E507F6"/>
    <w:rsid w:val="00E50A89"/>
    <w:rsid w:val="00E50BE3"/>
    <w:rsid w:val="00E50C32"/>
    <w:rsid w:val="00E50C4A"/>
    <w:rsid w:val="00E50E39"/>
    <w:rsid w:val="00E50EF8"/>
    <w:rsid w:val="00E511F0"/>
    <w:rsid w:val="00E514F5"/>
    <w:rsid w:val="00E51773"/>
    <w:rsid w:val="00E51D0B"/>
    <w:rsid w:val="00E527BB"/>
    <w:rsid w:val="00E528B6"/>
    <w:rsid w:val="00E52F53"/>
    <w:rsid w:val="00E5302C"/>
    <w:rsid w:val="00E53E25"/>
    <w:rsid w:val="00E53EED"/>
    <w:rsid w:val="00E540A0"/>
    <w:rsid w:val="00E540A1"/>
    <w:rsid w:val="00E54382"/>
    <w:rsid w:val="00E543E1"/>
    <w:rsid w:val="00E543F1"/>
    <w:rsid w:val="00E5442C"/>
    <w:rsid w:val="00E5459A"/>
    <w:rsid w:val="00E54649"/>
    <w:rsid w:val="00E549F2"/>
    <w:rsid w:val="00E54F69"/>
    <w:rsid w:val="00E550A1"/>
    <w:rsid w:val="00E55124"/>
    <w:rsid w:val="00E551D0"/>
    <w:rsid w:val="00E55222"/>
    <w:rsid w:val="00E55639"/>
    <w:rsid w:val="00E55682"/>
    <w:rsid w:val="00E55A21"/>
    <w:rsid w:val="00E55BB6"/>
    <w:rsid w:val="00E55D1A"/>
    <w:rsid w:val="00E55DE4"/>
    <w:rsid w:val="00E55E6C"/>
    <w:rsid w:val="00E55E8B"/>
    <w:rsid w:val="00E5602D"/>
    <w:rsid w:val="00E561B0"/>
    <w:rsid w:val="00E5642F"/>
    <w:rsid w:val="00E56434"/>
    <w:rsid w:val="00E56504"/>
    <w:rsid w:val="00E56DDF"/>
    <w:rsid w:val="00E56FB0"/>
    <w:rsid w:val="00E571E4"/>
    <w:rsid w:val="00E5739B"/>
    <w:rsid w:val="00E573A9"/>
    <w:rsid w:val="00E57880"/>
    <w:rsid w:val="00E60318"/>
    <w:rsid w:val="00E6035E"/>
    <w:rsid w:val="00E60418"/>
    <w:rsid w:val="00E60461"/>
    <w:rsid w:val="00E604DD"/>
    <w:rsid w:val="00E6070F"/>
    <w:rsid w:val="00E60940"/>
    <w:rsid w:val="00E60E4A"/>
    <w:rsid w:val="00E6131D"/>
    <w:rsid w:val="00E614CD"/>
    <w:rsid w:val="00E61673"/>
    <w:rsid w:val="00E61786"/>
    <w:rsid w:val="00E6248E"/>
    <w:rsid w:val="00E62604"/>
    <w:rsid w:val="00E62BA1"/>
    <w:rsid w:val="00E62C4B"/>
    <w:rsid w:val="00E62E95"/>
    <w:rsid w:val="00E630D5"/>
    <w:rsid w:val="00E631F1"/>
    <w:rsid w:val="00E63278"/>
    <w:rsid w:val="00E63909"/>
    <w:rsid w:val="00E63B2A"/>
    <w:rsid w:val="00E63B35"/>
    <w:rsid w:val="00E63B61"/>
    <w:rsid w:val="00E641C3"/>
    <w:rsid w:val="00E6443B"/>
    <w:rsid w:val="00E64453"/>
    <w:rsid w:val="00E644F6"/>
    <w:rsid w:val="00E64C29"/>
    <w:rsid w:val="00E64D3C"/>
    <w:rsid w:val="00E653A3"/>
    <w:rsid w:val="00E65546"/>
    <w:rsid w:val="00E65887"/>
    <w:rsid w:val="00E659A7"/>
    <w:rsid w:val="00E65B3A"/>
    <w:rsid w:val="00E65BF9"/>
    <w:rsid w:val="00E660DB"/>
    <w:rsid w:val="00E661D3"/>
    <w:rsid w:val="00E6637C"/>
    <w:rsid w:val="00E66763"/>
    <w:rsid w:val="00E66BA5"/>
    <w:rsid w:val="00E66FA5"/>
    <w:rsid w:val="00E66FFC"/>
    <w:rsid w:val="00E670C9"/>
    <w:rsid w:val="00E67819"/>
    <w:rsid w:val="00E67915"/>
    <w:rsid w:val="00E67F2C"/>
    <w:rsid w:val="00E67FEC"/>
    <w:rsid w:val="00E703C1"/>
    <w:rsid w:val="00E70515"/>
    <w:rsid w:val="00E7058D"/>
    <w:rsid w:val="00E7070D"/>
    <w:rsid w:val="00E70717"/>
    <w:rsid w:val="00E70BC6"/>
    <w:rsid w:val="00E70BDA"/>
    <w:rsid w:val="00E71152"/>
    <w:rsid w:val="00E711F8"/>
    <w:rsid w:val="00E71794"/>
    <w:rsid w:val="00E71914"/>
    <w:rsid w:val="00E71A8B"/>
    <w:rsid w:val="00E71B82"/>
    <w:rsid w:val="00E71D41"/>
    <w:rsid w:val="00E71D87"/>
    <w:rsid w:val="00E7217B"/>
    <w:rsid w:val="00E72633"/>
    <w:rsid w:val="00E72821"/>
    <w:rsid w:val="00E72917"/>
    <w:rsid w:val="00E72E75"/>
    <w:rsid w:val="00E73059"/>
    <w:rsid w:val="00E73212"/>
    <w:rsid w:val="00E73465"/>
    <w:rsid w:val="00E73741"/>
    <w:rsid w:val="00E73A7B"/>
    <w:rsid w:val="00E73C34"/>
    <w:rsid w:val="00E73CAF"/>
    <w:rsid w:val="00E741BD"/>
    <w:rsid w:val="00E74422"/>
    <w:rsid w:val="00E74CEF"/>
    <w:rsid w:val="00E750FD"/>
    <w:rsid w:val="00E75100"/>
    <w:rsid w:val="00E75DB8"/>
    <w:rsid w:val="00E75EF0"/>
    <w:rsid w:val="00E760CE"/>
    <w:rsid w:val="00E76212"/>
    <w:rsid w:val="00E76724"/>
    <w:rsid w:val="00E7679A"/>
    <w:rsid w:val="00E76894"/>
    <w:rsid w:val="00E768C1"/>
    <w:rsid w:val="00E76A75"/>
    <w:rsid w:val="00E76CCD"/>
    <w:rsid w:val="00E770D5"/>
    <w:rsid w:val="00E771FF"/>
    <w:rsid w:val="00E77FE3"/>
    <w:rsid w:val="00E80142"/>
    <w:rsid w:val="00E80284"/>
    <w:rsid w:val="00E8056F"/>
    <w:rsid w:val="00E80745"/>
    <w:rsid w:val="00E80C40"/>
    <w:rsid w:val="00E81624"/>
    <w:rsid w:val="00E81798"/>
    <w:rsid w:val="00E81B39"/>
    <w:rsid w:val="00E81DC2"/>
    <w:rsid w:val="00E81E27"/>
    <w:rsid w:val="00E81F1D"/>
    <w:rsid w:val="00E81FAB"/>
    <w:rsid w:val="00E820C5"/>
    <w:rsid w:val="00E8210B"/>
    <w:rsid w:val="00E8252C"/>
    <w:rsid w:val="00E8282F"/>
    <w:rsid w:val="00E82AC9"/>
    <w:rsid w:val="00E82B8D"/>
    <w:rsid w:val="00E82DAB"/>
    <w:rsid w:val="00E830E6"/>
    <w:rsid w:val="00E832AD"/>
    <w:rsid w:val="00E832D0"/>
    <w:rsid w:val="00E83ABF"/>
    <w:rsid w:val="00E83EDE"/>
    <w:rsid w:val="00E84959"/>
    <w:rsid w:val="00E84B31"/>
    <w:rsid w:val="00E84BCD"/>
    <w:rsid w:val="00E84C92"/>
    <w:rsid w:val="00E84D38"/>
    <w:rsid w:val="00E84F58"/>
    <w:rsid w:val="00E850EC"/>
    <w:rsid w:val="00E855B5"/>
    <w:rsid w:val="00E855F4"/>
    <w:rsid w:val="00E857C0"/>
    <w:rsid w:val="00E857F1"/>
    <w:rsid w:val="00E85A30"/>
    <w:rsid w:val="00E86157"/>
    <w:rsid w:val="00E864DB"/>
    <w:rsid w:val="00E8696B"/>
    <w:rsid w:val="00E869C3"/>
    <w:rsid w:val="00E86B50"/>
    <w:rsid w:val="00E86E37"/>
    <w:rsid w:val="00E87120"/>
    <w:rsid w:val="00E8791D"/>
    <w:rsid w:val="00E87F60"/>
    <w:rsid w:val="00E901CE"/>
    <w:rsid w:val="00E9054D"/>
    <w:rsid w:val="00E90648"/>
    <w:rsid w:val="00E90B63"/>
    <w:rsid w:val="00E90C8F"/>
    <w:rsid w:val="00E90FD6"/>
    <w:rsid w:val="00E914E2"/>
    <w:rsid w:val="00E92310"/>
    <w:rsid w:val="00E92E79"/>
    <w:rsid w:val="00E93113"/>
    <w:rsid w:val="00E93D1E"/>
    <w:rsid w:val="00E93F56"/>
    <w:rsid w:val="00E940DC"/>
    <w:rsid w:val="00E9427D"/>
    <w:rsid w:val="00E944BC"/>
    <w:rsid w:val="00E946E1"/>
    <w:rsid w:val="00E947BA"/>
    <w:rsid w:val="00E94DCF"/>
    <w:rsid w:val="00E94DF2"/>
    <w:rsid w:val="00E94EAC"/>
    <w:rsid w:val="00E95315"/>
    <w:rsid w:val="00E953B5"/>
    <w:rsid w:val="00E958E4"/>
    <w:rsid w:val="00E95B6F"/>
    <w:rsid w:val="00E95DE3"/>
    <w:rsid w:val="00E9690D"/>
    <w:rsid w:val="00E96B39"/>
    <w:rsid w:val="00E97582"/>
    <w:rsid w:val="00E97613"/>
    <w:rsid w:val="00E978A5"/>
    <w:rsid w:val="00E978DD"/>
    <w:rsid w:val="00E97A37"/>
    <w:rsid w:val="00EA0037"/>
    <w:rsid w:val="00EA081F"/>
    <w:rsid w:val="00EA0E37"/>
    <w:rsid w:val="00EA1486"/>
    <w:rsid w:val="00EA16EF"/>
    <w:rsid w:val="00EA1844"/>
    <w:rsid w:val="00EA1875"/>
    <w:rsid w:val="00EA1A6A"/>
    <w:rsid w:val="00EA1CB4"/>
    <w:rsid w:val="00EA1DEC"/>
    <w:rsid w:val="00EA2951"/>
    <w:rsid w:val="00EA2B2F"/>
    <w:rsid w:val="00EA2E15"/>
    <w:rsid w:val="00EA2F94"/>
    <w:rsid w:val="00EA3920"/>
    <w:rsid w:val="00EA39F7"/>
    <w:rsid w:val="00EA3A51"/>
    <w:rsid w:val="00EA3E11"/>
    <w:rsid w:val="00EA481A"/>
    <w:rsid w:val="00EA49E4"/>
    <w:rsid w:val="00EA4A9E"/>
    <w:rsid w:val="00EA4B13"/>
    <w:rsid w:val="00EA4B8B"/>
    <w:rsid w:val="00EA4C5E"/>
    <w:rsid w:val="00EA4E18"/>
    <w:rsid w:val="00EA5998"/>
    <w:rsid w:val="00EA59CB"/>
    <w:rsid w:val="00EA5C36"/>
    <w:rsid w:val="00EA5CB8"/>
    <w:rsid w:val="00EA5D8A"/>
    <w:rsid w:val="00EA5F34"/>
    <w:rsid w:val="00EA6640"/>
    <w:rsid w:val="00EA69F5"/>
    <w:rsid w:val="00EA6CF6"/>
    <w:rsid w:val="00EA6E15"/>
    <w:rsid w:val="00EA6F41"/>
    <w:rsid w:val="00EA733E"/>
    <w:rsid w:val="00EA7715"/>
    <w:rsid w:val="00EA78C1"/>
    <w:rsid w:val="00EA7993"/>
    <w:rsid w:val="00EA7B65"/>
    <w:rsid w:val="00EA7DBA"/>
    <w:rsid w:val="00EA7E53"/>
    <w:rsid w:val="00EA7EA9"/>
    <w:rsid w:val="00EA7F9B"/>
    <w:rsid w:val="00EB019E"/>
    <w:rsid w:val="00EB01DD"/>
    <w:rsid w:val="00EB10A8"/>
    <w:rsid w:val="00EB1173"/>
    <w:rsid w:val="00EB148A"/>
    <w:rsid w:val="00EB14CF"/>
    <w:rsid w:val="00EB14ED"/>
    <w:rsid w:val="00EB1AC4"/>
    <w:rsid w:val="00EB1B78"/>
    <w:rsid w:val="00EB1DB7"/>
    <w:rsid w:val="00EB1ECC"/>
    <w:rsid w:val="00EB205E"/>
    <w:rsid w:val="00EB21DB"/>
    <w:rsid w:val="00EB2749"/>
    <w:rsid w:val="00EB287D"/>
    <w:rsid w:val="00EB2902"/>
    <w:rsid w:val="00EB2A16"/>
    <w:rsid w:val="00EB2A24"/>
    <w:rsid w:val="00EB2AD6"/>
    <w:rsid w:val="00EB2F52"/>
    <w:rsid w:val="00EB2FAC"/>
    <w:rsid w:val="00EB31B4"/>
    <w:rsid w:val="00EB386B"/>
    <w:rsid w:val="00EB3B98"/>
    <w:rsid w:val="00EB42A0"/>
    <w:rsid w:val="00EB42C4"/>
    <w:rsid w:val="00EB471C"/>
    <w:rsid w:val="00EB478F"/>
    <w:rsid w:val="00EB4EE5"/>
    <w:rsid w:val="00EB4F4A"/>
    <w:rsid w:val="00EB5241"/>
    <w:rsid w:val="00EB5921"/>
    <w:rsid w:val="00EB5AD8"/>
    <w:rsid w:val="00EB5C80"/>
    <w:rsid w:val="00EB61F0"/>
    <w:rsid w:val="00EB626D"/>
    <w:rsid w:val="00EB6293"/>
    <w:rsid w:val="00EB62D7"/>
    <w:rsid w:val="00EB65F5"/>
    <w:rsid w:val="00EB6816"/>
    <w:rsid w:val="00EB6A46"/>
    <w:rsid w:val="00EB6F9C"/>
    <w:rsid w:val="00EB71E0"/>
    <w:rsid w:val="00EB7243"/>
    <w:rsid w:val="00EB74E8"/>
    <w:rsid w:val="00EB755D"/>
    <w:rsid w:val="00EB7870"/>
    <w:rsid w:val="00EB7BC8"/>
    <w:rsid w:val="00EB7C06"/>
    <w:rsid w:val="00EB7C2F"/>
    <w:rsid w:val="00EC005B"/>
    <w:rsid w:val="00EC0986"/>
    <w:rsid w:val="00EC0BD8"/>
    <w:rsid w:val="00EC0C73"/>
    <w:rsid w:val="00EC0DE6"/>
    <w:rsid w:val="00EC0E8F"/>
    <w:rsid w:val="00EC0F0C"/>
    <w:rsid w:val="00EC0FD4"/>
    <w:rsid w:val="00EC11B1"/>
    <w:rsid w:val="00EC155B"/>
    <w:rsid w:val="00EC1653"/>
    <w:rsid w:val="00EC22BB"/>
    <w:rsid w:val="00EC2476"/>
    <w:rsid w:val="00EC26A4"/>
    <w:rsid w:val="00EC2AA8"/>
    <w:rsid w:val="00EC2DBB"/>
    <w:rsid w:val="00EC3060"/>
    <w:rsid w:val="00EC3211"/>
    <w:rsid w:val="00EC38BF"/>
    <w:rsid w:val="00EC3994"/>
    <w:rsid w:val="00EC3AD3"/>
    <w:rsid w:val="00EC3D9E"/>
    <w:rsid w:val="00EC3DEB"/>
    <w:rsid w:val="00EC4581"/>
    <w:rsid w:val="00EC4AAD"/>
    <w:rsid w:val="00EC4F8F"/>
    <w:rsid w:val="00EC508C"/>
    <w:rsid w:val="00EC5317"/>
    <w:rsid w:val="00EC556E"/>
    <w:rsid w:val="00EC57AD"/>
    <w:rsid w:val="00EC5903"/>
    <w:rsid w:val="00EC5990"/>
    <w:rsid w:val="00EC5D64"/>
    <w:rsid w:val="00EC5DC3"/>
    <w:rsid w:val="00EC5DD6"/>
    <w:rsid w:val="00EC5FBB"/>
    <w:rsid w:val="00EC5FCA"/>
    <w:rsid w:val="00EC63A7"/>
    <w:rsid w:val="00EC678D"/>
    <w:rsid w:val="00EC67D5"/>
    <w:rsid w:val="00EC6975"/>
    <w:rsid w:val="00EC6D2F"/>
    <w:rsid w:val="00EC710E"/>
    <w:rsid w:val="00EC734F"/>
    <w:rsid w:val="00EC7677"/>
    <w:rsid w:val="00EC77CF"/>
    <w:rsid w:val="00EC78AD"/>
    <w:rsid w:val="00EC78C4"/>
    <w:rsid w:val="00EC7927"/>
    <w:rsid w:val="00ED011E"/>
    <w:rsid w:val="00ED0278"/>
    <w:rsid w:val="00ED063D"/>
    <w:rsid w:val="00ED08CB"/>
    <w:rsid w:val="00ED09A7"/>
    <w:rsid w:val="00ED1068"/>
    <w:rsid w:val="00ED146D"/>
    <w:rsid w:val="00ED1C70"/>
    <w:rsid w:val="00ED1CE9"/>
    <w:rsid w:val="00ED1F99"/>
    <w:rsid w:val="00ED222F"/>
    <w:rsid w:val="00ED2274"/>
    <w:rsid w:val="00ED25CC"/>
    <w:rsid w:val="00ED28DD"/>
    <w:rsid w:val="00ED2A44"/>
    <w:rsid w:val="00ED2A62"/>
    <w:rsid w:val="00ED2D45"/>
    <w:rsid w:val="00ED2F59"/>
    <w:rsid w:val="00ED3427"/>
    <w:rsid w:val="00ED391B"/>
    <w:rsid w:val="00ED39CF"/>
    <w:rsid w:val="00ED3BCE"/>
    <w:rsid w:val="00ED3F03"/>
    <w:rsid w:val="00ED476B"/>
    <w:rsid w:val="00ED476F"/>
    <w:rsid w:val="00ED483D"/>
    <w:rsid w:val="00ED49FF"/>
    <w:rsid w:val="00ED4A0F"/>
    <w:rsid w:val="00ED4A90"/>
    <w:rsid w:val="00ED4B37"/>
    <w:rsid w:val="00ED4BA2"/>
    <w:rsid w:val="00ED4D4D"/>
    <w:rsid w:val="00ED4F05"/>
    <w:rsid w:val="00ED5072"/>
    <w:rsid w:val="00ED5451"/>
    <w:rsid w:val="00ED54E5"/>
    <w:rsid w:val="00ED59F5"/>
    <w:rsid w:val="00ED5A95"/>
    <w:rsid w:val="00ED5EE1"/>
    <w:rsid w:val="00ED620F"/>
    <w:rsid w:val="00ED66D8"/>
    <w:rsid w:val="00ED66E7"/>
    <w:rsid w:val="00ED69B8"/>
    <w:rsid w:val="00ED6A6A"/>
    <w:rsid w:val="00ED6D98"/>
    <w:rsid w:val="00ED6FC0"/>
    <w:rsid w:val="00ED7128"/>
    <w:rsid w:val="00ED770D"/>
    <w:rsid w:val="00ED7A6B"/>
    <w:rsid w:val="00ED7BC7"/>
    <w:rsid w:val="00ED7EC5"/>
    <w:rsid w:val="00EE057D"/>
    <w:rsid w:val="00EE0724"/>
    <w:rsid w:val="00EE0AA4"/>
    <w:rsid w:val="00EE0C4A"/>
    <w:rsid w:val="00EE0FD7"/>
    <w:rsid w:val="00EE1132"/>
    <w:rsid w:val="00EE178F"/>
    <w:rsid w:val="00EE1BDA"/>
    <w:rsid w:val="00EE1C08"/>
    <w:rsid w:val="00EE2122"/>
    <w:rsid w:val="00EE2525"/>
    <w:rsid w:val="00EE2B3F"/>
    <w:rsid w:val="00EE2BF4"/>
    <w:rsid w:val="00EE2E1B"/>
    <w:rsid w:val="00EE409D"/>
    <w:rsid w:val="00EE499C"/>
    <w:rsid w:val="00EE4EB0"/>
    <w:rsid w:val="00EE4EEB"/>
    <w:rsid w:val="00EE5446"/>
    <w:rsid w:val="00EE579A"/>
    <w:rsid w:val="00EE5B61"/>
    <w:rsid w:val="00EE5D09"/>
    <w:rsid w:val="00EE647B"/>
    <w:rsid w:val="00EE64A0"/>
    <w:rsid w:val="00EE6586"/>
    <w:rsid w:val="00EE6727"/>
    <w:rsid w:val="00EE6F92"/>
    <w:rsid w:val="00EE705A"/>
    <w:rsid w:val="00EE71A3"/>
    <w:rsid w:val="00EE7450"/>
    <w:rsid w:val="00EE74DF"/>
    <w:rsid w:val="00EE76D9"/>
    <w:rsid w:val="00EE772C"/>
    <w:rsid w:val="00EE7DEC"/>
    <w:rsid w:val="00EE7E62"/>
    <w:rsid w:val="00EF04D6"/>
    <w:rsid w:val="00EF0887"/>
    <w:rsid w:val="00EF09DA"/>
    <w:rsid w:val="00EF09E2"/>
    <w:rsid w:val="00EF0C63"/>
    <w:rsid w:val="00EF0D5B"/>
    <w:rsid w:val="00EF11E5"/>
    <w:rsid w:val="00EF17D7"/>
    <w:rsid w:val="00EF18B5"/>
    <w:rsid w:val="00EF1E22"/>
    <w:rsid w:val="00EF21C1"/>
    <w:rsid w:val="00EF2276"/>
    <w:rsid w:val="00EF2D21"/>
    <w:rsid w:val="00EF2F1A"/>
    <w:rsid w:val="00EF4059"/>
    <w:rsid w:val="00EF407D"/>
    <w:rsid w:val="00EF4298"/>
    <w:rsid w:val="00EF45E0"/>
    <w:rsid w:val="00EF4688"/>
    <w:rsid w:val="00EF5211"/>
    <w:rsid w:val="00EF55D1"/>
    <w:rsid w:val="00EF5F6E"/>
    <w:rsid w:val="00EF60DC"/>
    <w:rsid w:val="00EF6239"/>
    <w:rsid w:val="00EF6396"/>
    <w:rsid w:val="00EF6425"/>
    <w:rsid w:val="00EF6494"/>
    <w:rsid w:val="00EF664A"/>
    <w:rsid w:val="00EF665E"/>
    <w:rsid w:val="00EF66F7"/>
    <w:rsid w:val="00EF6821"/>
    <w:rsid w:val="00EF6DB0"/>
    <w:rsid w:val="00EF7512"/>
    <w:rsid w:val="00EF7ABB"/>
    <w:rsid w:val="00EF7D86"/>
    <w:rsid w:val="00F002B2"/>
    <w:rsid w:val="00F00549"/>
    <w:rsid w:val="00F00B2B"/>
    <w:rsid w:val="00F00F78"/>
    <w:rsid w:val="00F015FD"/>
    <w:rsid w:val="00F01A01"/>
    <w:rsid w:val="00F01A63"/>
    <w:rsid w:val="00F01CAC"/>
    <w:rsid w:val="00F01EF7"/>
    <w:rsid w:val="00F023A3"/>
    <w:rsid w:val="00F023CE"/>
    <w:rsid w:val="00F02691"/>
    <w:rsid w:val="00F027D8"/>
    <w:rsid w:val="00F027FC"/>
    <w:rsid w:val="00F02A40"/>
    <w:rsid w:val="00F02C77"/>
    <w:rsid w:val="00F02D12"/>
    <w:rsid w:val="00F02F5E"/>
    <w:rsid w:val="00F0369C"/>
    <w:rsid w:val="00F03BC9"/>
    <w:rsid w:val="00F03E71"/>
    <w:rsid w:val="00F03E83"/>
    <w:rsid w:val="00F03FCA"/>
    <w:rsid w:val="00F04349"/>
    <w:rsid w:val="00F04374"/>
    <w:rsid w:val="00F04E2F"/>
    <w:rsid w:val="00F04EE2"/>
    <w:rsid w:val="00F05135"/>
    <w:rsid w:val="00F05192"/>
    <w:rsid w:val="00F0567E"/>
    <w:rsid w:val="00F05909"/>
    <w:rsid w:val="00F05B37"/>
    <w:rsid w:val="00F05DDB"/>
    <w:rsid w:val="00F05F81"/>
    <w:rsid w:val="00F063C1"/>
    <w:rsid w:val="00F06416"/>
    <w:rsid w:val="00F065BC"/>
    <w:rsid w:val="00F06743"/>
    <w:rsid w:val="00F06994"/>
    <w:rsid w:val="00F06C41"/>
    <w:rsid w:val="00F0771B"/>
    <w:rsid w:val="00F1039C"/>
    <w:rsid w:val="00F1040F"/>
    <w:rsid w:val="00F10B14"/>
    <w:rsid w:val="00F1130D"/>
    <w:rsid w:val="00F11EA6"/>
    <w:rsid w:val="00F11EF3"/>
    <w:rsid w:val="00F11F9B"/>
    <w:rsid w:val="00F12756"/>
    <w:rsid w:val="00F12799"/>
    <w:rsid w:val="00F1291A"/>
    <w:rsid w:val="00F129C1"/>
    <w:rsid w:val="00F1336E"/>
    <w:rsid w:val="00F13593"/>
    <w:rsid w:val="00F13BA0"/>
    <w:rsid w:val="00F14127"/>
    <w:rsid w:val="00F1457C"/>
    <w:rsid w:val="00F146A7"/>
    <w:rsid w:val="00F14B58"/>
    <w:rsid w:val="00F14DC6"/>
    <w:rsid w:val="00F14E42"/>
    <w:rsid w:val="00F14F24"/>
    <w:rsid w:val="00F14FB8"/>
    <w:rsid w:val="00F15091"/>
    <w:rsid w:val="00F1564A"/>
    <w:rsid w:val="00F15703"/>
    <w:rsid w:val="00F15748"/>
    <w:rsid w:val="00F15908"/>
    <w:rsid w:val="00F15936"/>
    <w:rsid w:val="00F15CC7"/>
    <w:rsid w:val="00F16147"/>
    <w:rsid w:val="00F1635B"/>
    <w:rsid w:val="00F1644D"/>
    <w:rsid w:val="00F1649C"/>
    <w:rsid w:val="00F164D0"/>
    <w:rsid w:val="00F16762"/>
    <w:rsid w:val="00F16A32"/>
    <w:rsid w:val="00F16A6F"/>
    <w:rsid w:val="00F16B75"/>
    <w:rsid w:val="00F16B90"/>
    <w:rsid w:val="00F16E59"/>
    <w:rsid w:val="00F1713F"/>
    <w:rsid w:val="00F17256"/>
    <w:rsid w:val="00F1758D"/>
    <w:rsid w:val="00F1787C"/>
    <w:rsid w:val="00F17B02"/>
    <w:rsid w:val="00F17BAD"/>
    <w:rsid w:val="00F17E30"/>
    <w:rsid w:val="00F17F88"/>
    <w:rsid w:val="00F17F8C"/>
    <w:rsid w:val="00F2037C"/>
    <w:rsid w:val="00F205E2"/>
    <w:rsid w:val="00F208E5"/>
    <w:rsid w:val="00F209C5"/>
    <w:rsid w:val="00F209CC"/>
    <w:rsid w:val="00F20B8B"/>
    <w:rsid w:val="00F20D4F"/>
    <w:rsid w:val="00F20DB8"/>
    <w:rsid w:val="00F20F7B"/>
    <w:rsid w:val="00F2115D"/>
    <w:rsid w:val="00F21202"/>
    <w:rsid w:val="00F2171F"/>
    <w:rsid w:val="00F21CCB"/>
    <w:rsid w:val="00F21EC2"/>
    <w:rsid w:val="00F2230E"/>
    <w:rsid w:val="00F2235F"/>
    <w:rsid w:val="00F22679"/>
    <w:rsid w:val="00F22919"/>
    <w:rsid w:val="00F22AB6"/>
    <w:rsid w:val="00F22BDF"/>
    <w:rsid w:val="00F233FC"/>
    <w:rsid w:val="00F23554"/>
    <w:rsid w:val="00F235CD"/>
    <w:rsid w:val="00F238F9"/>
    <w:rsid w:val="00F23BC8"/>
    <w:rsid w:val="00F23CCE"/>
    <w:rsid w:val="00F23F2B"/>
    <w:rsid w:val="00F2479D"/>
    <w:rsid w:val="00F2499D"/>
    <w:rsid w:val="00F24A33"/>
    <w:rsid w:val="00F24BAA"/>
    <w:rsid w:val="00F25767"/>
    <w:rsid w:val="00F25D9E"/>
    <w:rsid w:val="00F261BD"/>
    <w:rsid w:val="00F26406"/>
    <w:rsid w:val="00F265E4"/>
    <w:rsid w:val="00F26EDA"/>
    <w:rsid w:val="00F270FA"/>
    <w:rsid w:val="00F27DD5"/>
    <w:rsid w:val="00F3025D"/>
    <w:rsid w:val="00F304FE"/>
    <w:rsid w:val="00F30700"/>
    <w:rsid w:val="00F30A03"/>
    <w:rsid w:val="00F30A18"/>
    <w:rsid w:val="00F30E53"/>
    <w:rsid w:val="00F30ECE"/>
    <w:rsid w:val="00F31258"/>
    <w:rsid w:val="00F31E83"/>
    <w:rsid w:val="00F31F17"/>
    <w:rsid w:val="00F32097"/>
    <w:rsid w:val="00F321EB"/>
    <w:rsid w:val="00F3225F"/>
    <w:rsid w:val="00F32276"/>
    <w:rsid w:val="00F32E8D"/>
    <w:rsid w:val="00F33012"/>
    <w:rsid w:val="00F330CA"/>
    <w:rsid w:val="00F331B4"/>
    <w:rsid w:val="00F3329D"/>
    <w:rsid w:val="00F33409"/>
    <w:rsid w:val="00F334BA"/>
    <w:rsid w:val="00F335F2"/>
    <w:rsid w:val="00F3364A"/>
    <w:rsid w:val="00F3367A"/>
    <w:rsid w:val="00F33C48"/>
    <w:rsid w:val="00F3413C"/>
    <w:rsid w:val="00F3438C"/>
    <w:rsid w:val="00F34435"/>
    <w:rsid w:val="00F344E4"/>
    <w:rsid w:val="00F347B6"/>
    <w:rsid w:val="00F347E3"/>
    <w:rsid w:val="00F34966"/>
    <w:rsid w:val="00F349E8"/>
    <w:rsid w:val="00F35211"/>
    <w:rsid w:val="00F3552C"/>
    <w:rsid w:val="00F355D7"/>
    <w:rsid w:val="00F35653"/>
    <w:rsid w:val="00F36044"/>
    <w:rsid w:val="00F36923"/>
    <w:rsid w:val="00F37368"/>
    <w:rsid w:val="00F37534"/>
    <w:rsid w:val="00F379F8"/>
    <w:rsid w:val="00F37D33"/>
    <w:rsid w:val="00F37F39"/>
    <w:rsid w:val="00F4022F"/>
    <w:rsid w:val="00F406D9"/>
    <w:rsid w:val="00F40743"/>
    <w:rsid w:val="00F40E3D"/>
    <w:rsid w:val="00F40EBE"/>
    <w:rsid w:val="00F411C0"/>
    <w:rsid w:val="00F411CB"/>
    <w:rsid w:val="00F413FA"/>
    <w:rsid w:val="00F4146D"/>
    <w:rsid w:val="00F418D2"/>
    <w:rsid w:val="00F418FD"/>
    <w:rsid w:val="00F41992"/>
    <w:rsid w:val="00F419C8"/>
    <w:rsid w:val="00F41AB3"/>
    <w:rsid w:val="00F42210"/>
    <w:rsid w:val="00F42230"/>
    <w:rsid w:val="00F42602"/>
    <w:rsid w:val="00F42B76"/>
    <w:rsid w:val="00F435CA"/>
    <w:rsid w:val="00F43D98"/>
    <w:rsid w:val="00F44420"/>
    <w:rsid w:val="00F44582"/>
    <w:rsid w:val="00F445A5"/>
    <w:rsid w:val="00F44864"/>
    <w:rsid w:val="00F449B9"/>
    <w:rsid w:val="00F44A1F"/>
    <w:rsid w:val="00F44EEC"/>
    <w:rsid w:val="00F4569B"/>
    <w:rsid w:val="00F456E5"/>
    <w:rsid w:val="00F45A7F"/>
    <w:rsid w:val="00F45C3A"/>
    <w:rsid w:val="00F45D5F"/>
    <w:rsid w:val="00F463A8"/>
    <w:rsid w:val="00F466BD"/>
    <w:rsid w:val="00F46B7D"/>
    <w:rsid w:val="00F46C21"/>
    <w:rsid w:val="00F470F5"/>
    <w:rsid w:val="00F47C7A"/>
    <w:rsid w:val="00F502A9"/>
    <w:rsid w:val="00F5083A"/>
    <w:rsid w:val="00F508E3"/>
    <w:rsid w:val="00F50DD4"/>
    <w:rsid w:val="00F51377"/>
    <w:rsid w:val="00F51592"/>
    <w:rsid w:val="00F515F5"/>
    <w:rsid w:val="00F516AA"/>
    <w:rsid w:val="00F516F8"/>
    <w:rsid w:val="00F51775"/>
    <w:rsid w:val="00F51798"/>
    <w:rsid w:val="00F51959"/>
    <w:rsid w:val="00F51A53"/>
    <w:rsid w:val="00F51CF0"/>
    <w:rsid w:val="00F51D17"/>
    <w:rsid w:val="00F52273"/>
    <w:rsid w:val="00F5244B"/>
    <w:rsid w:val="00F524A8"/>
    <w:rsid w:val="00F526D1"/>
    <w:rsid w:val="00F528BE"/>
    <w:rsid w:val="00F53026"/>
    <w:rsid w:val="00F5328D"/>
    <w:rsid w:val="00F53576"/>
    <w:rsid w:val="00F53854"/>
    <w:rsid w:val="00F53910"/>
    <w:rsid w:val="00F53BD0"/>
    <w:rsid w:val="00F53C09"/>
    <w:rsid w:val="00F53D4A"/>
    <w:rsid w:val="00F53E7D"/>
    <w:rsid w:val="00F53F0E"/>
    <w:rsid w:val="00F54348"/>
    <w:rsid w:val="00F54836"/>
    <w:rsid w:val="00F54AF1"/>
    <w:rsid w:val="00F54D91"/>
    <w:rsid w:val="00F5515D"/>
    <w:rsid w:val="00F55446"/>
    <w:rsid w:val="00F55564"/>
    <w:rsid w:val="00F55DBC"/>
    <w:rsid w:val="00F55E02"/>
    <w:rsid w:val="00F565D3"/>
    <w:rsid w:val="00F56792"/>
    <w:rsid w:val="00F568A8"/>
    <w:rsid w:val="00F56A3A"/>
    <w:rsid w:val="00F56B10"/>
    <w:rsid w:val="00F5739D"/>
    <w:rsid w:val="00F573DA"/>
    <w:rsid w:val="00F57404"/>
    <w:rsid w:val="00F574B4"/>
    <w:rsid w:val="00F57574"/>
    <w:rsid w:val="00F576E1"/>
    <w:rsid w:val="00F57AEE"/>
    <w:rsid w:val="00F57BAF"/>
    <w:rsid w:val="00F57EB8"/>
    <w:rsid w:val="00F600C9"/>
    <w:rsid w:val="00F60104"/>
    <w:rsid w:val="00F6039C"/>
    <w:rsid w:val="00F604EA"/>
    <w:rsid w:val="00F60642"/>
    <w:rsid w:val="00F6075E"/>
    <w:rsid w:val="00F60D3D"/>
    <w:rsid w:val="00F60F1F"/>
    <w:rsid w:val="00F61675"/>
    <w:rsid w:val="00F61927"/>
    <w:rsid w:val="00F61C13"/>
    <w:rsid w:val="00F61F52"/>
    <w:rsid w:val="00F61F6B"/>
    <w:rsid w:val="00F62C96"/>
    <w:rsid w:val="00F62CC6"/>
    <w:rsid w:val="00F62EF6"/>
    <w:rsid w:val="00F6346E"/>
    <w:rsid w:val="00F639F5"/>
    <w:rsid w:val="00F63AA0"/>
    <w:rsid w:val="00F63B1B"/>
    <w:rsid w:val="00F63F21"/>
    <w:rsid w:val="00F63F64"/>
    <w:rsid w:val="00F63FC0"/>
    <w:rsid w:val="00F63FC8"/>
    <w:rsid w:val="00F6412D"/>
    <w:rsid w:val="00F64330"/>
    <w:rsid w:val="00F645AB"/>
    <w:rsid w:val="00F64AA0"/>
    <w:rsid w:val="00F65178"/>
    <w:rsid w:val="00F654C6"/>
    <w:rsid w:val="00F6567B"/>
    <w:rsid w:val="00F659B7"/>
    <w:rsid w:val="00F65ADF"/>
    <w:rsid w:val="00F65CD4"/>
    <w:rsid w:val="00F66493"/>
    <w:rsid w:val="00F66794"/>
    <w:rsid w:val="00F66810"/>
    <w:rsid w:val="00F66A8E"/>
    <w:rsid w:val="00F66B7F"/>
    <w:rsid w:val="00F67008"/>
    <w:rsid w:val="00F67267"/>
    <w:rsid w:val="00F6747F"/>
    <w:rsid w:val="00F6783A"/>
    <w:rsid w:val="00F67956"/>
    <w:rsid w:val="00F67B17"/>
    <w:rsid w:val="00F67D5C"/>
    <w:rsid w:val="00F70011"/>
    <w:rsid w:val="00F702A2"/>
    <w:rsid w:val="00F70856"/>
    <w:rsid w:val="00F709F0"/>
    <w:rsid w:val="00F70BA4"/>
    <w:rsid w:val="00F715F2"/>
    <w:rsid w:val="00F71C06"/>
    <w:rsid w:val="00F71DC4"/>
    <w:rsid w:val="00F71E3C"/>
    <w:rsid w:val="00F72010"/>
    <w:rsid w:val="00F72172"/>
    <w:rsid w:val="00F7252F"/>
    <w:rsid w:val="00F728C0"/>
    <w:rsid w:val="00F72D54"/>
    <w:rsid w:val="00F72DA6"/>
    <w:rsid w:val="00F72E69"/>
    <w:rsid w:val="00F73072"/>
    <w:rsid w:val="00F7367F"/>
    <w:rsid w:val="00F73730"/>
    <w:rsid w:val="00F73B73"/>
    <w:rsid w:val="00F73E25"/>
    <w:rsid w:val="00F73E59"/>
    <w:rsid w:val="00F740A1"/>
    <w:rsid w:val="00F7495F"/>
    <w:rsid w:val="00F749D4"/>
    <w:rsid w:val="00F74B3F"/>
    <w:rsid w:val="00F750EF"/>
    <w:rsid w:val="00F751D3"/>
    <w:rsid w:val="00F755ED"/>
    <w:rsid w:val="00F757CE"/>
    <w:rsid w:val="00F75ADD"/>
    <w:rsid w:val="00F75B4C"/>
    <w:rsid w:val="00F75DD3"/>
    <w:rsid w:val="00F760FB"/>
    <w:rsid w:val="00F76185"/>
    <w:rsid w:val="00F761FD"/>
    <w:rsid w:val="00F765DF"/>
    <w:rsid w:val="00F766F5"/>
    <w:rsid w:val="00F76AC3"/>
    <w:rsid w:val="00F76E9F"/>
    <w:rsid w:val="00F76FE9"/>
    <w:rsid w:val="00F7717F"/>
    <w:rsid w:val="00F773E6"/>
    <w:rsid w:val="00F777EF"/>
    <w:rsid w:val="00F777FD"/>
    <w:rsid w:val="00F8018C"/>
    <w:rsid w:val="00F801BA"/>
    <w:rsid w:val="00F80895"/>
    <w:rsid w:val="00F80ADB"/>
    <w:rsid w:val="00F80EF0"/>
    <w:rsid w:val="00F81175"/>
    <w:rsid w:val="00F8174B"/>
    <w:rsid w:val="00F81D4C"/>
    <w:rsid w:val="00F82418"/>
    <w:rsid w:val="00F82A74"/>
    <w:rsid w:val="00F82C8B"/>
    <w:rsid w:val="00F82CAD"/>
    <w:rsid w:val="00F82D16"/>
    <w:rsid w:val="00F82DE1"/>
    <w:rsid w:val="00F82E0E"/>
    <w:rsid w:val="00F82EFF"/>
    <w:rsid w:val="00F830B7"/>
    <w:rsid w:val="00F83A6E"/>
    <w:rsid w:val="00F83CC5"/>
    <w:rsid w:val="00F83DC7"/>
    <w:rsid w:val="00F843FF"/>
    <w:rsid w:val="00F84838"/>
    <w:rsid w:val="00F84964"/>
    <w:rsid w:val="00F849A2"/>
    <w:rsid w:val="00F84B6B"/>
    <w:rsid w:val="00F85349"/>
    <w:rsid w:val="00F853A2"/>
    <w:rsid w:val="00F853E8"/>
    <w:rsid w:val="00F854C5"/>
    <w:rsid w:val="00F85780"/>
    <w:rsid w:val="00F85B8A"/>
    <w:rsid w:val="00F85C56"/>
    <w:rsid w:val="00F86430"/>
    <w:rsid w:val="00F864BB"/>
    <w:rsid w:val="00F86581"/>
    <w:rsid w:val="00F865DD"/>
    <w:rsid w:val="00F86BD0"/>
    <w:rsid w:val="00F86E05"/>
    <w:rsid w:val="00F86EA0"/>
    <w:rsid w:val="00F871A4"/>
    <w:rsid w:val="00F87370"/>
    <w:rsid w:val="00F87393"/>
    <w:rsid w:val="00F873EB"/>
    <w:rsid w:val="00F877EC"/>
    <w:rsid w:val="00F87832"/>
    <w:rsid w:val="00F87991"/>
    <w:rsid w:val="00F87A15"/>
    <w:rsid w:val="00F87A59"/>
    <w:rsid w:val="00F87A64"/>
    <w:rsid w:val="00F87B8A"/>
    <w:rsid w:val="00F87D3A"/>
    <w:rsid w:val="00F87D87"/>
    <w:rsid w:val="00F902D3"/>
    <w:rsid w:val="00F90716"/>
    <w:rsid w:val="00F9103C"/>
    <w:rsid w:val="00F91869"/>
    <w:rsid w:val="00F918A1"/>
    <w:rsid w:val="00F91D21"/>
    <w:rsid w:val="00F91D3B"/>
    <w:rsid w:val="00F92706"/>
    <w:rsid w:val="00F9289B"/>
    <w:rsid w:val="00F9290B"/>
    <w:rsid w:val="00F92BCD"/>
    <w:rsid w:val="00F93372"/>
    <w:rsid w:val="00F93454"/>
    <w:rsid w:val="00F934A8"/>
    <w:rsid w:val="00F938FA"/>
    <w:rsid w:val="00F93E1A"/>
    <w:rsid w:val="00F9416B"/>
    <w:rsid w:val="00F9422D"/>
    <w:rsid w:val="00F9426A"/>
    <w:rsid w:val="00F9437B"/>
    <w:rsid w:val="00F94452"/>
    <w:rsid w:val="00F94489"/>
    <w:rsid w:val="00F94834"/>
    <w:rsid w:val="00F94AC3"/>
    <w:rsid w:val="00F94B75"/>
    <w:rsid w:val="00F94DAD"/>
    <w:rsid w:val="00F953AF"/>
    <w:rsid w:val="00F954C4"/>
    <w:rsid w:val="00F95720"/>
    <w:rsid w:val="00F95DEE"/>
    <w:rsid w:val="00F95EFE"/>
    <w:rsid w:val="00F95FE5"/>
    <w:rsid w:val="00F964AA"/>
    <w:rsid w:val="00F96828"/>
    <w:rsid w:val="00F96A96"/>
    <w:rsid w:val="00F96D7F"/>
    <w:rsid w:val="00F96F03"/>
    <w:rsid w:val="00F96F2C"/>
    <w:rsid w:val="00F976DB"/>
    <w:rsid w:val="00F97A9D"/>
    <w:rsid w:val="00F97C9A"/>
    <w:rsid w:val="00F97DC4"/>
    <w:rsid w:val="00FA00CC"/>
    <w:rsid w:val="00FA0238"/>
    <w:rsid w:val="00FA03F0"/>
    <w:rsid w:val="00FA0708"/>
    <w:rsid w:val="00FA0736"/>
    <w:rsid w:val="00FA07DB"/>
    <w:rsid w:val="00FA0C1B"/>
    <w:rsid w:val="00FA0F40"/>
    <w:rsid w:val="00FA1F26"/>
    <w:rsid w:val="00FA236A"/>
    <w:rsid w:val="00FA279D"/>
    <w:rsid w:val="00FA28D8"/>
    <w:rsid w:val="00FA2949"/>
    <w:rsid w:val="00FA2C40"/>
    <w:rsid w:val="00FA2E0F"/>
    <w:rsid w:val="00FA3182"/>
    <w:rsid w:val="00FA36A2"/>
    <w:rsid w:val="00FA3EDE"/>
    <w:rsid w:val="00FA4456"/>
    <w:rsid w:val="00FA457C"/>
    <w:rsid w:val="00FA4811"/>
    <w:rsid w:val="00FA485A"/>
    <w:rsid w:val="00FA499A"/>
    <w:rsid w:val="00FA514C"/>
    <w:rsid w:val="00FA55B0"/>
    <w:rsid w:val="00FA5672"/>
    <w:rsid w:val="00FA5A6E"/>
    <w:rsid w:val="00FA5D19"/>
    <w:rsid w:val="00FA6060"/>
    <w:rsid w:val="00FA62D4"/>
    <w:rsid w:val="00FA63B8"/>
    <w:rsid w:val="00FA6591"/>
    <w:rsid w:val="00FA66B2"/>
    <w:rsid w:val="00FA680B"/>
    <w:rsid w:val="00FA6C90"/>
    <w:rsid w:val="00FA6D67"/>
    <w:rsid w:val="00FA713C"/>
    <w:rsid w:val="00FA77A7"/>
    <w:rsid w:val="00FA79E3"/>
    <w:rsid w:val="00FA7A13"/>
    <w:rsid w:val="00FA7E54"/>
    <w:rsid w:val="00FB01FA"/>
    <w:rsid w:val="00FB05E5"/>
    <w:rsid w:val="00FB0670"/>
    <w:rsid w:val="00FB092C"/>
    <w:rsid w:val="00FB0B6E"/>
    <w:rsid w:val="00FB0D84"/>
    <w:rsid w:val="00FB1098"/>
    <w:rsid w:val="00FB1B56"/>
    <w:rsid w:val="00FB21E9"/>
    <w:rsid w:val="00FB234A"/>
    <w:rsid w:val="00FB23EB"/>
    <w:rsid w:val="00FB2826"/>
    <w:rsid w:val="00FB2D2B"/>
    <w:rsid w:val="00FB2DE7"/>
    <w:rsid w:val="00FB2E7E"/>
    <w:rsid w:val="00FB31BC"/>
    <w:rsid w:val="00FB32B2"/>
    <w:rsid w:val="00FB3442"/>
    <w:rsid w:val="00FB3568"/>
    <w:rsid w:val="00FB38E3"/>
    <w:rsid w:val="00FB3F0D"/>
    <w:rsid w:val="00FB43FD"/>
    <w:rsid w:val="00FB440E"/>
    <w:rsid w:val="00FB4E2F"/>
    <w:rsid w:val="00FB5108"/>
    <w:rsid w:val="00FB53EF"/>
    <w:rsid w:val="00FB5450"/>
    <w:rsid w:val="00FB5C35"/>
    <w:rsid w:val="00FB5C65"/>
    <w:rsid w:val="00FB5FFD"/>
    <w:rsid w:val="00FB6669"/>
    <w:rsid w:val="00FB677B"/>
    <w:rsid w:val="00FB69AD"/>
    <w:rsid w:val="00FB6F66"/>
    <w:rsid w:val="00FB77D1"/>
    <w:rsid w:val="00FB7892"/>
    <w:rsid w:val="00FB7A60"/>
    <w:rsid w:val="00FC0350"/>
    <w:rsid w:val="00FC0416"/>
    <w:rsid w:val="00FC0BE3"/>
    <w:rsid w:val="00FC0C1C"/>
    <w:rsid w:val="00FC0C96"/>
    <w:rsid w:val="00FC0DA6"/>
    <w:rsid w:val="00FC11DF"/>
    <w:rsid w:val="00FC156D"/>
    <w:rsid w:val="00FC16C8"/>
    <w:rsid w:val="00FC18CB"/>
    <w:rsid w:val="00FC1A09"/>
    <w:rsid w:val="00FC1C7F"/>
    <w:rsid w:val="00FC1E91"/>
    <w:rsid w:val="00FC2468"/>
    <w:rsid w:val="00FC2F68"/>
    <w:rsid w:val="00FC35A0"/>
    <w:rsid w:val="00FC3804"/>
    <w:rsid w:val="00FC3811"/>
    <w:rsid w:val="00FC46BC"/>
    <w:rsid w:val="00FC4929"/>
    <w:rsid w:val="00FC4A6F"/>
    <w:rsid w:val="00FC4AD1"/>
    <w:rsid w:val="00FC4D36"/>
    <w:rsid w:val="00FC4DB5"/>
    <w:rsid w:val="00FC5026"/>
    <w:rsid w:val="00FC5679"/>
    <w:rsid w:val="00FC5A92"/>
    <w:rsid w:val="00FC5C92"/>
    <w:rsid w:val="00FC5D14"/>
    <w:rsid w:val="00FC5F9F"/>
    <w:rsid w:val="00FC668D"/>
    <w:rsid w:val="00FC6710"/>
    <w:rsid w:val="00FC6AEB"/>
    <w:rsid w:val="00FC6E15"/>
    <w:rsid w:val="00FC6E46"/>
    <w:rsid w:val="00FC6E68"/>
    <w:rsid w:val="00FC7009"/>
    <w:rsid w:val="00FC708C"/>
    <w:rsid w:val="00FC7531"/>
    <w:rsid w:val="00FC764A"/>
    <w:rsid w:val="00FC77CF"/>
    <w:rsid w:val="00FC7CD1"/>
    <w:rsid w:val="00FD0223"/>
    <w:rsid w:val="00FD033E"/>
    <w:rsid w:val="00FD0DB7"/>
    <w:rsid w:val="00FD103E"/>
    <w:rsid w:val="00FD1253"/>
    <w:rsid w:val="00FD138F"/>
    <w:rsid w:val="00FD1B42"/>
    <w:rsid w:val="00FD1BB6"/>
    <w:rsid w:val="00FD1CE2"/>
    <w:rsid w:val="00FD2482"/>
    <w:rsid w:val="00FD2570"/>
    <w:rsid w:val="00FD2DD6"/>
    <w:rsid w:val="00FD3CBF"/>
    <w:rsid w:val="00FD3D8C"/>
    <w:rsid w:val="00FD4085"/>
    <w:rsid w:val="00FD4256"/>
    <w:rsid w:val="00FD481F"/>
    <w:rsid w:val="00FD49C2"/>
    <w:rsid w:val="00FD4ABF"/>
    <w:rsid w:val="00FD4BB8"/>
    <w:rsid w:val="00FD4D34"/>
    <w:rsid w:val="00FD4DA5"/>
    <w:rsid w:val="00FD50AE"/>
    <w:rsid w:val="00FD51E3"/>
    <w:rsid w:val="00FD5C82"/>
    <w:rsid w:val="00FD5D97"/>
    <w:rsid w:val="00FD5F47"/>
    <w:rsid w:val="00FD65A2"/>
    <w:rsid w:val="00FD69A4"/>
    <w:rsid w:val="00FD69FA"/>
    <w:rsid w:val="00FD6AEB"/>
    <w:rsid w:val="00FD6D3F"/>
    <w:rsid w:val="00FD6FBC"/>
    <w:rsid w:val="00FD70EF"/>
    <w:rsid w:val="00FD711F"/>
    <w:rsid w:val="00FD72B7"/>
    <w:rsid w:val="00FD7311"/>
    <w:rsid w:val="00FD735A"/>
    <w:rsid w:val="00FD7969"/>
    <w:rsid w:val="00FD7A3B"/>
    <w:rsid w:val="00FD7A55"/>
    <w:rsid w:val="00FD7AD0"/>
    <w:rsid w:val="00FD7B6A"/>
    <w:rsid w:val="00FE00B8"/>
    <w:rsid w:val="00FE029F"/>
    <w:rsid w:val="00FE0738"/>
    <w:rsid w:val="00FE0AF8"/>
    <w:rsid w:val="00FE0B03"/>
    <w:rsid w:val="00FE0B54"/>
    <w:rsid w:val="00FE0C32"/>
    <w:rsid w:val="00FE0F26"/>
    <w:rsid w:val="00FE11F3"/>
    <w:rsid w:val="00FE12D4"/>
    <w:rsid w:val="00FE1313"/>
    <w:rsid w:val="00FE158C"/>
    <w:rsid w:val="00FE164A"/>
    <w:rsid w:val="00FE19D4"/>
    <w:rsid w:val="00FE1C16"/>
    <w:rsid w:val="00FE20F4"/>
    <w:rsid w:val="00FE21F5"/>
    <w:rsid w:val="00FE24A8"/>
    <w:rsid w:val="00FE283E"/>
    <w:rsid w:val="00FE2B84"/>
    <w:rsid w:val="00FE2DE5"/>
    <w:rsid w:val="00FE2E9D"/>
    <w:rsid w:val="00FE32CE"/>
    <w:rsid w:val="00FE3AEC"/>
    <w:rsid w:val="00FE3D04"/>
    <w:rsid w:val="00FE4021"/>
    <w:rsid w:val="00FE4109"/>
    <w:rsid w:val="00FE4492"/>
    <w:rsid w:val="00FE4A42"/>
    <w:rsid w:val="00FE4D5C"/>
    <w:rsid w:val="00FE4FFD"/>
    <w:rsid w:val="00FE66F4"/>
    <w:rsid w:val="00FE69EE"/>
    <w:rsid w:val="00FE7459"/>
    <w:rsid w:val="00FE75E4"/>
    <w:rsid w:val="00FE7635"/>
    <w:rsid w:val="00FE769D"/>
    <w:rsid w:val="00FF05C8"/>
    <w:rsid w:val="00FF0751"/>
    <w:rsid w:val="00FF07BC"/>
    <w:rsid w:val="00FF0D86"/>
    <w:rsid w:val="00FF116E"/>
    <w:rsid w:val="00FF1577"/>
    <w:rsid w:val="00FF188A"/>
    <w:rsid w:val="00FF18F5"/>
    <w:rsid w:val="00FF1A63"/>
    <w:rsid w:val="00FF1AD8"/>
    <w:rsid w:val="00FF1E0F"/>
    <w:rsid w:val="00FF234C"/>
    <w:rsid w:val="00FF243D"/>
    <w:rsid w:val="00FF24D7"/>
    <w:rsid w:val="00FF25EA"/>
    <w:rsid w:val="00FF276A"/>
    <w:rsid w:val="00FF2883"/>
    <w:rsid w:val="00FF29C2"/>
    <w:rsid w:val="00FF30A9"/>
    <w:rsid w:val="00FF30DD"/>
    <w:rsid w:val="00FF3266"/>
    <w:rsid w:val="00FF3C1D"/>
    <w:rsid w:val="00FF3CA4"/>
    <w:rsid w:val="00FF3DB5"/>
    <w:rsid w:val="00FF4757"/>
    <w:rsid w:val="00FF4807"/>
    <w:rsid w:val="00FF48F7"/>
    <w:rsid w:val="00FF4A04"/>
    <w:rsid w:val="00FF50B8"/>
    <w:rsid w:val="00FF5101"/>
    <w:rsid w:val="00FF5183"/>
    <w:rsid w:val="00FF5283"/>
    <w:rsid w:val="00FF53C7"/>
    <w:rsid w:val="00FF54C6"/>
    <w:rsid w:val="00FF5509"/>
    <w:rsid w:val="00FF574C"/>
    <w:rsid w:val="00FF5AFF"/>
    <w:rsid w:val="00FF5C1C"/>
    <w:rsid w:val="00FF5D1E"/>
    <w:rsid w:val="00FF6195"/>
    <w:rsid w:val="00FF61F7"/>
    <w:rsid w:val="00FF6242"/>
    <w:rsid w:val="00FF62AA"/>
    <w:rsid w:val="00FF64E8"/>
    <w:rsid w:val="00FF659E"/>
    <w:rsid w:val="00FF66B7"/>
    <w:rsid w:val="00FF6C6D"/>
    <w:rsid w:val="00FF6DAA"/>
    <w:rsid w:val="00FF6F60"/>
    <w:rsid w:val="00FF6F79"/>
    <w:rsid w:val="00FF6F86"/>
    <w:rsid w:val="00FF7067"/>
    <w:rsid w:val="00FF7689"/>
    <w:rsid w:val="00FF78AA"/>
    <w:rsid w:val="00FF7D04"/>
    <w:rsid w:val="5CD8C7A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7D570C2"/>
  <w14:defaultImageDpi w14:val="32767"/>
  <w15:docId w15:val="{C3AAFA43-B8EF-4B43-AE44-EEEA659AB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A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ListParagraphChar">
    <w:name w:val="List Paragraph Char"/>
    <w:link w:val="ListParagraph"/>
    <w:uiPriority w:val="34"/>
    <w:locked/>
    <w:rsid w:val="00123A3D"/>
    <w:rPr>
      <w:rFonts w:cs="Times New Roman"/>
      <w:sz w:val="22"/>
      <w:lang w:val="en-GB" w:bidi="ar-SA"/>
    </w:rPr>
  </w:style>
  <w:style w:type="paragraph" w:styleId="HTMLPreformatted">
    <w:name w:val="HTML Preformatted"/>
    <w:basedOn w:val="Normal"/>
    <w:link w:val="HTMLPreformattedChar"/>
    <w:uiPriority w:val="99"/>
    <w:semiHidden/>
    <w:unhideWhenUsed/>
    <w:rsid w:val="0012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25520"/>
    <w:rPr>
      <w:rFonts w:ascii="Courier New" w:hAnsi="Courier New" w:cs="Courier New"/>
    </w:rPr>
  </w:style>
  <w:style w:type="character" w:customStyle="1" w:styleId="y2iqfc">
    <w:name w:val="y2iqfc"/>
    <w:basedOn w:val="DefaultParagraphFont"/>
    <w:rsid w:val="00125520"/>
  </w:style>
  <w:style w:type="character" w:customStyle="1" w:styleId="blockChar">
    <w:name w:val="block Char"/>
    <w:aliases w:val="b Char"/>
    <w:link w:val="block"/>
    <w:locked/>
    <w:rsid w:val="00480A1D"/>
    <w:rPr>
      <w:rFonts w:cs="Times New Roman"/>
      <w:sz w:val="22"/>
      <w:lang w:val="en-GB" w:bidi="ar-SA"/>
    </w:rPr>
  </w:style>
  <w:style w:type="paragraph" w:styleId="EndnoteText">
    <w:name w:val="endnote text"/>
    <w:basedOn w:val="Normal"/>
    <w:link w:val="EndnoteTextChar"/>
    <w:semiHidden/>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0"/>
      <w:szCs w:val="20"/>
      <w:lang w:val="th-TH"/>
    </w:rPr>
  </w:style>
  <w:style w:type="character" w:customStyle="1" w:styleId="EndnoteTextChar">
    <w:name w:val="Endnote Text Char"/>
    <w:basedOn w:val="DefaultParagraphFont"/>
    <w:link w:val="EndnoteText"/>
    <w:semiHidden/>
    <w:rsid w:val="000429D8"/>
    <w:rPr>
      <w:lang w:val="th-TH"/>
    </w:rPr>
  </w:style>
  <w:style w:type="paragraph" w:customStyle="1" w:styleId="acctindentnospaceafter">
    <w:name w:val="acct indent no space after"/>
    <w:aliases w:val="ain"/>
    <w:basedOn w:val="Normal"/>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eastAsia="Calibri" w:hAnsi="Times New Roman" w:cs="Cordia New"/>
      <w:sz w:val="22"/>
      <w:szCs w:val="20"/>
      <w:lang w:val="en-GB" w:bidi="ar-SA"/>
    </w:rPr>
  </w:style>
  <w:style w:type="character" w:customStyle="1" w:styleId="Heading1Char">
    <w:name w:val="Heading 1 Char"/>
    <w:basedOn w:val="DefaultParagraphFont"/>
    <w:link w:val="Heading1"/>
    <w:rsid w:val="00807A1E"/>
    <w:rPr>
      <w:rFonts w:ascii="Arial" w:hAnsi="Arial" w:cs="Times New Roman"/>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3281">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18885691">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164903831">
      <w:bodyDiv w:val="1"/>
      <w:marLeft w:val="0"/>
      <w:marRight w:val="0"/>
      <w:marTop w:val="0"/>
      <w:marBottom w:val="0"/>
      <w:divBdr>
        <w:top w:val="none" w:sz="0" w:space="0" w:color="auto"/>
        <w:left w:val="none" w:sz="0" w:space="0" w:color="auto"/>
        <w:bottom w:val="none" w:sz="0" w:space="0" w:color="auto"/>
        <w:right w:val="none" w:sz="0" w:space="0" w:color="auto"/>
      </w:divBdr>
    </w:div>
    <w:div w:id="169176007">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74799457">
      <w:bodyDiv w:val="1"/>
      <w:marLeft w:val="0"/>
      <w:marRight w:val="0"/>
      <w:marTop w:val="0"/>
      <w:marBottom w:val="0"/>
      <w:divBdr>
        <w:top w:val="none" w:sz="0" w:space="0" w:color="auto"/>
        <w:left w:val="none" w:sz="0" w:space="0" w:color="auto"/>
        <w:bottom w:val="none" w:sz="0" w:space="0" w:color="auto"/>
        <w:right w:val="none" w:sz="0" w:space="0" w:color="auto"/>
      </w:divBdr>
    </w:div>
    <w:div w:id="311301251">
      <w:bodyDiv w:val="1"/>
      <w:marLeft w:val="0"/>
      <w:marRight w:val="0"/>
      <w:marTop w:val="0"/>
      <w:marBottom w:val="0"/>
      <w:divBdr>
        <w:top w:val="none" w:sz="0" w:space="0" w:color="auto"/>
        <w:left w:val="none" w:sz="0" w:space="0" w:color="auto"/>
        <w:bottom w:val="none" w:sz="0" w:space="0" w:color="auto"/>
        <w:right w:val="none" w:sz="0" w:space="0" w:color="auto"/>
      </w:divBdr>
    </w:div>
    <w:div w:id="342248382">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16819319">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35610320">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023703913">
      <w:bodyDiv w:val="1"/>
      <w:marLeft w:val="0"/>
      <w:marRight w:val="0"/>
      <w:marTop w:val="0"/>
      <w:marBottom w:val="0"/>
      <w:divBdr>
        <w:top w:val="none" w:sz="0" w:space="0" w:color="auto"/>
        <w:left w:val="none" w:sz="0" w:space="0" w:color="auto"/>
        <w:bottom w:val="none" w:sz="0" w:space="0" w:color="auto"/>
        <w:right w:val="none" w:sz="0" w:space="0" w:color="auto"/>
      </w:divBdr>
    </w:div>
    <w:div w:id="1092582021">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129084882">
      <w:bodyDiv w:val="1"/>
      <w:marLeft w:val="0"/>
      <w:marRight w:val="0"/>
      <w:marTop w:val="0"/>
      <w:marBottom w:val="0"/>
      <w:divBdr>
        <w:top w:val="none" w:sz="0" w:space="0" w:color="auto"/>
        <w:left w:val="none" w:sz="0" w:space="0" w:color="auto"/>
        <w:bottom w:val="none" w:sz="0" w:space="0" w:color="auto"/>
        <w:right w:val="none" w:sz="0" w:space="0" w:color="auto"/>
      </w:divBdr>
    </w:div>
    <w:div w:id="1168867176">
      <w:bodyDiv w:val="1"/>
      <w:marLeft w:val="0"/>
      <w:marRight w:val="0"/>
      <w:marTop w:val="0"/>
      <w:marBottom w:val="0"/>
      <w:divBdr>
        <w:top w:val="none" w:sz="0" w:space="0" w:color="auto"/>
        <w:left w:val="none" w:sz="0" w:space="0" w:color="auto"/>
        <w:bottom w:val="none" w:sz="0" w:space="0" w:color="auto"/>
        <w:right w:val="none" w:sz="0" w:space="0" w:color="auto"/>
      </w:divBdr>
    </w:div>
    <w:div w:id="1175418474">
      <w:bodyDiv w:val="1"/>
      <w:marLeft w:val="0"/>
      <w:marRight w:val="0"/>
      <w:marTop w:val="0"/>
      <w:marBottom w:val="0"/>
      <w:divBdr>
        <w:top w:val="none" w:sz="0" w:space="0" w:color="auto"/>
        <w:left w:val="none" w:sz="0" w:space="0" w:color="auto"/>
        <w:bottom w:val="none" w:sz="0" w:space="0" w:color="auto"/>
        <w:right w:val="none" w:sz="0" w:space="0" w:color="auto"/>
      </w:divBdr>
    </w:div>
    <w:div w:id="1213343457">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50509533">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488327585">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672952486">
      <w:bodyDiv w:val="1"/>
      <w:marLeft w:val="0"/>
      <w:marRight w:val="0"/>
      <w:marTop w:val="0"/>
      <w:marBottom w:val="0"/>
      <w:divBdr>
        <w:top w:val="none" w:sz="0" w:space="0" w:color="auto"/>
        <w:left w:val="none" w:sz="0" w:space="0" w:color="auto"/>
        <w:bottom w:val="none" w:sz="0" w:space="0" w:color="auto"/>
        <w:right w:val="none" w:sz="0" w:space="0" w:color="auto"/>
      </w:divBdr>
    </w:div>
    <w:div w:id="1680618135">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10769772">
      <w:bodyDiv w:val="1"/>
      <w:marLeft w:val="0"/>
      <w:marRight w:val="0"/>
      <w:marTop w:val="0"/>
      <w:marBottom w:val="0"/>
      <w:divBdr>
        <w:top w:val="none" w:sz="0" w:space="0" w:color="auto"/>
        <w:left w:val="none" w:sz="0" w:space="0" w:color="auto"/>
        <w:bottom w:val="none" w:sz="0" w:space="0" w:color="auto"/>
        <w:right w:val="none" w:sz="0" w:space="0" w:color="auto"/>
      </w:divBdr>
    </w:div>
    <w:div w:id="1930696742">
      <w:bodyDiv w:val="1"/>
      <w:marLeft w:val="0"/>
      <w:marRight w:val="0"/>
      <w:marTop w:val="0"/>
      <w:marBottom w:val="0"/>
      <w:divBdr>
        <w:top w:val="none" w:sz="0" w:space="0" w:color="auto"/>
        <w:left w:val="none" w:sz="0" w:space="0" w:color="auto"/>
        <w:bottom w:val="none" w:sz="0" w:space="0" w:color="auto"/>
        <w:right w:val="none" w:sz="0" w:space="0" w:color="auto"/>
      </w:divBdr>
    </w:div>
    <w:div w:id="1950090567">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1976253166">
      <w:bodyDiv w:val="1"/>
      <w:marLeft w:val="0"/>
      <w:marRight w:val="0"/>
      <w:marTop w:val="0"/>
      <w:marBottom w:val="0"/>
      <w:divBdr>
        <w:top w:val="none" w:sz="0" w:space="0" w:color="auto"/>
        <w:left w:val="none" w:sz="0" w:space="0" w:color="auto"/>
        <w:bottom w:val="none" w:sz="0" w:space="0" w:color="auto"/>
        <w:right w:val="none" w:sz="0" w:space="0" w:color="auto"/>
      </w:divBdr>
    </w:div>
    <w:div w:id="1994795204">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40549196">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078042393">
      <w:bodyDiv w:val="1"/>
      <w:marLeft w:val="0"/>
      <w:marRight w:val="0"/>
      <w:marTop w:val="0"/>
      <w:marBottom w:val="0"/>
      <w:divBdr>
        <w:top w:val="none" w:sz="0" w:space="0" w:color="auto"/>
        <w:left w:val="none" w:sz="0" w:space="0" w:color="auto"/>
        <w:bottom w:val="none" w:sz="0" w:space="0" w:color="auto"/>
        <w:right w:val="none" w:sz="0" w:space="0" w:color="auto"/>
      </w:divBdr>
    </w:div>
    <w:div w:id="210634559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8D74DB7-E53E-401E-9ED5-315C98912389}">
  <ds:schemaRefs>
    <ds:schemaRef ds:uri="http://schemas.microsoft.com/sharepoint/v3/contenttype/forms"/>
  </ds:schemaRefs>
</ds:datastoreItem>
</file>

<file path=customXml/itemProps2.xml><?xml version="1.0" encoding="utf-8"?>
<ds:datastoreItem xmlns:ds="http://schemas.openxmlformats.org/officeDocument/2006/customXml" ds:itemID="{899A70A9-633B-4751-AFCC-F247910CB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7AB28B-5449-4FE3-8A89-ACBD6241042D}">
  <ds:schemaRefs>
    <ds:schemaRef ds:uri="http://schemas.openxmlformats.org/officeDocument/2006/bibliography"/>
  </ds:schemaRefs>
</ds:datastoreItem>
</file>

<file path=customXml/itemProps4.xml><?xml version="1.0" encoding="utf-8"?>
<ds:datastoreItem xmlns:ds="http://schemas.openxmlformats.org/officeDocument/2006/customXml" ds:itemID="{36B4A81E-0891-4C30-BCBB-3BB9227C3F1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1317</TotalTime>
  <Pages>16</Pages>
  <Words>3309</Words>
  <Characters>18867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Orawan, Srisomphot</cp:lastModifiedBy>
  <cp:revision>403</cp:revision>
  <cp:lastPrinted>2025-05-15T12:24:00Z</cp:lastPrinted>
  <dcterms:created xsi:type="dcterms:W3CDTF">2025-05-01T18:57:00Z</dcterms:created>
  <dcterms:modified xsi:type="dcterms:W3CDTF">2026-05-08T04:12:00Z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